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8BACF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6AE34427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居住建筑－综合权衡</w:t>
      </w:r>
      <w:bookmarkEnd w:id="0"/>
    </w:p>
    <w:p w14:paraId="2BBA8BC6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68AD19B9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2E90EB4B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089F7736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14332F32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3C0B68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23266D1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3B60C90F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AA65AF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2AFCB2B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6633D2F3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B0E0F3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56B088D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7FADCF7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D30AA4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7F01B5F1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1D25BDC5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9FCFE3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09B26DAA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298D93DC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BEDEC15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0186C058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30508ED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76E38FD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1A8D0DA1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BE9C97E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1D848E2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014EED14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62E3CD93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58526DCC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697A42B6" wp14:editId="125E3DC6">
            <wp:extent cx="1514634" cy="151463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B0C70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56A04070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73292304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C3133E3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2714025D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CD4F2A2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706D2AE8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317100DF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AB7BD5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BA703F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7F0321DB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3B38A3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5F8A5F3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3636D2CF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7042199A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2DD10F2" w14:textId="77777777" w:rsidR="003A09B5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8663" w:history="1">
        <w:r w:rsidR="003A09B5" w:rsidRPr="00990CB4">
          <w:rPr>
            <w:rStyle w:val="a7"/>
          </w:rPr>
          <w:t>1</w:t>
        </w:r>
        <w:r w:rsidR="003A09B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A09B5" w:rsidRPr="00990CB4">
          <w:rPr>
            <w:rStyle w:val="a7"/>
          </w:rPr>
          <w:t>建筑概况</w:t>
        </w:r>
        <w:r w:rsidR="003A09B5">
          <w:rPr>
            <w:webHidden/>
          </w:rPr>
          <w:tab/>
        </w:r>
        <w:r w:rsidR="003A09B5">
          <w:rPr>
            <w:webHidden/>
          </w:rPr>
          <w:fldChar w:fldCharType="begin"/>
        </w:r>
        <w:r w:rsidR="003A09B5">
          <w:rPr>
            <w:webHidden/>
          </w:rPr>
          <w:instrText xml:space="preserve"> PAGEREF _Toc92098663 \h </w:instrText>
        </w:r>
        <w:r w:rsidR="003A09B5">
          <w:rPr>
            <w:webHidden/>
          </w:rPr>
        </w:r>
        <w:r w:rsidR="003A09B5">
          <w:rPr>
            <w:webHidden/>
          </w:rPr>
          <w:fldChar w:fldCharType="separate"/>
        </w:r>
        <w:r w:rsidR="003A09B5">
          <w:rPr>
            <w:webHidden/>
          </w:rPr>
          <w:t>3</w:t>
        </w:r>
        <w:r w:rsidR="003A09B5">
          <w:rPr>
            <w:webHidden/>
          </w:rPr>
          <w:fldChar w:fldCharType="end"/>
        </w:r>
      </w:hyperlink>
    </w:p>
    <w:p w14:paraId="65DFF23F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64" w:history="1">
        <w:r w:rsidRPr="00990CB4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B5D4F06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65" w:history="1">
        <w:r w:rsidRPr="00990CB4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5AD87DA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66" w:history="1">
        <w:r w:rsidRPr="00990CB4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D41748A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67" w:history="1">
        <w:r w:rsidRPr="00990CB4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3208A68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68" w:history="1">
        <w:r w:rsidRPr="00990CB4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26A7B11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69" w:history="1">
        <w:r w:rsidRPr="00990CB4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A00195D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70" w:history="1">
        <w:r w:rsidRPr="00990CB4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0D9C4A0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71" w:history="1">
        <w:r w:rsidRPr="00990CB4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D58FEAD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72" w:history="1">
        <w:r w:rsidRPr="00990CB4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A2EF070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73" w:history="1">
        <w:r w:rsidRPr="00990CB4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5CADE5E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74" w:history="1">
        <w:r w:rsidRPr="00990CB4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2C18248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75" w:history="1">
        <w:r w:rsidRPr="00990CB4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4AFDE98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76" w:history="1">
        <w:r w:rsidRPr="00990CB4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9FB5046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77" w:history="1">
        <w:r w:rsidRPr="00990CB4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9436C37" w14:textId="77777777" w:rsidR="003A09B5" w:rsidRDefault="003A09B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8678" w:history="1">
        <w:r w:rsidRPr="00990CB4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外墙构造一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A9B4B34" w14:textId="77777777" w:rsidR="003A09B5" w:rsidRDefault="003A09B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8679" w:history="1">
        <w:r w:rsidRPr="00990CB4">
          <w:rPr>
            <w:rStyle w:val="a7"/>
            <w:lang w:val="en-GB"/>
          </w:rPr>
          <w:t>9.1.2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阳台隔墙构造一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2A0DFD5" w14:textId="77777777" w:rsidR="003A09B5" w:rsidRDefault="003A09B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8680" w:history="1">
        <w:r w:rsidRPr="00990CB4">
          <w:rPr>
            <w:rStyle w:val="a7"/>
            <w:lang w:val="en-GB"/>
          </w:rPr>
          <w:t>9.1.3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热桥柱构造一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0B7D555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81" w:history="1">
        <w:r w:rsidRPr="00990CB4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77FE789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82" w:history="1">
        <w:r w:rsidRPr="00990CB4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0E23B74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83" w:history="1">
        <w:r w:rsidRPr="00990CB4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20F8BF5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84" w:history="1">
        <w:r w:rsidRPr="00990CB4">
          <w:rPr>
            <w:rStyle w:val="a7"/>
            <w:lang w:val="en-GB"/>
          </w:rPr>
          <w:t>11.1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挑空楼板构造一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9792666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85" w:history="1">
        <w:r w:rsidRPr="00990CB4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7C2DC36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86" w:history="1">
        <w:r w:rsidRPr="00990CB4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控温房间楼板构造一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986F690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87" w:history="1">
        <w:r w:rsidRPr="00990CB4">
          <w:rPr>
            <w:rStyle w:val="a7"/>
            <w:lang w:val="en-GB"/>
          </w:rPr>
          <w:t>12.2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控温与非控温楼板构造一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9AD9801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88" w:history="1">
        <w:r w:rsidRPr="00990CB4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3AD1FDA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89" w:history="1">
        <w:r w:rsidRPr="00990CB4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3ABBE99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90" w:history="1">
        <w:r w:rsidRPr="00990CB4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EBBA33D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91" w:history="1">
        <w:r w:rsidRPr="00990CB4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F7222B8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92" w:history="1">
        <w:r w:rsidRPr="00990CB4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8AAB23B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93" w:history="1">
        <w:r w:rsidRPr="00990CB4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67843C8D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94" w:history="1">
        <w:r w:rsidRPr="00990CB4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5713D320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95" w:history="1">
        <w:r w:rsidRPr="00990CB4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2E974DAA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96" w:history="1">
        <w:r w:rsidRPr="00990CB4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7D8B40D4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97" w:history="1">
        <w:r w:rsidRPr="00990CB4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62430F8E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698" w:history="1">
        <w:r w:rsidRPr="00990CB4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41B8B53E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699" w:history="1">
        <w:r w:rsidRPr="00990CB4">
          <w:rPr>
            <w:rStyle w:val="a7"/>
            <w:lang w:val="en-GB"/>
          </w:rPr>
          <w:t>19.1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计算条件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660DF29F" w14:textId="77777777" w:rsidR="003A09B5" w:rsidRDefault="003A09B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700" w:history="1">
        <w:r w:rsidRPr="00990CB4">
          <w:rPr>
            <w:rStyle w:val="a7"/>
            <w:lang w:val="en-GB"/>
          </w:rPr>
          <w:t>19.2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90CB4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4021BB91" w14:textId="77777777" w:rsidR="003A09B5" w:rsidRDefault="003A09B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701" w:history="1">
        <w:r w:rsidRPr="00990CB4">
          <w:rPr>
            <w:rStyle w:val="a7"/>
          </w:rPr>
          <w:t>20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90CB4">
          <w:rPr>
            <w:rStyle w:val="a7"/>
          </w:rPr>
          <w:t>综合判断结论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6925828A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5F0DD24E" w14:textId="77777777" w:rsidR="00D40158" w:rsidRDefault="00D40158" w:rsidP="00D40158">
      <w:pPr>
        <w:pStyle w:val="TOC1"/>
      </w:pPr>
    </w:p>
    <w:p w14:paraId="3049E2F0" w14:textId="77777777" w:rsidR="00D40158" w:rsidRPr="005E5F93" w:rsidRDefault="00D40158" w:rsidP="005215FB">
      <w:pPr>
        <w:pStyle w:val="1"/>
      </w:pPr>
      <w:bookmarkStart w:id="13" w:name="_Toc92098663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7C32406C" w14:textId="77777777" w:rsidTr="00BE3C10">
        <w:tc>
          <w:tcPr>
            <w:tcW w:w="2759" w:type="dxa"/>
            <w:shd w:val="clear" w:color="auto" w:fill="E6E6E6"/>
          </w:tcPr>
          <w:p w14:paraId="1D93DA8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4C33D9A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2DC62F12" w14:textId="77777777" w:rsidTr="00BE3C10">
        <w:tc>
          <w:tcPr>
            <w:tcW w:w="2759" w:type="dxa"/>
            <w:shd w:val="clear" w:color="auto" w:fill="E6E6E6"/>
          </w:tcPr>
          <w:p w14:paraId="2EDE5E2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23CDEB3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0F8D8682" w14:textId="77777777" w:rsidTr="00BE3C10">
        <w:tc>
          <w:tcPr>
            <w:tcW w:w="2759" w:type="dxa"/>
            <w:shd w:val="clear" w:color="auto" w:fill="E6E6E6"/>
          </w:tcPr>
          <w:p w14:paraId="270889F3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0DA102E7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74F9004D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71EC9052" w14:textId="77777777" w:rsidTr="00BE3C10">
        <w:tc>
          <w:tcPr>
            <w:tcW w:w="2759" w:type="dxa"/>
            <w:shd w:val="clear" w:color="auto" w:fill="E6E6E6"/>
          </w:tcPr>
          <w:p w14:paraId="436DD88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6817BE4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9859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581ED4E2" w14:textId="77777777" w:rsidTr="00BE3C10">
        <w:tc>
          <w:tcPr>
            <w:tcW w:w="2759" w:type="dxa"/>
            <w:shd w:val="clear" w:color="auto" w:fill="E6E6E6"/>
          </w:tcPr>
          <w:p w14:paraId="1B699FC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3E22CCF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8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3A9C2CF3" w14:textId="77777777" w:rsidTr="00BE3C10">
        <w:tc>
          <w:tcPr>
            <w:tcW w:w="2759" w:type="dxa"/>
            <w:shd w:val="clear" w:color="auto" w:fill="E6E6E6"/>
          </w:tcPr>
          <w:p w14:paraId="31D9CD2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0BA1007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24.0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64A20B99" w14:textId="77777777" w:rsidTr="00BE3C10">
        <w:tc>
          <w:tcPr>
            <w:tcW w:w="2759" w:type="dxa"/>
            <w:shd w:val="clear" w:color="auto" w:fill="E6E6E6"/>
          </w:tcPr>
          <w:p w14:paraId="14753DF2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70D63451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67CCC47D" w14:textId="77777777" w:rsidTr="00BE3C10">
        <w:tc>
          <w:tcPr>
            <w:tcW w:w="2759" w:type="dxa"/>
            <w:shd w:val="clear" w:color="auto" w:fill="E6E6E6"/>
          </w:tcPr>
          <w:p w14:paraId="37A3D64F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2361537E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63C95F27" w14:textId="77777777" w:rsidTr="00BE3C10">
        <w:tc>
          <w:tcPr>
            <w:tcW w:w="2759" w:type="dxa"/>
            <w:shd w:val="clear" w:color="auto" w:fill="E6E6E6"/>
          </w:tcPr>
          <w:p w14:paraId="359AE6B2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12911B1A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57EFFB7C" w14:textId="77777777" w:rsidTr="00BE3C10">
        <w:tc>
          <w:tcPr>
            <w:tcW w:w="2759" w:type="dxa"/>
            <w:shd w:val="clear" w:color="auto" w:fill="E6E6E6"/>
          </w:tcPr>
          <w:p w14:paraId="3F54498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1F95FBF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5C0E1C38" w14:textId="77777777" w:rsidTr="00BE3C10">
        <w:tc>
          <w:tcPr>
            <w:tcW w:w="2759" w:type="dxa"/>
            <w:shd w:val="clear" w:color="auto" w:fill="E6E6E6"/>
          </w:tcPr>
          <w:p w14:paraId="2C8FAC33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1ECDE670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0.56</w:t>
            </w:r>
          </w:p>
        </w:tc>
      </w:tr>
      <w:tr w:rsidR="00D40158" w:rsidRPr="00FF2243" w14:paraId="0DD9BF4A" w14:textId="77777777" w:rsidTr="00BE3C10">
        <w:tc>
          <w:tcPr>
            <w:tcW w:w="2759" w:type="dxa"/>
            <w:shd w:val="clear" w:color="auto" w:fill="E6E6E6"/>
          </w:tcPr>
          <w:p w14:paraId="245D7FC4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31FB3980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0.74</w:t>
            </w:r>
          </w:p>
        </w:tc>
      </w:tr>
    </w:tbl>
    <w:p w14:paraId="758C40E9" w14:textId="77777777" w:rsidR="00D40158" w:rsidRDefault="00D40158" w:rsidP="00D40158">
      <w:pPr>
        <w:pStyle w:val="1"/>
      </w:pPr>
      <w:bookmarkStart w:id="28" w:name="TitleFormat"/>
      <w:bookmarkStart w:id="29" w:name="_Toc92098664"/>
      <w:bookmarkEnd w:id="14"/>
      <w:r>
        <w:rPr>
          <w:rFonts w:hint="eastAsia"/>
        </w:rPr>
        <w:t>设计依据</w:t>
      </w:r>
      <w:bookmarkEnd w:id="29"/>
    </w:p>
    <w:p w14:paraId="20A33258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0" w:name="计算依据"/>
      <w:bookmarkEnd w:id="28"/>
      <w:bookmarkEnd w:id="30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2FCF0BA6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34FEA331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27C75802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258809F6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31" w:name="_Toc92098665"/>
      <w:r>
        <w:rPr>
          <w:kern w:val="2"/>
          <w:szCs w:val="24"/>
        </w:rPr>
        <w:t>工程材料</w:t>
      </w:r>
      <w:bookmarkEnd w:id="31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2F27F7" w14:paraId="7D7BD864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6EF2F5E9" w14:textId="77777777" w:rsidR="002F27F7" w:rsidRDefault="00E3715C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9D0D9C9" w14:textId="77777777" w:rsidR="002F27F7" w:rsidRDefault="00E3715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5C3FF4D2" w14:textId="77777777" w:rsidR="002F27F7" w:rsidRDefault="00E3715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C9FFF6C" w14:textId="77777777" w:rsidR="002F27F7" w:rsidRDefault="00E3715C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11691A0" w14:textId="77777777" w:rsidR="002F27F7" w:rsidRDefault="00E3715C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9DD743B" w14:textId="77777777" w:rsidR="002F27F7" w:rsidRDefault="00E3715C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5FC0AB63" w14:textId="77777777" w:rsidR="002F27F7" w:rsidRDefault="00E3715C">
            <w:pPr>
              <w:jc w:val="center"/>
            </w:pPr>
            <w:r>
              <w:t>备注</w:t>
            </w:r>
          </w:p>
        </w:tc>
      </w:tr>
      <w:tr w:rsidR="002F27F7" w14:paraId="4BA00A69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132975F5" w14:textId="77777777" w:rsidR="002F27F7" w:rsidRDefault="002F27F7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389EF4C6" w14:textId="77777777" w:rsidR="002F27F7" w:rsidRDefault="00E3715C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45210F52" w14:textId="77777777" w:rsidR="002F27F7" w:rsidRDefault="00E3715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05589E4" w14:textId="77777777" w:rsidR="002F27F7" w:rsidRDefault="00E3715C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C97C626" w14:textId="77777777" w:rsidR="002F27F7" w:rsidRDefault="00E3715C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5995CDF" w14:textId="77777777" w:rsidR="002F27F7" w:rsidRDefault="00E3715C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578CB246" w14:textId="77777777" w:rsidR="002F27F7" w:rsidRDefault="002F27F7">
            <w:pPr>
              <w:jc w:val="center"/>
            </w:pPr>
          </w:p>
        </w:tc>
      </w:tr>
      <w:tr w:rsidR="002F27F7" w14:paraId="67004C27" w14:textId="77777777">
        <w:tc>
          <w:tcPr>
            <w:tcW w:w="2196" w:type="dxa"/>
            <w:shd w:val="clear" w:color="auto" w:fill="E6E6E6"/>
            <w:vAlign w:val="center"/>
          </w:tcPr>
          <w:p w14:paraId="55BC35F6" w14:textId="77777777" w:rsidR="002F27F7" w:rsidRDefault="00E3715C">
            <w:r>
              <w:t>水泥砂浆</w:t>
            </w:r>
          </w:p>
        </w:tc>
        <w:tc>
          <w:tcPr>
            <w:tcW w:w="1018" w:type="dxa"/>
            <w:vAlign w:val="center"/>
          </w:tcPr>
          <w:p w14:paraId="306EF3B6" w14:textId="77777777" w:rsidR="002F27F7" w:rsidRDefault="00E3715C">
            <w:r>
              <w:t>0.930</w:t>
            </w:r>
          </w:p>
        </w:tc>
        <w:tc>
          <w:tcPr>
            <w:tcW w:w="1030" w:type="dxa"/>
            <w:vAlign w:val="center"/>
          </w:tcPr>
          <w:p w14:paraId="2B8862B0" w14:textId="77777777" w:rsidR="002F27F7" w:rsidRDefault="00E3715C">
            <w:r>
              <w:t>11.370</w:t>
            </w:r>
          </w:p>
        </w:tc>
        <w:tc>
          <w:tcPr>
            <w:tcW w:w="848" w:type="dxa"/>
            <w:vAlign w:val="center"/>
          </w:tcPr>
          <w:p w14:paraId="2A3EBE0D" w14:textId="77777777" w:rsidR="002F27F7" w:rsidRDefault="00E3715C">
            <w:r>
              <w:t>1800.0</w:t>
            </w:r>
          </w:p>
        </w:tc>
        <w:tc>
          <w:tcPr>
            <w:tcW w:w="1018" w:type="dxa"/>
            <w:vAlign w:val="center"/>
          </w:tcPr>
          <w:p w14:paraId="440DB078" w14:textId="77777777" w:rsidR="002F27F7" w:rsidRDefault="00E3715C">
            <w:r>
              <w:t>1050.0</w:t>
            </w:r>
          </w:p>
        </w:tc>
        <w:tc>
          <w:tcPr>
            <w:tcW w:w="1188" w:type="dxa"/>
            <w:vAlign w:val="center"/>
          </w:tcPr>
          <w:p w14:paraId="5C37CAD4" w14:textId="77777777" w:rsidR="002F27F7" w:rsidRDefault="00E3715C">
            <w:r>
              <w:t>0.0210</w:t>
            </w:r>
          </w:p>
        </w:tc>
        <w:tc>
          <w:tcPr>
            <w:tcW w:w="1516" w:type="dxa"/>
            <w:vAlign w:val="center"/>
          </w:tcPr>
          <w:p w14:paraId="636CFBAF" w14:textId="77777777" w:rsidR="002F27F7" w:rsidRDefault="00E3715C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2F27F7" w14:paraId="3C90FB02" w14:textId="77777777">
        <w:tc>
          <w:tcPr>
            <w:tcW w:w="2196" w:type="dxa"/>
            <w:shd w:val="clear" w:color="auto" w:fill="E6E6E6"/>
            <w:vAlign w:val="center"/>
          </w:tcPr>
          <w:p w14:paraId="11765D5F" w14:textId="77777777" w:rsidR="002F27F7" w:rsidRDefault="00E3715C">
            <w:r>
              <w:t>石灰砂浆</w:t>
            </w:r>
          </w:p>
        </w:tc>
        <w:tc>
          <w:tcPr>
            <w:tcW w:w="1018" w:type="dxa"/>
            <w:vAlign w:val="center"/>
          </w:tcPr>
          <w:p w14:paraId="04E8B9E4" w14:textId="77777777" w:rsidR="002F27F7" w:rsidRDefault="00E3715C">
            <w:r>
              <w:t>0.810</w:t>
            </w:r>
          </w:p>
        </w:tc>
        <w:tc>
          <w:tcPr>
            <w:tcW w:w="1030" w:type="dxa"/>
            <w:vAlign w:val="center"/>
          </w:tcPr>
          <w:p w14:paraId="6F301207" w14:textId="77777777" w:rsidR="002F27F7" w:rsidRDefault="00E3715C">
            <w:r>
              <w:t>10.070</w:t>
            </w:r>
          </w:p>
        </w:tc>
        <w:tc>
          <w:tcPr>
            <w:tcW w:w="848" w:type="dxa"/>
            <w:vAlign w:val="center"/>
          </w:tcPr>
          <w:p w14:paraId="22308B35" w14:textId="77777777" w:rsidR="002F27F7" w:rsidRDefault="00E3715C">
            <w:r>
              <w:t>1600.0</w:t>
            </w:r>
          </w:p>
        </w:tc>
        <w:tc>
          <w:tcPr>
            <w:tcW w:w="1018" w:type="dxa"/>
            <w:vAlign w:val="center"/>
          </w:tcPr>
          <w:p w14:paraId="3B59430D" w14:textId="77777777" w:rsidR="002F27F7" w:rsidRDefault="00E3715C">
            <w:r>
              <w:t>1050.0</w:t>
            </w:r>
          </w:p>
        </w:tc>
        <w:tc>
          <w:tcPr>
            <w:tcW w:w="1188" w:type="dxa"/>
            <w:vAlign w:val="center"/>
          </w:tcPr>
          <w:p w14:paraId="6A6E188C" w14:textId="77777777" w:rsidR="002F27F7" w:rsidRDefault="00E3715C">
            <w:r>
              <w:t>0.0443</w:t>
            </w:r>
          </w:p>
        </w:tc>
        <w:tc>
          <w:tcPr>
            <w:tcW w:w="1516" w:type="dxa"/>
            <w:vAlign w:val="center"/>
          </w:tcPr>
          <w:p w14:paraId="1CB08FFF" w14:textId="77777777" w:rsidR="002F27F7" w:rsidRDefault="00E3715C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2F27F7" w14:paraId="212E1567" w14:textId="77777777">
        <w:tc>
          <w:tcPr>
            <w:tcW w:w="2196" w:type="dxa"/>
            <w:shd w:val="clear" w:color="auto" w:fill="E6E6E6"/>
            <w:vAlign w:val="center"/>
          </w:tcPr>
          <w:p w14:paraId="20FA5F9C" w14:textId="77777777" w:rsidR="002F27F7" w:rsidRDefault="00E3715C">
            <w:r>
              <w:t>钢筋混凝土</w:t>
            </w:r>
          </w:p>
        </w:tc>
        <w:tc>
          <w:tcPr>
            <w:tcW w:w="1018" w:type="dxa"/>
            <w:vAlign w:val="center"/>
          </w:tcPr>
          <w:p w14:paraId="40329C05" w14:textId="77777777" w:rsidR="002F27F7" w:rsidRDefault="00E3715C">
            <w:r>
              <w:t>1.740</w:t>
            </w:r>
          </w:p>
        </w:tc>
        <w:tc>
          <w:tcPr>
            <w:tcW w:w="1030" w:type="dxa"/>
            <w:vAlign w:val="center"/>
          </w:tcPr>
          <w:p w14:paraId="70983611" w14:textId="77777777" w:rsidR="002F27F7" w:rsidRDefault="00E3715C">
            <w:r>
              <w:t>17.200</w:t>
            </w:r>
          </w:p>
        </w:tc>
        <w:tc>
          <w:tcPr>
            <w:tcW w:w="848" w:type="dxa"/>
            <w:vAlign w:val="center"/>
          </w:tcPr>
          <w:p w14:paraId="1A5F2A9B" w14:textId="77777777" w:rsidR="002F27F7" w:rsidRDefault="00E3715C">
            <w:r>
              <w:t>2500.0</w:t>
            </w:r>
          </w:p>
        </w:tc>
        <w:tc>
          <w:tcPr>
            <w:tcW w:w="1018" w:type="dxa"/>
            <w:vAlign w:val="center"/>
          </w:tcPr>
          <w:p w14:paraId="4FF23CAC" w14:textId="77777777" w:rsidR="002F27F7" w:rsidRDefault="00E3715C">
            <w:r>
              <w:t>920.0</w:t>
            </w:r>
          </w:p>
        </w:tc>
        <w:tc>
          <w:tcPr>
            <w:tcW w:w="1188" w:type="dxa"/>
            <w:vAlign w:val="center"/>
          </w:tcPr>
          <w:p w14:paraId="1B0E6D73" w14:textId="77777777" w:rsidR="002F27F7" w:rsidRDefault="00E3715C">
            <w:r>
              <w:t>0.0158</w:t>
            </w:r>
          </w:p>
        </w:tc>
        <w:tc>
          <w:tcPr>
            <w:tcW w:w="1516" w:type="dxa"/>
            <w:vAlign w:val="center"/>
          </w:tcPr>
          <w:p w14:paraId="13899BE3" w14:textId="77777777" w:rsidR="002F27F7" w:rsidRDefault="00E3715C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2F27F7" w14:paraId="300FDF31" w14:textId="77777777">
        <w:tc>
          <w:tcPr>
            <w:tcW w:w="2196" w:type="dxa"/>
            <w:shd w:val="clear" w:color="auto" w:fill="E6E6E6"/>
            <w:vAlign w:val="center"/>
          </w:tcPr>
          <w:p w14:paraId="7FF7E442" w14:textId="77777777" w:rsidR="002F27F7" w:rsidRDefault="00E3715C">
            <w:r>
              <w:t>粘土砖渣砌体</w:t>
            </w:r>
          </w:p>
        </w:tc>
        <w:tc>
          <w:tcPr>
            <w:tcW w:w="1018" w:type="dxa"/>
            <w:vAlign w:val="center"/>
          </w:tcPr>
          <w:p w14:paraId="63FCC1FE" w14:textId="77777777" w:rsidR="002F27F7" w:rsidRDefault="00E3715C">
            <w:r>
              <w:t>0.650</w:t>
            </w:r>
          </w:p>
        </w:tc>
        <w:tc>
          <w:tcPr>
            <w:tcW w:w="1030" w:type="dxa"/>
            <w:vAlign w:val="center"/>
          </w:tcPr>
          <w:p w14:paraId="72AB1D97" w14:textId="77777777" w:rsidR="002F27F7" w:rsidRDefault="00E3715C">
            <w:r>
              <w:t>8.548</w:t>
            </w:r>
          </w:p>
        </w:tc>
        <w:tc>
          <w:tcPr>
            <w:tcW w:w="848" w:type="dxa"/>
            <w:vAlign w:val="center"/>
          </w:tcPr>
          <w:p w14:paraId="299B0E69" w14:textId="77777777" w:rsidR="002F27F7" w:rsidRDefault="00E3715C">
            <w:r>
              <w:t>1300.0</w:t>
            </w:r>
          </w:p>
        </w:tc>
        <w:tc>
          <w:tcPr>
            <w:tcW w:w="1018" w:type="dxa"/>
            <w:vAlign w:val="center"/>
          </w:tcPr>
          <w:p w14:paraId="3C84A2FE" w14:textId="77777777" w:rsidR="002F27F7" w:rsidRDefault="00E3715C">
            <w:r>
              <w:t>1189.0</w:t>
            </w:r>
          </w:p>
        </w:tc>
        <w:tc>
          <w:tcPr>
            <w:tcW w:w="1188" w:type="dxa"/>
            <w:vAlign w:val="center"/>
          </w:tcPr>
          <w:p w14:paraId="476DC3BD" w14:textId="77777777" w:rsidR="002F27F7" w:rsidRDefault="00E3715C">
            <w:r>
              <w:t>0.0000</w:t>
            </w:r>
          </w:p>
        </w:tc>
        <w:tc>
          <w:tcPr>
            <w:tcW w:w="1516" w:type="dxa"/>
            <w:vAlign w:val="center"/>
          </w:tcPr>
          <w:p w14:paraId="58FAFEDA" w14:textId="77777777" w:rsidR="002F27F7" w:rsidRDefault="00E3715C"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 w14:paraId="6BF22726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32" w:name="_Toc92098666"/>
      <w:r>
        <w:rPr>
          <w:kern w:val="2"/>
          <w:szCs w:val="24"/>
        </w:rPr>
        <w:lastRenderedPageBreak/>
        <w:t>窗墙面积比</w:t>
      </w:r>
      <w:bookmarkEnd w:id="32"/>
    </w:p>
    <w:p w14:paraId="43D4E087" w14:textId="77777777" w:rsidR="002F27F7" w:rsidRDefault="00E3715C">
      <w:pPr>
        <w:pStyle w:val="2"/>
        <w:widowControl w:val="0"/>
        <w:rPr>
          <w:kern w:val="2"/>
        </w:rPr>
      </w:pPr>
      <w:bookmarkStart w:id="33" w:name="_Toc92098667"/>
      <w:r>
        <w:rPr>
          <w:kern w:val="2"/>
        </w:rPr>
        <w:t>窗墙面积比</w:t>
      </w:r>
      <w:bookmarkEnd w:id="3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377"/>
        <w:gridCol w:w="2377"/>
        <w:gridCol w:w="2377"/>
      </w:tblGrid>
      <w:tr w:rsidR="002F27F7" w14:paraId="0D20DF12" w14:textId="77777777">
        <w:tc>
          <w:tcPr>
            <w:tcW w:w="2201" w:type="dxa"/>
            <w:shd w:val="clear" w:color="auto" w:fill="E6E6E6"/>
            <w:vAlign w:val="center"/>
          </w:tcPr>
          <w:p w14:paraId="58B68178" w14:textId="77777777" w:rsidR="002F27F7" w:rsidRDefault="00E3715C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6C91BE0B" w14:textId="77777777" w:rsidR="002F27F7" w:rsidRDefault="00E3715C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2E34A9F4" w14:textId="77777777" w:rsidR="002F27F7" w:rsidRDefault="00E3715C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3568B628" w14:textId="77777777" w:rsidR="002F27F7" w:rsidRDefault="00E3715C">
            <w:pPr>
              <w:jc w:val="center"/>
            </w:pPr>
            <w:r>
              <w:t>窗墙比</w:t>
            </w:r>
          </w:p>
        </w:tc>
      </w:tr>
      <w:tr w:rsidR="002F27F7" w14:paraId="5924870D" w14:textId="77777777">
        <w:tc>
          <w:tcPr>
            <w:tcW w:w="2201" w:type="dxa"/>
            <w:shd w:val="clear" w:color="auto" w:fill="E6E6E6"/>
            <w:vAlign w:val="center"/>
          </w:tcPr>
          <w:p w14:paraId="411A7467" w14:textId="77777777" w:rsidR="002F27F7" w:rsidRDefault="00E3715C">
            <w:r>
              <w:t>南向</w:t>
            </w:r>
          </w:p>
        </w:tc>
        <w:tc>
          <w:tcPr>
            <w:tcW w:w="2377" w:type="dxa"/>
            <w:vAlign w:val="center"/>
          </w:tcPr>
          <w:p w14:paraId="2EF07C78" w14:textId="77777777" w:rsidR="002F27F7" w:rsidRDefault="00E3715C">
            <w:r>
              <w:t>335.25</w:t>
            </w:r>
          </w:p>
        </w:tc>
        <w:tc>
          <w:tcPr>
            <w:tcW w:w="2377" w:type="dxa"/>
            <w:vAlign w:val="center"/>
          </w:tcPr>
          <w:p w14:paraId="5AE3D465" w14:textId="77777777" w:rsidR="002F27F7" w:rsidRDefault="00E3715C">
            <w:r>
              <w:t>2645.60</w:t>
            </w:r>
          </w:p>
        </w:tc>
        <w:tc>
          <w:tcPr>
            <w:tcW w:w="2377" w:type="dxa"/>
            <w:vAlign w:val="center"/>
          </w:tcPr>
          <w:p w14:paraId="7158077F" w14:textId="77777777" w:rsidR="002F27F7" w:rsidRDefault="00E3715C">
            <w:r>
              <w:t>0.13</w:t>
            </w:r>
          </w:p>
        </w:tc>
      </w:tr>
      <w:tr w:rsidR="002F27F7" w14:paraId="21AC3B43" w14:textId="77777777">
        <w:tc>
          <w:tcPr>
            <w:tcW w:w="2201" w:type="dxa"/>
            <w:shd w:val="clear" w:color="auto" w:fill="E6E6E6"/>
            <w:vAlign w:val="center"/>
          </w:tcPr>
          <w:p w14:paraId="695DD78F" w14:textId="77777777" w:rsidR="002F27F7" w:rsidRDefault="00E3715C">
            <w:r>
              <w:t>北向</w:t>
            </w:r>
          </w:p>
        </w:tc>
        <w:tc>
          <w:tcPr>
            <w:tcW w:w="2377" w:type="dxa"/>
            <w:vAlign w:val="center"/>
          </w:tcPr>
          <w:p w14:paraId="502380FC" w14:textId="77777777" w:rsidR="002F27F7" w:rsidRDefault="00E3715C">
            <w:r>
              <w:t>309.60</w:t>
            </w:r>
          </w:p>
        </w:tc>
        <w:tc>
          <w:tcPr>
            <w:tcW w:w="2377" w:type="dxa"/>
            <w:vAlign w:val="center"/>
          </w:tcPr>
          <w:p w14:paraId="7D181CEF" w14:textId="77777777" w:rsidR="002F27F7" w:rsidRDefault="00E3715C">
            <w:r>
              <w:t>2143.59</w:t>
            </w:r>
          </w:p>
        </w:tc>
        <w:tc>
          <w:tcPr>
            <w:tcW w:w="2377" w:type="dxa"/>
            <w:vAlign w:val="center"/>
          </w:tcPr>
          <w:p w14:paraId="211AF16A" w14:textId="77777777" w:rsidR="002F27F7" w:rsidRDefault="00E3715C">
            <w:r>
              <w:t>0.14</w:t>
            </w:r>
          </w:p>
        </w:tc>
      </w:tr>
      <w:tr w:rsidR="002F27F7" w14:paraId="581E15FD" w14:textId="77777777">
        <w:tc>
          <w:tcPr>
            <w:tcW w:w="2201" w:type="dxa"/>
            <w:shd w:val="clear" w:color="auto" w:fill="E6E6E6"/>
            <w:vAlign w:val="center"/>
          </w:tcPr>
          <w:p w14:paraId="676A4551" w14:textId="77777777" w:rsidR="002F27F7" w:rsidRDefault="00E3715C">
            <w:r>
              <w:t>东向</w:t>
            </w:r>
          </w:p>
        </w:tc>
        <w:tc>
          <w:tcPr>
            <w:tcW w:w="2377" w:type="dxa"/>
            <w:vAlign w:val="center"/>
          </w:tcPr>
          <w:p w14:paraId="72F2154E" w14:textId="77777777" w:rsidR="002F27F7" w:rsidRDefault="00E3715C">
            <w:r>
              <w:t>128.07</w:t>
            </w:r>
          </w:p>
        </w:tc>
        <w:tc>
          <w:tcPr>
            <w:tcW w:w="2377" w:type="dxa"/>
            <w:vAlign w:val="center"/>
          </w:tcPr>
          <w:p w14:paraId="4C284C38" w14:textId="77777777" w:rsidR="002F27F7" w:rsidRDefault="00E3715C">
            <w:r>
              <w:t>2648.04</w:t>
            </w:r>
          </w:p>
        </w:tc>
        <w:tc>
          <w:tcPr>
            <w:tcW w:w="2377" w:type="dxa"/>
            <w:vAlign w:val="center"/>
          </w:tcPr>
          <w:p w14:paraId="4100D5FD" w14:textId="77777777" w:rsidR="002F27F7" w:rsidRDefault="00E3715C">
            <w:r>
              <w:t>0.05</w:t>
            </w:r>
          </w:p>
        </w:tc>
      </w:tr>
      <w:tr w:rsidR="002F27F7" w14:paraId="180F7E30" w14:textId="77777777">
        <w:tc>
          <w:tcPr>
            <w:tcW w:w="2201" w:type="dxa"/>
            <w:shd w:val="clear" w:color="auto" w:fill="E6E6E6"/>
            <w:vAlign w:val="center"/>
          </w:tcPr>
          <w:p w14:paraId="153E64E7" w14:textId="77777777" w:rsidR="002F27F7" w:rsidRDefault="00E3715C">
            <w:r>
              <w:t>西向</w:t>
            </w:r>
          </w:p>
        </w:tc>
        <w:tc>
          <w:tcPr>
            <w:tcW w:w="2377" w:type="dxa"/>
            <w:vAlign w:val="center"/>
          </w:tcPr>
          <w:p w14:paraId="15B1AB2B" w14:textId="77777777" w:rsidR="002F27F7" w:rsidRDefault="00E3715C">
            <w:r>
              <w:t>114.57</w:t>
            </w:r>
          </w:p>
        </w:tc>
        <w:tc>
          <w:tcPr>
            <w:tcW w:w="2377" w:type="dxa"/>
            <w:vAlign w:val="center"/>
          </w:tcPr>
          <w:p w14:paraId="5C003B67" w14:textId="77777777" w:rsidR="002F27F7" w:rsidRDefault="00E3715C">
            <w:r>
              <w:t>2769.27</w:t>
            </w:r>
          </w:p>
        </w:tc>
        <w:tc>
          <w:tcPr>
            <w:tcW w:w="2377" w:type="dxa"/>
            <w:vAlign w:val="center"/>
          </w:tcPr>
          <w:p w14:paraId="0FF3D3C2" w14:textId="77777777" w:rsidR="002F27F7" w:rsidRDefault="00E3715C">
            <w:r>
              <w:t>0.04</w:t>
            </w:r>
          </w:p>
        </w:tc>
      </w:tr>
      <w:tr w:rsidR="002F27F7" w14:paraId="055F1F61" w14:textId="77777777">
        <w:tc>
          <w:tcPr>
            <w:tcW w:w="2201" w:type="dxa"/>
            <w:shd w:val="clear" w:color="auto" w:fill="E6E6E6"/>
            <w:vAlign w:val="center"/>
          </w:tcPr>
          <w:p w14:paraId="2568C092" w14:textId="77777777" w:rsidR="002F27F7" w:rsidRDefault="00E3715C">
            <w:r>
              <w:t>平均</w:t>
            </w:r>
          </w:p>
        </w:tc>
        <w:tc>
          <w:tcPr>
            <w:tcW w:w="2377" w:type="dxa"/>
            <w:vAlign w:val="center"/>
          </w:tcPr>
          <w:p w14:paraId="3EB05F4E" w14:textId="77777777" w:rsidR="002F27F7" w:rsidRDefault="00E3715C">
            <w:r>
              <w:t>887.49</w:t>
            </w:r>
          </w:p>
        </w:tc>
        <w:tc>
          <w:tcPr>
            <w:tcW w:w="2377" w:type="dxa"/>
            <w:vAlign w:val="center"/>
          </w:tcPr>
          <w:p w14:paraId="0F450B01" w14:textId="77777777" w:rsidR="002F27F7" w:rsidRDefault="00E3715C">
            <w:r>
              <w:t>10206.50</w:t>
            </w:r>
          </w:p>
        </w:tc>
        <w:tc>
          <w:tcPr>
            <w:tcW w:w="2377" w:type="dxa"/>
            <w:vAlign w:val="center"/>
          </w:tcPr>
          <w:p w14:paraId="66C3ECC5" w14:textId="77777777" w:rsidR="002F27F7" w:rsidRDefault="00E3715C">
            <w:r>
              <w:t>0.09</w:t>
            </w:r>
          </w:p>
        </w:tc>
      </w:tr>
    </w:tbl>
    <w:p w14:paraId="2D438F9A" w14:textId="77777777" w:rsidR="002F27F7" w:rsidRDefault="00E3715C">
      <w:pPr>
        <w:pStyle w:val="2"/>
        <w:widowControl w:val="0"/>
        <w:rPr>
          <w:kern w:val="2"/>
        </w:rPr>
      </w:pPr>
      <w:bookmarkStart w:id="34" w:name="_Toc92098668"/>
      <w:r>
        <w:rPr>
          <w:kern w:val="2"/>
        </w:rPr>
        <w:t>外窗表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2F27F7" w14:paraId="15CDCBA8" w14:textId="77777777">
        <w:tc>
          <w:tcPr>
            <w:tcW w:w="1160" w:type="dxa"/>
            <w:shd w:val="clear" w:color="auto" w:fill="E6E6E6"/>
            <w:vAlign w:val="center"/>
          </w:tcPr>
          <w:p w14:paraId="13E8C5BD" w14:textId="77777777" w:rsidR="002F27F7" w:rsidRDefault="00E3715C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63F69F60" w14:textId="77777777" w:rsidR="002F27F7" w:rsidRDefault="00E3715C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074D1D2A" w14:textId="77777777" w:rsidR="002F27F7" w:rsidRDefault="00E3715C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34648E54" w14:textId="77777777" w:rsidR="002F27F7" w:rsidRDefault="00E3715C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10B4FD97" w14:textId="77777777" w:rsidR="002F27F7" w:rsidRDefault="00E3715C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0A7151DD" w14:textId="77777777" w:rsidR="002F27F7" w:rsidRDefault="00E3715C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385E541E" w14:textId="77777777" w:rsidR="002F27F7" w:rsidRDefault="00E3715C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2F27F7" w14:paraId="4806B596" w14:textId="77777777">
        <w:tc>
          <w:tcPr>
            <w:tcW w:w="1160" w:type="dxa"/>
            <w:vMerge w:val="restart"/>
            <w:vAlign w:val="center"/>
          </w:tcPr>
          <w:p w14:paraId="130AADD2" w14:textId="77777777" w:rsidR="002F27F7" w:rsidRDefault="00E3715C">
            <w:r>
              <w:t>南向</w:t>
            </w:r>
            <w:r>
              <w:br/>
              <w:t>335.25</w:t>
            </w:r>
          </w:p>
        </w:tc>
        <w:tc>
          <w:tcPr>
            <w:tcW w:w="1562" w:type="dxa"/>
            <w:vAlign w:val="center"/>
          </w:tcPr>
          <w:p w14:paraId="1BBB1733" w14:textId="77777777" w:rsidR="002F27F7" w:rsidRDefault="00E3715C">
            <w:r>
              <w:t>C-0615</w:t>
            </w:r>
          </w:p>
        </w:tc>
        <w:tc>
          <w:tcPr>
            <w:tcW w:w="1386" w:type="dxa"/>
            <w:vAlign w:val="center"/>
          </w:tcPr>
          <w:p w14:paraId="7375C50F" w14:textId="77777777" w:rsidR="002F27F7" w:rsidRDefault="00E3715C">
            <w:r>
              <w:t>0.60×1.50</w:t>
            </w:r>
          </w:p>
        </w:tc>
        <w:tc>
          <w:tcPr>
            <w:tcW w:w="1528" w:type="dxa"/>
            <w:vAlign w:val="center"/>
          </w:tcPr>
          <w:p w14:paraId="0815BFDF" w14:textId="77777777" w:rsidR="002F27F7" w:rsidRDefault="00E3715C">
            <w:r>
              <w:t>1~8</w:t>
            </w:r>
          </w:p>
        </w:tc>
        <w:tc>
          <w:tcPr>
            <w:tcW w:w="1171" w:type="dxa"/>
            <w:vAlign w:val="center"/>
          </w:tcPr>
          <w:p w14:paraId="456E8562" w14:textId="77777777" w:rsidR="002F27F7" w:rsidRDefault="00E3715C">
            <w:r>
              <w:t>86</w:t>
            </w:r>
          </w:p>
        </w:tc>
        <w:tc>
          <w:tcPr>
            <w:tcW w:w="1262" w:type="dxa"/>
            <w:vAlign w:val="center"/>
          </w:tcPr>
          <w:p w14:paraId="3BFFE35C" w14:textId="77777777" w:rsidR="002F27F7" w:rsidRDefault="00E3715C">
            <w:r>
              <w:t>0.90</w:t>
            </w:r>
          </w:p>
        </w:tc>
        <w:tc>
          <w:tcPr>
            <w:tcW w:w="1262" w:type="dxa"/>
            <w:vAlign w:val="center"/>
          </w:tcPr>
          <w:p w14:paraId="62C20355" w14:textId="77777777" w:rsidR="002F27F7" w:rsidRDefault="00E3715C">
            <w:r>
              <w:t>77.40</w:t>
            </w:r>
          </w:p>
        </w:tc>
      </w:tr>
      <w:tr w:rsidR="002F27F7" w14:paraId="07E945BC" w14:textId="77777777">
        <w:tc>
          <w:tcPr>
            <w:tcW w:w="1160" w:type="dxa"/>
            <w:vMerge/>
            <w:vAlign w:val="center"/>
          </w:tcPr>
          <w:p w14:paraId="44710FF0" w14:textId="77777777" w:rsidR="002F27F7" w:rsidRDefault="002F27F7"/>
        </w:tc>
        <w:tc>
          <w:tcPr>
            <w:tcW w:w="1562" w:type="dxa"/>
            <w:vAlign w:val="center"/>
          </w:tcPr>
          <w:p w14:paraId="407D38DD" w14:textId="77777777" w:rsidR="002F27F7" w:rsidRDefault="00E3715C">
            <w:r>
              <w:t>C-0615</w:t>
            </w:r>
          </w:p>
        </w:tc>
        <w:tc>
          <w:tcPr>
            <w:tcW w:w="1386" w:type="dxa"/>
            <w:vAlign w:val="center"/>
          </w:tcPr>
          <w:p w14:paraId="1EFB457D" w14:textId="77777777" w:rsidR="002F27F7" w:rsidRDefault="00E3715C">
            <w:r>
              <w:t>0.60×1.50</w:t>
            </w:r>
          </w:p>
        </w:tc>
        <w:tc>
          <w:tcPr>
            <w:tcW w:w="1528" w:type="dxa"/>
            <w:vAlign w:val="center"/>
          </w:tcPr>
          <w:p w14:paraId="28A57FAA" w14:textId="77777777" w:rsidR="002F27F7" w:rsidRDefault="00E3715C">
            <w:r>
              <w:t>1~8</w:t>
            </w:r>
          </w:p>
        </w:tc>
        <w:tc>
          <w:tcPr>
            <w:tcW w:w="1171" w:type="dxa"/>
            <w:vAlign w:val="center"/>
          </w:tcPr>
          <w:p w14:paraId="701F5986" w14:textId="77777777" w:rsidR="002F27F7" w:rsidRDefault="00E3715C">
            <w:r>
              <w:t>39</w:t>
            </w:r>
          </w:p>
        </w:tc>
        <w:tc>
          <w:tcPr>
            <w:tcW w:w="1262" w:type="dxa"/>
            <w:vAlign w:val="center"/>
          </w:tcPr>
          <w:p w14:paraId="7DBA4F6E" w14:textId="77777777" w:rsidR="002F27F7" w:rsidRDefault="00E3715C">
            <w:r>
              <w:t>0.90</w:t>
            </w:r>
          </w:p>
        </w:tc>
        <w:tc>
          <w:tcPr>
            <w:tcW w:w="1262" w:type="dxa"/>
            <w:vAlign w:val="center"/>
          </w:tcPr>
          <w:p w14:paraId="6F862293" w14:textId="77777777" w:rsidR="002F27F7" w:rsidRDefault="00E3715C">
            <w:r>
              <w:t>35.10</w:t>
            </w:r>
          </w:p>
        </w:tc>
      </w:tr>
      <w:tr w:rsidR="002F27F7" w14:paraId="70C18667" w14:textId="77777777">
        <w:tc>
          <w:tcPr>
            <w:tcW w:w="1160" w:type="dxa"/>
            <w:vMerge/>
            <w:vAlign w:val="center"/>
          </w:tcPr>
          <w:p w14:paraId="1B24F92B" w14:textId="77777777" w:rsidR="002F27F7" w:rsidRDefault="002F27F7"/>
        </w:tc>
        <w:tc>
          <w:tcPr>
            <w:tcW w:w="1562" w:type="dxa"/>
            <w:vAlign w:val="center"/>
          </w:tcPr>
          <w:p w14:paraId="74779F1D" w14:textId="77777777" w:rsidR="002F27F7" w:rsidRDefault="00E3715C">
            <w:r>
              <w:t>C-0915</w:t>
            </w:r>
          </w:p>
        </w:tc>
        <w:tc>
          <w:tcPr>
            <w:tcW w:w="1386" w:type="dxa"/>
            <w:vAlign w:val="center"/>
          </w:tcPr>
          <w:p w14:paraId="2C201A17" w14:textId="77777777" w:rsidR="002F27F7" w:rsidRDefault="00E3715C">
            <w:r>
              <w:t>0.90×1.50</w:t>
            </w:r>
          </w:p>
        </w:tc>
        <w:tc>
          <w:tcPr>
            <w:tcW w:w="1528" w:type="dxa"/>
            <w:vAlign w:val="center"/>
          </w:tcPr>
          <w:p w14:paraId="6695B640" w14:textId="77777777" w:rsidR="002F27F7" w:rsidRDefault="00E3715C">
            <w:r>
              <w:t>1</w:t>
            </w:r>
          </w:p>
        </w:tc>
        <w:tc>
          <w:tcPr>
            <w:tcW w:w="1171" w:type="dxa"/>
            <w:vAlign w:val="center"/>
          </w:tcPr>
          <w:p w14:paraId="187DA38C" w14:textId="77777777" w:rsidR="002F27F7" w:rsidRDefault="00E3715C">
            <w:r>
              <w:t>4</w:t>
            </w:r>
          </w:p>
        </w:tc>
        <w:tc>
          <w:tcPr>
            <w:tcW w:w="1262" w:type="dxa"/>
            <w:vAlign w:val="center"/>
          </w:tcPr>
          <w:p w14:paraId="26F7F3B9" w14:textId="77777777" w:rsidR="002F27F7" w:rsidRDefault="00E3715C">
            <w:r>
              <w:t>1.35</w:t>
            </w:r>
          </w:p>
        </w:tc>
        <w:tc>
          <w:tcPr>
            <w:tcW w:w="1262" w:type="dxa"/>
            <w:vAlign w:val="center"/>
          </w:tcPr>
          <w:p w14:paraId="114DCD16" w14:textId="77777777" w:rsidR="002F27F7" w:rsidRDefault="00E3715C">
            <w:r>
              <w:t>5.40</w:t>
            </w:r>
          </w:p>
        </w:tc>
      </w:tr>
      <w:tr w:rsidR="002F27F7" w14:paraId="1AA90790" w14:textId="77777777">
        <w:tc>
          <w:tcPr>
            <w:tcW w:w="1160" w:type="dxa"/>
            <w:vMerge/>
            <w:vAlign w:val="center"/>
          </w:tcPr>
          <w:p w14:paraId="4B4E0D36" w14:textId="77777777" w:rsidR="002F27F7" w:rsidRDefault="002F27F7"/>
        </w:tc>
        <w:tc>
          <w:tcPr>
            <w:tcW w:w="1562" w:type="dxa"/>
            <w:vAlign w:val="center"/>
          </w:tcPr>
          <w:p w14:paraId="0C5DAAC2" w14:textId="77777777" w:rsidR="002F27F7" w:rsidRDefault="00E3715C">
            <w:r>
              <w:t>C-1215</w:t>
            </w:r>
          </w:p>
        </w:tc>
        <w:tc>
          <w:tcPr>
            <w:tcW w:w="1386" w:type="dxa"/>
            <w:vAlign w:val="center"/>
          </w:tcPr>
          <w:p w14:paraId="006C9BAA" w14:textId="77777777" w:rsidR="002F27F7" w:rsidRDefault="00E3715C">
            <w:r>
              <w:t>1.20×1.50</w:t>
            </w:r>
          </w:p>
        </w:tc>
        <w:tc>
          <w:tcPr>
            <w:tcW w:w="1528" w:type="dxa"/>
            <w:vAlign w:val="center"/>
          </w:tcPr>
          <w:p w14:paraId="619C6B4C" w14:textId="77777777" w:rsidR="002F27F7" w:rsidRDefault="00E3715C">
            <w:r>
              <w:t>1~7</w:t>
            </w:r>
          </w:p>
        </w:tc>
        <w:tc>
          <w:tcPr>
            <w:tcW w:w="1171" w:type="dxa"/>
            <w:vAlign w:val="center"/>
          </w:tcPr>
          <w:p w14:paraId="48CD38B3" w14:textId="77777777" w:rsidR="002F27F7" w:rsidRDefault="00E3715C">
            <w:r>
              <w:t>27</w:t>
            </w:r>
          </w:p>
        </w:tc>
        <w:tc>
          <w:tcPr>
            <w:tcW w:w="1262" w:type="dxa"/>
            <w:vAlign w:val="center"/>
          </w:tcPr>
          <w:p w14:paraId="0404F429" w14:textId="77777777" w:rsidR="002F27F7" w:rsidRDefault="00E3715C">
            <w:r>
              <w:t>1.80</w:t>
            </w:r>
          </w:p>
        </w:tc>
        <w:tc>
          <w:tcPr>
            <w:tcW w:w="1262" w:type="dxa"/>
            <w:vAlign w:val="center"/>
          </w:tcPr>
          <w:p w14:paraId="4D178729" w14:textId="77777777" w:rsidR="002F27F7" w:rsidRDefault="00E3715C">
            <w:r>
              <w:t>48.60</w:t>
            </w:r>
          </w:p>
        </w:tc>
      </w:tr>
      <w:tr w:rsidR="002F27F7" w14:paraId="2AEAA9C6" w14:textId="77777777">
        <w:tc>
          <w:tcPr>
            <w:tcW w:w="1160" w:type="dxa"/>
            <w:vMerge/>
            <w:vAlign w:val="center"/>
          </w:tcPr>
          <w:p w14:paraId="6193E6B8" w14:textId="77777777" w:rsidR="002F27F7" w:rsidRDefault="002F27F7"/>
        </w:tc>
        <w:tc>
          <w:tcPr>
            <w:tcW w:w="1562" w:type="dxa"/>
            <w:vAlign w:val="center"/>
          </w:tcPr>
          <w:p w14:paraId="0206FEA8" w14:textId="77777777" w:rsidR="002F27F7" w:rsidRDefault="00E3715C">
            <w:r>
              <w:t>C-1515</w:t>
            </w:r>
          </w:p>
        </w:tc>
        <w:tc>
          <w:tcPr>
            <w:tcW w:w="1386" w:type="dxa"/>
            <w:vAlign w:val="center"/>
          </w:tcPr>
          <w:p w14:paraId="61643664" w14:textId="77777777" w:rsidR="002F27F7" w:rsidRDefault="00E3715C">
            <w:r>
              <w:t>1.50×1.50</w:t>
            </w:r>
          </w:p>
        </w:tc>
        <w:tc>
          <w:tcPr>
            <w:tcW w:w="1528" w:type="dxa"/>
            <w:vAlign w:val="center"/>
          </w:tcPr>
          <w:p w14:paraId="5C877F7B" w14:textId="77777777" w:rsidR="002F27F7" w:rsidRDefault="00E3715C">
            <w:r>
              <w:t>1~8</w:t>
            </w:r>
          </w:p>
        </w:tc>
        <w:tc>
          <w:tcPr>
            <w:tcW w:w="1171" w:type="dxa"/>
            <w:vAlign w:val="center"/>
          </w:tcPr>
          <w:p w14:paraId="55328AC4" w14:textId="77777777" w:rsidR="002F27F7" w:rsidRDefault="00E3715C">
            <w:r>
              <w:t>75</w:t>
            </w:r>
          </w:p>
        </w:tc>
        <w:tc>
          <w:tcPr>
            <w:tcW w:w="1262" w:type="dxa"/>
            <w:vAlign w:val="center"/>
          </w:tcPr>
          <w:p w14:paraId="0F026F6D" w14:textId="77777777" w:rsidR="002F27F7" w:rsidRDefault="00E3715C">
            <w:r>
              <w:t>2.25</w:t>
            </w:r>
          </w:p>
        </w:tc>
        <w:tc>
          <w:tcPr>
            <w:tcW w:w="1262" w:type="dxa"/>
            <w:vAlign w:val="center"/>
          </w:tcPr>
          <w:p w14:paraId="6B79637D" w14:textId="77777777" w:rsidR="002F27F7" w:rsidRDefault="00E3715C">
            <w:r>
              <w:t>168.75</w:t>
            </w:r>
          </w:p>
        </w:tc>
      </w:tr>
      <w:tr w:rsidR="002F27F7" w14:paraId="1E2C51F2" w14:textId="77777777">
        <w:tc>
          <w:tcPr>
            <w:tcW w:w="1160" w:type="dxa"/>
            <w:vMerge w:val="restart"/>
            <w:vAlign w:val="center"/>
          </w:tcPr>
          <w:p w14:paraId="077FD20C" w14:textId="77777777" w:rsidR="002F27F7" w:rsidRDefault="00E3715C">
            <w:r>
              <w:t>北向</w:t>
            </w:r>
            <w:r>
              <w:br/>
              <w:t>309.60</w:t>
            </w:r>
          </w:p>
        </w:tc>
        <w:tc>
          <w:tcPr>
            <w:tcW w:w="1562" w:type="dxa"/>
            <w:vAlign w:val="center"/>
          </w:tcPr>
          <w:p w14:paraId="4DA9C3EA" w14:textId="77777777" w:rsidR="002F27F7" w:rsidRDefault="00E3715C">
            <w:r>
              <w:t>C-0615</w:t>
            </w:r>
          </w:p>
        </w:tc>
        <w:tc>
          <w:tcPr>
            <w:tcW w:w="1386" w:type="dxa"/>
            <w:vAlign w:val="center"/>
          </w:tcPr>
          <w:p w14:paraId="04CDD2A2" w14:textId="77777777" w:rsidR="002F27F7" w:rsidRDefault="00E3715C">
            <w:r>
              <w:t>0.60×1.50</w:t>
            </w:r>
          </w:p>
        </w:tc>
        <w:tc>
          <w:tcPr>
            <w:tcW w:w="1528" w:type="dxa"/>
            <w:vAlign w:val="center"/>
          </w:tcPr>
          <w:p w14:paraId="67165688" w14:textId="77777777" w:rsidR="002F27F7" w:rsidRDefault="00E3715C">
            <w:r>
              <w:t>1~8</w:t>
            </w:r>
          </w:p>
        </w:tc>
        <w:tc>
          <w:tcPr>
            <w:tcW w:w="1171" w:type="dxa"/>
            <w:vAlign w:val="center"/>
          </w:tcPr>
          <w:p w14:paraId="5F029CC2" w14:textId="77777777" w:rsidR="002F27F7" w:rsidRDefault="00E3715C">
            <w:r>
              <w:t>47</w:t>
            </w:r>
          </w:p>
        </w:tc>
        <w:tc>
          <w:tcPr>
            <w:tcW w:w="1262" w:type="dxa"/>
            <w:vAlign w:val="center"/>
          </w:tcPr>
          <w:p w14:paraId="0244BA43" w14:textId="77777777" w:rsidR="002F27F7" w:rsidRDefault="00E3715C">
            <w:r>
              <w:t>0.90</w:t>
            </w:r>
          </w:p>
        </w:tc>
        <w:tc>
          <w:tcPr>
            <w:tcW w:w="1262" w:type="dxa"/>
            <w:vAlign w:val="center"/>
          </w:tcPr>
          <w:p w14:paraId="21AA5284" w14:textId="77777777" w:rsidR="002F27F7" w:rsidRDefault="00E3715C">
            <w:r>
              <w:t>42.30</w:t>
            </w:r>
          </w:p>
        </w:tc>
      </w:tr>
      <w:tr w:rsidR="002F27F7" w14:paraId="201B8663" w14:textId="77777777">
        <w:tc>
          <w:tcPr>
            <w:tcW w:w="1160" w:type="dxa"/>
            <w:vMerge/>
            <w:vAlign w:val="center"/>
          </w:tcPr>
          <w:p w14:paraId="2550800A" w14:textId="77777777" w:rsidR="002F27F7" w:rsidRDefault="002F27F7"/>
        </w:tc>
        <w:tc>
          <w:tcPr>
            <w:tcW w:w="1562" w:type="dxa"/>
            <w:vAlign w:val="center"/>
          </w:tcPr>
          <w:p w14:paraId="1C4CD248" w14:textId="77777777" w:rsidR="002F27F7" w:rsidRDefault="00E3715C">
            <w:r>
              <w:t>C-0915</w:t>
            </w:r>
          </w:p>
        </w:tc>
        <w:tc>
          <w:tcPr>
            <w:tcW w:w="1386" w:type="dxa"/>
            <w:vAlign w:val="center"/>
          </w:tcPr>
          <w:p w14:paraId="4A2BD50B" w14:textId="77777777" w:rsidR="002F27F7" w:rsidRDefault="00E3715C">
            <w:r>
              <w:t>0.90×1.50</w:t>
            </w:r>
          </w:p>
        </w:tc>
        <w:tc>
          <w:tcPr>
            <w:tcW w:w="1528" w:type="dxa"/>
            <w:vAlign w:val="center"/>
          </w:tcPr>
          <w:p w14:paraId="0E98EC61" w14:textId="77777777" w:rsidR="002F27F7" w:rsidRDefault="00E3715C">
            <w:r>
              <w:t>1~7</w:t>
            </w:r>
          </w:p>
        </w:tc>
        <w:tc>
          <w:tcPr>
            <w:tcW w:w="1171" w:type="dxa"/>
            <w:vAlign w:val="center"/>
          </w:tcPr>
          <w:p w14:paraId="1BB0EF80" w14:textId="77777777" w:rsidR="002F27F7" w:rsidRDefault="00E3715C">
            <w:r>
              <w:t>22</w:t>
            </w:r>
          </w:p>
        </w:tc>
        <w:tc>
          <w:tcPr>
            <w:tcW w:w="1262" w:type="dxa"/>
            <w:vAlign w:val="center"/>
          </w:tcPr>
          <w:p w14:paraId="6DE0C60F" w14:textId="77777777" w:rsidR="002F27F7" w:rsidRDefault="00E3715C">
            <w:r>
              <w:t>1.35</w:t>
            </w:r>
          </w:p>
        </w:tc>
        <w:tc>
          <w:tcPr>
            <w:tcW w:w="1262" w:type="dxa"/>
            <w:vAlign w:val="center"/>
          </w:tcPr>
          <w:p w14:paraId="631B0F01" w14:textId="77777777" w:rsidR="002F27F7" w:rsidRDefault="00E3715C">
            <w:r>
              <w:t>29.70</w:t>
            </w:r>
          </w:p>
        </w:tc>
      </w:tr>
      <w:tr w:rsidR="002F27F7" w14:paraId="7E7BE45E" w14:textId="77777777">
        <w:tc>
          <w:tcPr>
            <w:tcW w:w="1160" w:type="dxa"/>
            <w:vMerge/>
            <w:vAlign w:val="center"/>
          </w:tcPr>
          <w:p w14:paraId="5AFF4274" w14:textId="77777777" w:rsidR="002F27F7" w:rsidRDefault="002F27F7"/>
        </w:tc>
        <w:tc>
          <w:tcPr>
            <w:tcW w:w="1562" w:type="dxa"/>
            <w:vAlign w:val="center"/>
          </w:tcPr>
          <w:p w14:paraId="0DA548B7" w14:textId="77777777" w:rsidR="002F27F7" w:rsidRDefault="00E3715C">
            <w:r>
              <w:t>C-1215</w:t>
            </w:r>
          </w:p>
        </w:tc>
        <w:tc>
          <w:tcPr>
            <w:tcW w:w="1386" w:type="dxa"/>
            <w:vAlign w:val="center"/>
          </w:tcPr>
          <w:p w14:paraId="18E34F87" w14:textId="77777777" w:rsidR="002F27F7" w:rsidRDefault="00E3715C">
            <w:r>
              <w:t>1.20×1.50</w:t>
            </w:r>
          </w:p>
        </w:tc>
        <w:tc>
          <w:tcPr>
            <w:tcW w:w="1528" w:type="dxa"/>
            <w:vAlign w:val="center"/>
          </w:tcPr>
          <w:p w14:paraId="636EA69D" w14:textId="77777777" w:rsidR="002F27F7" w:rsidRDefault="00E3715C">
            <w:r>
              <w:t>1~8</w:t>
            </w:r>
          </w:p>
        </w:tc>
        <w:tc>
          <w:tcPr>
            <w:tcW w:w="1171" w:type="dxa"/>
            <w:vAlign w:val="center"/>
          </w:tcPr>
          <w:p w14:paraId="26FAB432" w14:textId="77777777" w:rsidR="002F27F7" w:rsidRDefault="00E3715C">
            <w:r>
              <w:t>132</w:t>
            </w:r>
          </w:p>
        </w:tc>
        <w:tc>
          <w:tcPr>
            <w:tcW w:w="1262" w:type="dxa"/>
            <w:vAlign w:val="center"/>
          </w:tcPr>
          <w:p w14:paraId="7ADFAFDD" w14:textId="77777777" w:rsidR="002F27F7" w:rsidRDefault="00E3715C">
            <w:r>
              <w:t>1.80</w:t>
            </w:r>
          </w:p>
        </w:tc>
        <w:tc>
          <w:tcPr>
            <w:tcW w:w="1262" w:type="dxa"/>
            <w:vAlign w:val="center"/>
          </w:tcPr>
          <w:p w14:paraId="726A98FC" w14:textId="77777777" w:rsidR="002F27F7" w:rsidRDefault="00E3715C">
            <w:r>
              <w:t>237.60</w:t>
            </w:r>
          </w:p>
        </w:tc>
      </w:tr>
      <w:tr w:rsidR="002F27F7" w14:paraId="27C72121" w14:textId="77777777">
        <w:tc>
          <w:tcPr>
            <w:tcW w:w="1160" w:type="dxa"/>
            <w:vMerge w:val="restart"/>
            <w:vAlign w:val="center"/>
          </w:tcPr>
          <w:p w14:paraId="71F4EED8" w14:textId="77777777" w:rsidR="002F27F7" w:rsidRDefault="00E3715C">
            <w:r>
              <w:t>东向</w:t>
            </w:r>
            <w:r>
              <w:br/>
              <w:t>128.07</w:t>
            </w:r>
          </w:p>
        </w:tc>
        <w:tc>
          <w:tcPr>
            <w:tcW w:w="1562" w:type="dxa"/>
            <w:vAlign w:val="center"/>
          </w:tcPr>
          <w:p w14:paraId="5C7BC8AE" w14:textId="77777777" w:rsidR="002F27F7" w:rsidRDefault="00E3715C">
            <w:r>
              <w:t>C-0615</w:t>
            </w:r>
          </w:p>
        </w:tc>
        <w:tc>
          <w:tcPr>
            <w:tcW w:w="1386" w:type="dxa"/>
            <w:vAlign w:val="center"/>
          </w:tcPr>
          <w:p w14:paraId="13CEB0ED" w14:textId="77777777" w:rsidR="002F27F7" w:rsidRDefault="00E3715C">
            <w:r>
              <w:t>0.60×1.50</w:t>
            </w:r>
          </w:p>
        </w:tc>
        <w:tc>
          <w:tcPr>
            <w:tcW w:w="1528" w:type="dxa"/>
            <w:vAlign w:val="center"/>
          </w:tcPr>
          <w:p w14:paraId="7B663548" w14:textId="77777777" w:rsidR="002F27F7" w:rsidRDefault="00E3715C">
            <w:r>
              <w:t>1~8</w:t>
            </w:r>
          </w:p>
        </w:tc>
        <w:tc>
          <w:tcPr>
            <w:tcW w:w="1171" w:type="dxa"/>
            <w:vAlign w:val="center"/>
          </w:tcPr>
          <w:p w14:paraId="1B170C69" w14:textId="77777777" w:rsidR="002F27F7" w:rsidRDefault="00E3715C">
            <w:r>
              <w:t>40</w:t>
            </w:r>
          </w:p>
        </w:tc>
        <w:tc>
          <w:tcPr>
            <w:tcW w:w="1262" w:type="dxa"/>
            <w:vAlign w:val="center"/>
          </w:tcPr>
          <w:p w14:paraId="5E43D85B" w14:textId="77777777" w:rsidR="002F27F7" w:rsidRDefault="00E3715C">
            <w:r>
              <w:t>0.90</w:t>
            </w:r>
          </w:p>
        </w:tc>
        <w:tc>
          <w:tcPr>
            <w:tcW w:w="1262" w:type="dxa"/>
            <w:vAlign w:val="center"/>
          </w:tcPr>
          <w:p w14:paraId="6BD00E72" w14:textId="77777777" w:rsidR="002F27F7" w:rsidRDefault="00E3715C">
            <w:r>
              <w:t>36.00</w:t>
            </w:r>
          </w:p>
        </w:tc>
      </w:tr>
      <w:tr w:rsidR="002F27F7" w14:paraId="49EB5B63" w14:textId="77777777">
        <w:tc>
          <w:tcPr>
            <w:tcW w:w="1160" w:type="dxa"/>
            <w:vMerge/>
            <w:vAlign w:val="center"/>
          </w:tcPr>
          <w:p w14:paraId="1D4EB041" w14:textId="77777777" w:rsidR="002F27F7" w:rsidRDefault="002F27F7"/>
        </w:tc>
        <w:tc>
          <w:tcPr>
            <w:tcW w:w="1562" w:type="dxa"/>
            <w:vAlign w:val="center"/>
          </w:tcPr>
          <w:p w14:paraId="6ECC691B" w14:textId="77777777" w:rsidR="002F27F7" w:rsidRDefault="00E3715C">
            <w:r>
              <w:t>C-0909</w:t>
            </w:r>
          </w:p>
        </w:tc>
        <w:tc>
          <w:tcPr>
            <w:tcW w:w="1386" w:type="dxa"/>
            <w:vAlign w:val="center"/>
          </w:tcPr>
          <w:p w14:paraId="32E91331" w14:textId="77777777" w:rsidR="002F27F7" w:rsidRDefault="00E3715C">
            <w:r>
              <w:t>0.90×0.90</w:t>
            </w:r>
          </w:p>
        </w:tc>
        <w:tc>
          <w:tcPr>
            <w:tcW w:w="1528" w:type="dxa"/>
            <w:vAlign w:val="center"/>
          </w:tcPr>
          <w:p w14:paraId="3292054F" w14:textId="77777777" w:rsidR="002F27F7" w:rsidRDefault="00E3715C">
            <w:r>
              <w:t>1~7</w:t>
            </w:r>
          </w:p>
        </w:tc>
        <w:tc>
          <w:tcPr>
            <w:tcW w:w="1171" w:type="dxa"/>
            <w:vAlign w:val="center"/>
          </w:tcPr>
          <w:p w14:paraId="26E27E9E" w14:textId="77777777" w:rsidR="002F27F7" w:rsidRDefault="00E3715C">
            <w:r>
              <w:t>22</w:t>
            </w:r>
          </w:p>
        </w:tc>
        <w:tc>
          <w:tcPr>
            <w:tcW w:w="1262" w:type="dxa"/>
            <w:vAlign w:val="center"/>
          </w:tcPr>
          <w:p w14:paraId="5A2041D9" w14:textId="77777777" w:rsidR="002F27F7" w:rsidRDefault="00E3715C">
            <w:r>
              <w:t>0.81</w:t>
            </w:r>
          </w:p>
        </w:tc>
        <w:tc>
          <w:tcPr>
            <w:tcW w:w="1262" w:type="dxa"/>
            <w:vAlign w:val="center"/>
          </w:tcPr>
          <w:p w14:paraId="228B027E" w14:textId="77777777" w:rsidR="002F27F7" w:rsidRDefault="00E3715C">
            <w:r>
              <w:t>17.82</w:t>
            </w:r>
          </w:p>
        </w:tc>
      </w:tr>
      <w:tr w:rsidR="002F27F7" w14:paraId="2DEF06ED" w14:textId="77777777">
        <w:tc>
          <w:tcPr>
            <w:tcW w:w="1160" w:type="dxa"/>
            <w:vMerge/>
            <w:vAlign w:val="center"/>
          </w:tcPr>
          <w:p w14:paraId="651DC6F8" w14:textId="77777777" w:rsidR="002F27F7" w:rsidRDefault="002F27F7"/>
        </w:tc>
        <w:tc>
          <w:tcPr>
            <w:tcW w:w="1562" w:type="dxa"/>
            <w:vAlign w:val="center"/>
          </w:tcPr>
          <w:p w14:paraId="42670869" w14:textId="77777777" w:rsidR="002F27F7" w:rsidRDefault="00E3715C">
            <w:r>
              <w:t>C-0915</w:t>
            </w:r>
          </w:p>
        </w:tc>
        <w:tc>
          <w:tcPr>
            <w:tcW w:w="1386" w:type="dxa"/>
            <w:vAlign w:val="center"/>
          </w:tcPr>
          <w:p w14:paraId="05BA88B4" w14:textId="77777777" w:rsidR="002F27F7" w:rsidRDefault="00E3715C">
            <w:r>
              <w:t>0.90×1.50</w:t>
            </w:r>
          </w:p>
        </w:tc>
        <w:tc>
          <w:tcPr>
            <w:tcW w:w="1528" w:type="dxa"/>
            <w:vAlign w:val="center"/>
          </w:tcPr>
          <w:p w14:paraId="601B0BB9" w14:textId="77777777" w:rsidR="002F27F7" w:rsidRDefault="00E3715C">
            <w:r>
              <w:t>1~7</w:t>
            </w:r>
          </w:p>
        </w:tc>
        <w:tc>
          <w:tcPr>
            <w:tcW w:w="1171" w:type="dxa"/>
            <w:vAlign w:val="center"/>
          </w:tcPr>
          <w:p w14:paraId="089DAA1A" w14:textId="77777777" w:rsidR="002F27F7" w:rsidRDefault="00E3715C">
            <w:r>
              <w:t>55</w:t>
            </w:r>
          </w:p>
        </w:tc>
        <w:tc>
          <w:tcPr>
            <w:tcW w:w="1262" w:type="dxa"/>
            <w:vAlign w:val="center"/>
          </w:tcPr>
          <w:p w14:paraId="23935E85" w14:textId="77777777" w:rsidR="002F27F7" w:rsidRDefault="00E3715C">
            <w:r>
              <w:t>1.35</w:t>
            </w:r>
          </w:p>
        </w:tc>
        <w:tc>
          <w:tcPr>
            <w:tcW w:w="1262" w:type="dxa"/>
            <w:vAlign w:val="center"/>
          </w:tcPr>
          <w:p w14:paraId="679DDB32" w14:textId="77777777" w:rsidR="002F27F7" w:rsidRDefault="00E3715C">
            <w:r>
              <w:t>74.25</w:t>
            </w:r>
          </w:p>
        </w:tc>
      </w:tr>
      <w:tr w:rsidR="002F27F7" w14:paraId="5D2249ED" w14:textId="77777777">
        <w:tc>
          <w:tcPr>
            <w:tcW w:w="1160" w:type="dxa"/>
            <w:vMerge w:val="restart"/>
            <w:vAlign w:val="center"/>
          </w:tcPr>
          <w:p w14:paraId="45E96BF1" w14:textId="77777777" w:rsidR="002F27F7" w:rsidRDefault="00E3715C">
            <w:r>
              <w:t>西向</w:t>
            </w:r>
            <w:r>
              <w:br/>
              <w:t>114.57</w:t>
            </w:r>
          </w:p>
        </w:tc>
        <w:tc>
          <w:tcPr>
            <w:tcW w:w="1562" w:type="dxa"/>
            <w:vAlign w:val="center"/>
          </w:tcPr>
          <w:p w14:paraId="26DEDF15" w14:textId="77777777" w:rsidR="002F27F7" w:rsidRDefault="00E3715C">
            <w:r>
              <w:t>C-0615</w:t>
            </w:r>
          </w:p>
        </w:tc>
        <w:tc>
          <w:tcPr>
            <w:tcW w:w="1386" w:type="dxa"/>
            <w:vAlign w:val="center"/>
          </w:tcPr>
          <w:p w14:paraId="4F20FCFF" w14:textId="77777777" w:rsidR="002F27F7" w:rsidRDefault="00E3715C">
            <w:r>
              <w:t>0.60×1.50</w:t>
            </w:r>
          </w:p>
        </w:tc>
        <w:tc>
          <w:tcPr>
            <w:tcW w:w="1528" w:type="dxa"/>
            <w:vAlign w:val="center"/>
          </w:tcPr>
          <w:p w14:paraId="3F96B0B5" w14:textId="77777777" w:rsidR="002F27F7" w:rsidRDefault="00E3715C">
            <w:r>
              <w:t>1~8</w:t>
            </w:r>
          </w:p>
        </w:tc>
        <w:tc>
          <w:tcPr>
            <w:tcW w:w="1171" w:type="dxa"/>
            <w:vAlign w:val="center"/>
          </w:tcPr>
          <w:p w14:paraId="1305E314" w14:textId="77777777" w:rsidR="002F27F7" w:rsidRDefault="00E3715C">
            <w:r>
              <w:t>40</w:t>
            </w:r>
          </w:p>
        </w:tc>
        <w:tc>
          <w:tcPr>
            <w:tcW w:w="1262" w:type="dxa"/>
            <w:vAlign w:val="center"/>
          </w:tcPr>
          <w:p w14:paraId="63E52924" w14:textId="77777777" w:rsidR="002F27F7" w:rsidRDefault="00E3715C">
            <w:r>
              <w:t>0.90</w:t>
            </w:r>
          </w:p>
        </w:tc>
        <w:tc>
          <w:tcPr>
            <w:tcW w:w="1262" w:type="dxa"/>
            <w:vAlign w:val="center"/>
          </w:tcPr>
          <w:p w14:paraId="696830BA" w14:textId="77777777" w:rsidR="002F27F7" w:rsidRDefault="00E3715C">
            <w:r>
              <w:t>36.00</w:t>
            </w:r>
          </w:p>
        </w:tc>
      </w:tr>
      <w:tr w:rsidR="002F27F7" w14:paraId="40C24BEC" w14:textId="77777777">
        <w:tc>
          <w:tcPr>
            <w:tcW w:w="1160" w:type="dxa"/>
            <w:vMerge/>
            <w:vAlign w:val="center"/>
          </w:tcPr>
          <w:p w14:paraId="077AFAB1" w14:textId="77777777" w:rsidR="002F27F7" w:rsidRDefault="002F27F7"/>
        </w:tc>
        <w:tc>
          <w:tcPr>
            <w:tcW w:w="1562" w:type="dxa"/>
            <w:vAlign w:val="center"/>
          </w:tcPr>
          <w:p w14:paraId="13F019DE" w14:textId="77777777" w:rsidR="002F27F7" w:rsidRDefault="00E3715C">
            <w:r>
              <w:t>C-0909</w:t>
            </w:r>
          </w:p>
        </w:tc>
        <w:tc>
          <w:tcPr>
            <w:tcW w:w="1386" w:type="dxa"/>
            <w:vAlign w:val="center"/>
          </w:tcPr>
          <w:p w14:paraId="7D1D0AA6" w14:textId="77777777" w:rsidR="002F27F7" w:rsidRDefault="00E3715C">
            <w:r>
              <w:t>0.90×0.90</w:t>
            </w:r>
          </w:p>
        </w:tc>
        <w:tc>
          <w:tcPr>
            <w:tcW w:w="1528" w:type="dxa"/>
            <w:vAlign w:val="center"/>
          </w:tcPr>
          <w:p w14:paraId="5E2E7A90" w14:textId="77777777" w:rsidR="002F27F7" w:rsidRDefault="00E3715C">
            <w:r>
              <w:t>1~7</w:t>
            </w:r>
          </w:p>
        </w:tc>
        <w:tc>
          <w:tcPr>
            <w:tcW w:w="1171" w:type="dxa"/>
            <w:vAlign w:val="center"/>
          </w:tcPr>
          <w:p w14:paraId="3820D4AF" w14:textId="77777777" w:rsidR="002F27F7" w:rsidRDefault="00E3715C">
            <w:r>
              <w:t>22</w:t>
            </w:r>
          </w:p>
        </w:tc>
        <w:tc>
          <w:tcPr>
            <w:tcW w:w="1262" w:type="dxa"/>
            <w:vAlign w:val="center"/>
          </w:tcPr>
          <w:p w14:paraId="5E8C0667" w14:textId="77777777" w:rsidR="002F27F7" w:rsidRDefault="00E3715C">
            <w:r>
              <w:t>0.81</w:t>
            </w:r>
          </w:p>
        </w:tc>
        <w:tc>
          <w:tcPr>
            <w:tcW w:w="1262" w:type="dxa"/>
            <w:vAlign w:val="center"/>
          </w:tcPr>
          <w:p w14:paraId="3CDE8C8A" w14:textId="77777777" w:rsidR="002F27F7" w:rsidRDefault="00E3715C">
            <w:r>
              <w:t>17.82</w:t>
            </w:r>
          </w:p>
        </w:tc>
      </w:tr>
      <w:tr w:rsidR="002F27F7" w14:paraId="08BA96FF" w14:textId="77777777">
        <w:tc>
          <w:tcPr>
            <w:tcW w:w="1160" w:type="dxa"/>
            <w:vMerge/>
            <w:vAlign w:val="center"/>
          </w:tcPr>
          <w:p w14:paraId="78E762A4" w14:textId="77777777" w:rsidR="002F27F7" w:rsidRDefault="002F27F7"/>
        </w:tc>
        <w:tc>
          <w:tcPr>
            <w:tcW w:w="1562" w:type="dxa"/>
            <w:vAlign w:val="center"/>
          </w:tcPr>
          <w:p w14:paraId="5FC01979" w14:textId="77777777" w:rsidR="002F27F7" w:rsidRDefault="00E3715C">
            <w:r>
              <w:t>C-0915</w:t>
            </w:r>
          </w:p>
        </w:tc>
        <w:tc>
          <w:tcPr>
            <w:tcW w:w="1386" w:type="dxa"/>
            <w:vAlign w:val="center"/>
          </w:tcPr>
          <w:p w14:paraId="679E2660" w14:textId="77777777" w:rsidR="002F27F7" w:rsidRDefault="00E3715C">
            <w:r>
              <w:t>0.90×1.50</w:t>
            </w:r>
          </w:p>
        </w:tc>
        <w:tc>
          <w:tcPr>
            <w:tcW w:w="1528" w:type="dxa"/>
            <w:vAlign w:val="center"/>
          </w:tcPr>
          <w:p w14:paraId="39330E89" w14:textId="77777777" w:rsidR="002F27F7" w:rsidRDefault="00E3715C">
            <w:r>
              <w:t>1~7</w:t>
            </w:r>
          </w:p>
        </w:tc>
        <w:tc>
          <w:tcPr>
            <w:tcW w:w="1171" w:type="dxa"/>
            <w:vAlign w:val="center"/>
          </w:tcPr>
          <w:p w14:paraId="76C1798E" w14:textId="77777777" w:rsidR="002F27F7" w:rsidRDefault="00E3715C">
            <w:r>
              <w:t>45</w:t>
            </w:r>
          </w:p>
        </w:tc>
        <w:tc>
          <w:tcPr>
            <w:tcW w:w="1262" w:type="dxa"/>
            <w:vAlign w:val="center"/>
          </w:tcPr>
          <w:p w14:paraId="776129FA" w14:textId="77777777" w:rsidR="002F27F7" w:rsidRDefault="00E3715C">
            <w:r>
              <w:t>1.35</w:t>
            </w:r>
          </w:p>
        </w:tc>
        <w:tc>
          <w:tcPr>
            <w:tcW w:w="1262" w:type="dxa"/>
            <w:vAlign w:val="center"/>
          </w:tcPr>
          <w:p w14:paraId="65946383" w14:textId="77777777" w:rsidR="002F27F7" w:rsidRDefault="00E3715C">
            <w:r>
              <w:t>60.75</w:t>
            </w:r>
          </w:p>
        </w:tc>
      </w:tr>
    </w:tbl>
    <w:p w14:paraId="793F7885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35" w:name="_Toc92098669"/>
      <w:r>
        <w:rPr>
          <w:kern w:val="2"/>
          <w:szCs w:val="24"/>
        </w:rPr>
        <w:t>窗地面积比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2F27F7" w14:paraId="03FBFBE1" w14:textId="77777777">
        <w:tc>
          <w:tcPr>
            <w:tcW w:w="888" w:type="dxa"/>
            <w:shd w:val="clear" w:color="auto" w:fill="E6E6E6"/>
            <w:vAlign w:val="center"/>
          </w:tcPr>
          <w:p w14:paraId="12FF75E3" w14:textId="77777777" w:rsidR="002F27F7" w:rsidRDefault="00E3715C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6D5A4AC5" w14:textId="77777777" w:rsidR="002F27F7" w:rsidRDefault="00E3715C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3BF36872" w14:textId="77777777" w:rsidR="002F27F7" w:rsidRDefault="00E3715C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3FAA114" w14:textId="77777777" w:rsidR="002F27F7" w:rsidRDefault="00E3715C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41023091" w14:textId="77777777" w:rsidR="002F27F7" w:rsidRDefault="00E3715C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0C0DFC47" w14:textId="77777777" w:rsidR="002F27F7" w:rsidRDefault="00E3715C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F93DBDB" w14:textId="77777777" w:rsidR="002F27F7" w:rsidRDefault="00E3715C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36660C8B" w14:textId="77777777" w:rsidR="002F27F7" w:rsidRDefault="00E3715C">
            <w:pPr>
              <w:jc w:val="center"/>
            </w:pPr>
            <w:r>
              <w:t>结论</w:t>
            </w:r>
          </w:p>
        </w:tc>
      </w:tr>
      <w:tr w:rsidR="002F27F7" w14:paraId="15D228CA" w14:textId="77777777">
        <w:tc>
          <w:tcPr>
            <w:tcW w:w="888" w:type="dxa"/>
            <w:vMerge w:val="restart"/>
            <w:vAlign w:val="center"/>
          </w:tcPr>
          <w:p w14:paraId="74FA8FDF" w14:textId="77777777" w:rsidR="002F27F7" w:rsidRDefault="00E3715C">
            <w:r>
              <w:t>1</w:t>
            </w:r>
          </w:p>
        </w:tc>
        <w:tc>
          <w:tcPr>
            <w:tcW w:w="1301" w:type="dxa"/>
            <w:vAlign w:val="center"/>
          </w:tcPr>
          <w:p w14:paraId="4B6E5380" w14:textId="77777777" w:rsidR="002F27F7" w:rsidRDefault="00E3715C">
            <w:r>
              <w:t>1001</w:t>
            </w:r>
          </w:p>
        </w:tc>
        <w:tc>
          <w:tcPr>
            <w:tcW w:w="1075" w:type="dxa"/>
            <w:gridSpan w:val="2"/>
            <w:vAlign w:val="center"/>
          </w:tcPr>
          <w:p w14:paraId="62862825" w14:textId="77777777" w:rsidR="002F27F7" w:rsidRDefault="00E3715C">
            <w:r>
              <w:t>32.29</w:t>
            </w:r>
          </w:p>
        </w:tc>
        <w:tc>
          <w:tcPr>
            <w:tcW w:w="1131" w:type="dxa"/>
            <w:vAlign w:val="center"/>
          </w:tcPr>
          <w:p w14:paraId="4FBEFAB1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6CA43DAD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73DF0CD5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EFC324D" w14:textId="77777777" w:rsidR="002F27F7" w:rsidRDefault="00E3715C">
            <w:r>
              <w:t>0.0418</w:t>
            </w:r>
          </w:p>
        </w:tc>
        <w:tc>
          <w:tcPr>
            <w:tcW w:w="1143" w:type="dxa"/>
            <w:vAlign w:val="center"/>
          </w:tcPr>
          <w:p w14:paraId="3C22959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2CF280F" w14:textId="77777777">
        <w:tc>
          <w:tcPr>
            <w:tcW w:w="888" w:type="dxa"/>
            <w:vMerge/>
            <w:vAlign w:val="center"/>
          </w:tcPr>
          <w:p w14:paraId="3A7379D1" w14:textId="77777777" w:rsidR="002F27F7" w:rsidRDefault="002F27F7"/>
        </w:tc>
        <w:tc>
          <w:tcPr>
            <w:tcW w:w="1301" w:type="dxa"/>
            <w:vAlign w:val="center"/>
          </w:tcPr>
          <w:p w14:paraId="7B1515BF" w14:textId="77777777" w:rsidR="002F27F7" w:rsidRDefault="00E3715C">
            <w:r>
              <w:t>1002</w:t>
            </w:r>
          </w:p>
        </w:tc>
        <w:tc>
          <w:tcPr>
            <w:tcW w:w="1075" w:type="dxa"/>
            <w:gridSpan w:val="2"/>
            <w:vAlign w:val="center"/>
          </w:tcPr>
          <w:p w14:paraId="72F043E2" w14:textId="77777777" w:rsidR="002F27F7" w:rsidRDefault="00E3715C">
            <w:r>
              <w:t>32.29</w:t>
            </w:r>
          </w:p>
        </w:tc>
        <w:tc>
          <w:tcPr>
            <w:tcW w:w="1131" w:type="dxa"/>
            <w:vAlign w:val="center"/>
          </w:tcPr>
          <w:p w14:paraId="06692CEA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0BECD192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1730893C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C0D894E" w14:textId="77777777" w:rsidR="002F27F7" w:rsidRDefault="00E3715C">
            <w:r>
              <w:t>0.0418</w:t>
            </w:r>
          </w:p>
        </w:tc>
        <w:tc>
          <w:tcPr>
            <w:tcW w:w="1143" w:type="dxa"/>
            <w:vAlign w:val="center"/>
          </w:tcPr>
          <w:p w14:paraId="6E594C4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DBE7EC6" w14:textId="77777777">
        <w:tc>
          <w:tcPr>
            <w:tcW w:w="888" w:type="dxa"/>
            <w:vMerge/>
            <w:vAlign w:val="center"/>
          </w:tcPr>
          <w:p w14:paraId="1040CE8C" w14:textId="77777777" w:rsidR="002F27F7" w:rsidRDefault="002F27F7"/>
        </w:tc>
        <w:tc>
          <w:tcPr>
            <w:tcW w:w="1301" w:type="dxa"/>
            <w:vAlign w:val="center"/>
          </w:tcPr>
          <w:p w14:paraId="21409785" w14:textId="77777777" w:rsidR="002F27F7" w:rsidRDefault="00E3715C">
            <w:r>
              <w:t>1003</w:t>
            </w:r>
          </w:p>
        </w:tc>
        <w:tc>
          <w:tcPr>
            <w:tcW w:w="1075" w:type="dxa"/>
            <w:gridSpan w:val="2"/>
            <w:vAlign w:val="center"/>
          </w:tcPr>
          <w:p w14:paraId="460187CE" w14:textId="77777777" w:rsidR="002F27F7" w:rsidRDefault="00E3715C">
            <w:r>
              <w:t>32.29</w:t>
            </w:r>
          </w:p>
        </w:tc>
        <w:tc>
          <w:tcPr>
            <w:tcW w:w="1131" w:type="dxa"/>
            <w:vAlign w:val="center"/>
          </w:tcPr>
          <w:p w14:paraId="43C3D668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4B053530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21D65160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5FC88AC" w14:textId="77777777" w:rsidR="002F27F7" w:rsidRDefault="00E3715C">
            <w:r>
              <w:t>0.0418</w:t>
            </w:r>
          </w:p>
        </w:tc>
        <w:tc>
          <w:tcPr>
            <w:tcW w:w="1143" w:type="dxa"/>
            <w:vAlign w:val="center"/>
          </w:tcPr>
          <w:p w14:paraId="3413FC3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63BAF2E" w14:textId="77777777">
        <w:tc>
          <w:tcPr>
            <w:tcW w:w="888" w:type="dxa"/>
            <w:vMerge/>
            <w:vAlign w:val="center"/>
          </w:tcPr>
          <w:p w14:paraId="10125AC2" w14:textId="77777777" w:rsidR="002F27F7" w:rsidRDefault="002F27F7"/>
        </w:tc>
        <w:tc>
          <w:tcPr>
            <w:tcW w:w="1301" w:type="dxa"/>
            <w:vAlign w:val="center"/>
          </w:tcPr>
          <w:p w14:paraId="2B307C73" w14:textId="77777777" w:rsidR="002F27F7" w:rsidRDefault="00E3715C">
            <w:r>
              <w:t>1004</w:t>
            </w:r>
          </w:p>
        </w:tc>
        <w:tc>
          <w:tcPr>
            <w:tcW w:w="1075" w:type="dxa"/>
            <w:gridSpan w:val="2"/>
            <w:vAlign w:val="center"/>
          </w:tcPr>
          <w:p w14:paraId="7E23158D" w14:textId="77777777" w:rsidR="002F27F7" w:rsidRDefault="00E3715C">
            <w:r>
              <w:t>32.29</w:t>
            </w:r>
          </w:p>
        </w:tc>
        <w:tc>
          <w:tcPr>
            <w:tcW w:w="1131" w:type="dxa"/>
            <w:vAlign w:val="center"/>
          </w:tcPr>
          <w:p w14:paraId="22FEB0E5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1FD4FF9C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495EC2E9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3684A2C" w14:textId="77777777" w:rsidR="002F27F7" w:rsidRDefault="00E3715C">
            <w:r>
              <w:t>0.0418</w:t>
            </w:r>
          </w:p>
        </w:tc>
        <w:tc>
          <w:tcPr>
            <w:tcW w:w="1143" w:type="dxa"/>
            <w:vAlign w:val="center"/>
          </w:tcPr>
          <w:p w14:paraId="62F2588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7899C82" w14:textId="77777777">
        <w:tc>
          <w:tcPr>
            <w:tcW w:w="888" w:type="dxa"/>
            <w:vMerge/>
            <w:vAlign w:val="center"/>
          </w:tcPr>
          <w:p w14:paraId="3ABC33A7" w14:textId="77777777" w:rsidR="002F27F7" w:rsidRDefault="002F27F7"/>
        </w:tc>
        <w:tc>
          <w:tcPr>
            <w:tcW w:w="1301" w:type="dxa"/>
            <w:vAlign w:val="center"/>
          </w:tcPr>
          <w:p w14:paraId="6116737E" w14:textId="77777777" w:rsidR="002F27F7" w:rsidRDefault="00E3715C">
            <w:r>
              <w:t>1005</w:t>
            </w:r>
          </w:p>
        </w:tc>
        <w:tc>
          <w:tcPr>
            <w:tcW w:w="1075" w:type="dxa"/>
            <w:gridSpan w:val="2"/>
            <w:vAlign w:val="center"/>
          </w:tcPr>
          <w:p w14:paraId="3559A335" w14:textId="77777777" w:rsidR="002F27F7" w:rsidRDefault="00E3715C">
            <w:r>
              <w:t>32.29</w:t>
            </w:r>
          </w:p>
        </w:tc>
        <w:tc>
          <w:tcPr>
            <w:tcW w:w="1131" w:type="dxa"/>
            <w:vAlign w:val="center"/>
          </w:tcPr>
          <w:p w14:paraId="4AD6FA73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3452F195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6D0AB8DE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F631163" w14:textId="77777777" w:rsidR="002F27F7" w:rsidRDefault="00E3715C">
            <w:r>
              <w:t>0.0418</w:t>
            </w:r>
          </w:p>
        </w:tc>
        <w:tc>
          <w:tcPr>
            <w:tcW w:w="1143" w:type="dxa"/>
            <w:vAlign w:val="center"/>
          </w:tcPr>
          <w:p w14:paraId="269EDCC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BB64546" w14:textId="77777777">
        <w:tc>
          <w:tcPr>
            <w:tcW w:w="888" w:type="dxa"/>
            <w:vMerge/>
            <w:vAlign w:val="center"/>
          </w:tcPr>
          <w:p w14:paraId="3546009E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59927B9F" w14:textId="77777777" w:rsidR="002F27F7" w:rsidRDefault="00E3715C">
            <w:r>
              <w:t>1006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639D74E0" w14:textId="77777777" w:rsidR="002F27F7" w:rsidRDefault="00E3715C">
            <w:r>
              <w:t>32.29</w:t>
            </w:r>
          </w:p>
        </w:tc>
        <w:tc>
          <w:tcPr>
            <w:tcW w:w="1131" w:type="dxa"/>
            <w:vAlign w:val="center"/>
          </w:tcPr>
          <w:p w14:paraId="2A99A7B8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63C3F85C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701BDC4D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77DF71FA" w14:textId="77777777" w:rsidR="002F27F7" w:rsidRDefault="00E3715C">
            <w:r>
              <w:t>0.0836</w:t>
            </w:r>
          </w:p>
        </w:tc>
        <w:tc>
          <w:tcPr>
            <w:tcW w:w="1143" w:type="dxa"/>
            <w:vMerge w:val="restart"/>
            <w:vAlign w:val="center"/>
          </w:tcPr>
          <w:p w14:paraId="5224755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885CDA1" w14:textId="77777777">
        <w:tc>
          <w:tcPr>
            <w:tcW w:w="888" w:type="dxa"/>
            <w:vMerge/>
            <w:vAlign w:val="center"/>
          </w:tcPr>
          <w:p w14:paraId="7A8C70E2" w14:textId="77777777" w:rsidR="002F27F7" w:rsidRDefault="002F27F7"/>
        </w:tc>
        <w:tc>
          <w:tcPr>
            <w:tcW w:w="1301" w:type="dxa"/>
            <w:vMerge/>
            <w:vAlign w:val="center"/>
          </w:tcPr>
          <w:p w14:paraId="78D381DD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6529ED8D" w14:textId="77777777" w:rsidR="002F27F7" w:rsidRDefault="002F27F7"/>
        </w:tc>
        <w:tc>
          <w:tcPr>
            <w:tcW w:w="1131" w:type="dxa"/>
            <w:vAlign w:val="center"/>
          </w:tcPr>
          <w:p w14:paraId="148B1437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36933B3A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4953F138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459C052" w14:textId="77777777" w:rsidR="002F27F7" w:rsidRDefault="002F27F7"/>
        </w:tc>
        <w:tc>
          <w:tcPr>
            <w:tcW w:w="1143" w:type="dxa"/>
            <w:vMerge/>
            <w:vAlign w:val="center"/>
          </w:tcPr>
          <w:p w14:paraId="7233CE7F" w14:textId="77777777" w:rsidR="002F27F7" w:rsidRDefault="002F27F7"/>
        </w:tc>
      </w:tr>
      <w:tr w:rsidR="002F27F7" w14:paraId="619242EB" w14:textId="77777777">
        <w:tc>
          <w:tcPr>
            <w:tcW w:w="888" w:type="dxa"/>
            <w:vMerge/>
            <w:vAlign w:val="center"/>
          </w:tcPr>
          <w:p w14:paraId="502E7E1E" w14:textId="77777777" w:rsidR="002F27F7" w:rsidRDefault="002F27F7"/>
        </w:tc>
        <w:tc>
          <w:tcPr>
            <w:tcW w:w="1301" w:type="dxa"/>
            <w:vAlign w:val="center"/>
          </w:tcPr>
          <w:p w14:paraId="22A91C91" w14:textId="77777777" w:rsidR="002F27F7" w:rsidRDefault="00E3715C">
            <w:r>
              <w:t>1007</w:t>
            </w:r>
          </w:p>
        </w:tc>
        <w:tc>
          <w:tcPr>
            <w:tcW w:w="1075" w:type="dxa"/>
            <w:gridSpan w:val="2"/>
            <w:vAlign w:val="center"/>
          </w:tcPr>
          <w:p w14:paraId="4CB9AE15" w14:textId="77777777" w:rsidR="002F27F7" w:rsidRDefault="00E3715C">
            <w:r>
              <w:t>32.29</w:t>
            </w:r>
          </w:p>
        </w:tc>
        <w:tc>
          <w:tcPr>
            <w:tcW w:w="1131" w:type="dxa"/>
            <w:vAlign w:val="center"/>
          </w:tcPr>
          <w:p w14:paraId="0A583971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75A06769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25AC0C4D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460A1D7" w14:textId="77777777" w:rsidR="002F27F7" w:rsidRDefault="00E3715C">
            <w:r>
              <w:t>0.0418</w:t>
            </w:r>
          </w:p>
        </w:tc>
        <w:tc>
          <w:tcPr>
            <w:tcW w:w="1143" w:type="dxa"/>
            <w:vAlign w:val="center"/>
          </w:tcPr>
          <w:p w14:paraId="1A2D93F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8EF7353" w14:textId="77777777">
        <w:tc>
          <w:tcPr>
            <w:tcW w:w="888" w:type="dxa"/>
            <w:vMerge/>
            <w:vAlign w:val="center"/>
          </w:tcPr>
          <w:p w14:paraId="431E298E" w14:textId="77777777" w:rsidR="002F27F7" w:rsidRDefault="002F27F7"/>
        </w:tc>
        <w:tc>
          <w:tcPr>
            <w:tcW w:w="1301" w:type="dxa"/>
            <w:vAlign w:val="center"/>
          </w:tcPr>
          <w:p w14:paraId="772D13E9" w14:textId="77777777" w:rsidR="002F27F7" w:rsidRDefault="00E3715C">
            <w:r>
              <w:t>1009</w:t>
            </w:r>
          </w:p>
        </w:tc>
        <w:tc>
          <w:tcPr>
            <w:tcW w:w="1075" w:type="dxa"/>
            <w:gridSpan w:val="2"/>
            <w:vAlign w:val="center"/>
          </w:tcPr>
          <w:p w14:paraId="1761BDFE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1BC285ED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098A7F9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B70AAE3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C589F7B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2EEB036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C2358DF" w14:textId="77777777">
        <w:tc>
          <w:tcPr>
            <w:tcW w:w="888" w:type="dxa"/>
            <w:vMerge/>
            <w:vAlign w:val="center"/>
          </w:tcPr>
          <w:p w14:paraId="6527DAE4" w14:textId="77777777" w:rsidR="002F27F7" w:rsidRDefault="002F27F7"/>
        </w:tc>
        <w:tc>
          <w:tcPr>
            <w:tcW w:w="1301" w:type="dxa"/>
            <w:vAlign w:val="center"/>
          </w:tcPr>
          <w:p w14:paraId="45054F52" w14:textId="77777777" w:rsidR="002F27F7" w:rsidRDefault="00E3715C">
            <w:r>
              <w:t>1010</w:t>
            </w:r>
          </w:p>
        </w:tc>
        <w:tc>
          <w:tcPr>
            <w:tcW w:w="1075" w:type="dxa"/>
            <w:gridSpan w:val="2"/>
            <w:vAlign w:val="center"/>
          </w:tcPr>
          <w:p w14:paraId="77C0C53E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395BCE2A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200F7CE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A2F4572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287F551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04DAE22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F8BF6C" w14:textId="77777777">
        <w:tc>
          <w:tcPr>
            <w:tcW w:w="888" w:type="dxa"/>
            <w:vMerge/>
            <w:vAlign w:val="center"/>
          </w:tcPr>
          <w:p w14:paraId="53154744" w14:textId="77777777" w:rsidR="002F27F7" w:rsidRDefault="002F27F7"/>
        </w:tc>
        <w:tc>
          <w:tcPr>
            <w:tcW w:w="1301" w:type="dxa"/>
            <w:vAlign w:val="center"/>
          </w:tcPr>
          <w:p w14:paraId="725BD6E3" w14:textId="77777777" w:rsidR="002F27F7" w:rsidRDefault="00E3715C">
            <w:r>
              <w:t>1011</w:t>
            </w:r>
          </w:p>
        </w:tc>
        <w:tc>
          <w:tcPr>
            <w:tcW w:w="1075" w:type="dxa"/>
            <w:gridSpan w:val="2"/>
            <w:vAlign w:val="center"/>
          </w:tcPr>
          <w:p w14:paraId="484FC4D7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373F480B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1BBA2F8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6667B6D1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3DD6F01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50F8559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60F3790" w14:textId="77777777">
        <w:tc>
          <w:tcPr>
            <w:tcW w:w="888" w:type="dxa"/>
            <w:vMerge/>
            <w:vAlign w:val="center"/>
          </w:tcPr>
          <w:p w14:paraId="1ED48135" w14:textId="77777777" w:rsidR="002F27F7" w:rsidRDefault="002F27F7"/>
        </w:tc>
        <w:tc>
          <w:tcPr>
            <w:tcW w:w="1301" w:type="dxa"/>
            <w:vAlign w:val="center"/>
          </w:tcPr>
          <w:p w14:paraId="596D821A" w14:textId="77777777" w:rsidR="002F27F7" w:rsidRDefault="00E3715C">
            <w:r>
              <w:t>1012</w:t>
            </w:r>
          </w:p>
        </w:tc>
        <w:tc>
          <w:tcPr>
            <w:tcW w:w="1075" w:type="dxa"/>
            <w:gridSpan w:val="2"/>
            <w:vAlign w:val="center"/>
          </w:tcPr>
          <w:p w14:paraId="592513F5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7E7B8926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4496D4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6FF1AA4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51E9188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20C1CE2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A08DE0E" w14:textId="77777777">
        <w:tc>
          <w:tcPr>
            <w:tcW w:w="888" w:type="dxa"/>
            <w:vMerge/>
            <w:vAlign w:val="center"/>
          </w:tcPr>
          <w:p w14:paraId="50D37763" w14:textId="77777777" w:rsidR="002F27F7" w:rsidRDefault="002F27F7"/>
        </w:tc>
        <w:tc>
          <w:tcPr>
            <w:tcW w:w="1301" w:type="dxa"/>
            <w:vAlign w:val="center"/>
          </w:tcPr>
          <w:p w14:paraId="5B97F644" w14:textId="77777777" w:rsidR="002F27F7" w:rsidRDefault="00E3715C">
            <w:r>
              <w:t>1013</w:t>
            </w:r>
          </w:p>
        </w:tc>
        <w:tc>
          <w:tcPr>
            <w:tcW w:w="1075" w:type="dxa"/>
            <w:gridSpan w:val="2"/>
            <w:vAlign w:val="center"/>
          </w:tcPr>
          <w:p w14:paraId="6FCF7EB8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063D47E4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7FBB0CB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DBA5A14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11E6E55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477B8E2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C780203" w14:textId="77777777">
        <w:tc>
          <w:tcPr>
            <w:tcW w:w="888" w:type="dxa"/>
            <w:vMerge/>
            <w:vAlign w:val="center"/>
          </w:tcPr>
          <w:p w14:paraId="713BBD43" w14:textId="77777777" w:rsidR="002F27F7" w:rsidRDefault="002F27F7"/>
        </w:tc>
        <w:tc>
          <w:tcPr>
            <w:tcW w:w="1301" w:type="dxa"/>
            <w:vAlign w:val="center"/>
          </w:tcPr>
          <w:p w14:paraId="1BD8AF0D" w14:textId="77777777" w:rsidR="002F27F7" w:rsidRDefault="00E3715C">
            <w:r>
              <w:t>1014</w:t>
            </w:r>
          </w:p>
        </w:tc>
        <w:tc>
          <w:tcPr>
            <w:tcW w:w="1075" w:type="dxa"/>
            <w:gridSpan w:val="2"/>
            <w:vAlign w:val="center"/>
          </w:tcPr>
          <w:p w14:paraId="62C03500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02BE3272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5A1F30A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0F5A63E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AF780AD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741032C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791BD42" w14:textId="77777777">
        <w:tc>
          <w:tcPr>
            <w:tcW w:w="888" w:type="dxa"/>
            <w:vMerge/>
            <w:vAlign w:val="center"/>
          </w:tcPr>
          <w:p w14:paraId="12F1F626" w14:textId="77777777" w:rsidR="002F27F7" w:rsidRDefault="002F27F7"/>
        </w:tc>
        <w:tc>
          <w:tcPr>
            <w:tcW w:w="1301" w:type="dxa"/>
            <w:vAlign w:val="center"/>
          </w:tcPr>
          <w:p w14:paraId="677CC71A" w14:textId="77777777" w:rsidR="002F27F7" w:rsidRDefault="00E3715C">
            <w:r>
              <w:t>1015</w:t>
            </w:r>
          </w:p>
        </w:tc>
        <w:tc>
          <w:tcPr>
            <w:tcW w:w="1075" w:type="dxa"/>
            <w:gridSpan w:val="2"/>
            <w:vAlign w:val="center"/>
          </w:tcPr>
          <w:p w14:paraId="38EF0C3C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45B520D4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0B94659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6ECC9C4C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A94F2E4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7F36E23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7A44D40" w14:textId="77777777">
        <w:tc>
          <w:tcPr>
            <w:tcW w:w="888" w:type="dxa"/>
            <w:vMerge/>
            <w:vAlign w:val="center"/>
          </w:tcPr>
          <w:p w14:paraId="2D168649" w14:textId="77777777" w:rsidR="002F27F7" w:rsidRDefault="002F27F7"/>
        </w:tc>
        <w:tc>
          <w:tcPr>
            <w:tcW w:w="1301" w:type="dxa"/>
            <w:vAlign w:val="center"/>
          </w:tcPr>
          <w:p w14:paraId="542A7B5B" w14:textId="77777777" w:rsidR="002F27F7" w:rsidRDefault="00E3715C">
            <w:r>
              <w:t>1016</w:t>
            </w:r>
          </w:p>
        </w:tc>
        <w:tc>
          <w:tcPr>
            <w:tcW w:w="1075" w:type="dxa"/>
            <w:gridSpan w:val="2"/>
            <w:vAlign w:val="center"/>
          </w:tcPr>
          <w:p w14:paraId="7CCB2DEB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19AD84BD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0C9FD95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0121C70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1D9D053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7C19DF9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8827EBB" w14:textId="77777777">
        <w:tc>
          <w:tcPr>
            <w:tcW w:w="888" w:type="dxa"/>
            <w:vMerge/>
            <w:vAlign w:val="center"/>
          </w:tcPr>
          <w:p w14:paraId="4534412E" w14:textId="77777777" w:rsidR="002F27F7" w:rsidRDefault="002F27F7"/>
        </w:tc>
        <w:tc>
          <w:tcPr>
            <w:tcW w:w="1301" w:type="dxa"/>
            <w:vAlign w:val="center"/>
          </w:tcPr>
          <w:p w14:paraId="00B54CA5" w14:textId="77777777" w:rsidR="002F27F7" w:rsidRDefault="00E3715C">
            <w:r>
              <w:t>1017</w:t>
            </w:r>
          </w:p>
        </w:tc>
        <w:tc>
          <w:tcPr>
            <w:tcW w:w="1075" w:type="dxa"/>
            <w:gridSpan w:val="2"/>
            <w:vAlign w:val="center"/>
          </w:tcPr>
          <w:p w14:paraId="4649FBA1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1F473758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0A22E079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70A2997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BEA896E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4FA7194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E9F3C00" w14:textId="77777777">
        <w:tc>
          <w:tcPr>
            <w:tcW w:w="888" w:type="dxa"/>
            <w:vMerge/>
            <w:vAlign w:val="center"/>
          </w:tcPr>
          <w:p w14:paraId="2144AB05" w14:textId="77777777" w:rsidR="002F27F7" w:rsidRDefault="002F27F7"/>
        </w:tc>
        <w:tc>
          <w:tcPr>
            <w:tcW w:w="1301" w:type="dxa"/>
            <w:vAlign w:val="center"/>
          </w:tcPr>
          <w:p w14:paraId="6261A58C" w14:textId="77777777" w:rsidR="002F27F7" w:rsidRDefault="00E3715C">
            <w:r>
              <w:t>1018</w:t>
            </w:r>
          </w:p>
        </w:tc>
        <w:tc>
          <w:tcPr>
            <w:tcW w:w="1075" w:type="dxa"/>
            <w:gridSpan w:val="2"/>
            <w:vAlign w:val="center"/>
          </w:tcPr>
          <w:p w14:paraId="5718D7AE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6F1716A9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3CD332D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23120D6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1C58344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5149932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C7F0CDE" w14:textId="77777777">
        <w:tc>
          <w:tcPr>
            <w:tcW w:w="888" w:type="dxa"/>
            <w:vMerge w:val="restart"/>
            <w:vAlign w:val="center"/>
          </w:tcPr>
          <w:p w14:paraId="0DCD9702" w14:textId="77777777" w:rsidR="002F27F7" w:rsidRDefault="00E3715C">
            <w:r>
              <w:t>2</w:t>
            </w:r>
          </w:p>
        </w:tc>
        <w:tc>
          <w:tcPr>
            <w:tcW w:w="1301" w:type="dxa"/>
            <w:vAlign w:val="center"/>
          </w:tcPr>
          <w:p w14:paraId="2326D463" w14:textId="77777777" w:rsidR="002F27F7" w:rsidRDefault="00E3715C">
            <w:r>
              <w:t>2001</w:t>
            </w:r>
          </w:p>
        </w:tc>
        <w:tc>
          <w:tcPr>
            <w:tcW w:w="1075" w:type="dxa"/>
            <w:gridSpan w:val="2"/>
            <w:vAlign w:val="center"/>
          </w:tcPr>
          <w:p w14:paraId="23AE9755" w14:textId="77777777" w:rsidR="002F27F7" w:rsidRDefault="00E3715C">
            <w:r>
              <w:t>39.46</w:t>
            </w:r>
          </w:p>
        </w:tc>
        <w:tc>
          <w:tcPr>
            <w:tcW w:w="1131" w:type="dxa"/>
            <w:vAlign w:val="center"/>
          </w:tcPr>
          <w:p w14:paraId="7BF068A6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0EBA12A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A92A1A5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6502B87" w14:textId="77777777" w:rsidR="002F27F7" w:rsidRDefault="00E3715C">
            <w:r>
              <w:t>0.0228</w:t>
            </w:r>
          </w:p>
        </w:tc>
        <w:tc>
          <w:tcPr>
            <w:tcW w:w="1143" w:type="dxa"/>
            <w:vAlign w:val="center"/>
          </w:tcPr>
          <w:p w14:paraId="2CA2CC2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05AEB71" w14:textId="77777777">
        <w:tc>
          <w:tcPr>
            <w:tcW w:w="888" w:type="dxa"/>
            <w:vMerge/>
            <w:vAlign w:val="center"/>
          </w:tcPr>
          <w:p w14:paraId="311DA7E5" w14:textId="77777777" w:rsidR="002F27F7" w:rsidRDefault="002F27F7"/>
        </w:tc>
        <w:tc>
          <w:tcPr>
            <w:tcW w:w="1301" w:type="dxa"/>
            <w:vAlign w:val="center"/>
          </w:tcPr>
          <w:p w14:paraId="59BED0C9" w14:textId="77777777" w:rsidR="002F27F7" w:rsidRDefault="00E3715C">
            <w:r>
              <w:t>2002</w:t>
            </w:r>
          </w:p>
        </w:tc>
        <w:tc>
          <w:tcPr>
            <w:tcW w:w="1075" w:type="dxa"/>
            <w:gridSpan w:val="2"/>
            <w:vAlign w:val="center"/>
          </w:tcPr>
          <w:p w14:paraId="085C8BA2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61658CCF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0FD7BB91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62435F66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DAFAEF6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67D7E43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AE3E34B" w14:textId="77777777">
        <w:tc>
          <w:tcPr>
            <w:tcW w:w="888" w:type="dxa"/>
            <w:vMerge/>
            <w:vAlign w:val="center"/>
          </w:tcPr>
          <w:p w14:paraId="1B07499C" w14:textId="77777777" w:rsidR="002F27F7" w:rsidRDefault="002F27F7"/>
        </w:tc>
        <w:tc>
          <w:tcPr>
            <w:tcW w:w="1301" w:type="dxa"/>
            <w:vAlign w:val="center"/>
          </w:tcPr>
          <w:p w14:paraId="019FAD4F" w14:textId="77777777" w:rsidR="002F27F7" w:rsidRDefault="00E3715C">
            <w:r>
              <w:t>2003</w:t>
            </w:r>
          </w:p>
        </w:tc>
        <w:tc>
          <w:tcPr>
            <w:tcW w:w="1075" w:type="dxa"/>
            <w:gridSpan w:val="2"/>
            <w:vAlign w:val="center"/>
          </w:tcPr>
          <w:p w14:paraId="65C855B0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518C1E4C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07733B5B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6AB8BB31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BF23C4A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26FFB58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541ED20" w14:textId="77777777">
        <w:tc>
          <w:tcPr>
            <w:tcW w:w="888" w:type="dxa"/>
            <w:vMerge/>
            <w:vAlign w:val="center"/>
          </w:tcPr>
          <w:p w14:paraId="539399A0" w14:textId="77777777" w:rsidR="002F27F7" w:rsidRDefault="002F27F7"/>
        </w:tc>
        <w:tc>
          <w:tcPr>
            <w:tcW w:w="1301" w:type="dxa"/>
            <w:vAlign w:val="center"/>
          </w:tcPr>
          <w:p w14:paraId="60795FBF" w14:textId="77777777" w:rsidR="002F27F7" w:rsidRDefault="00E3715C">
            <w:r>
              <w:t>2004</w:t>
            </w:r>
          </w:p>
        </w:tc>
        <w:tc>
          <w:tcPr>
            <w:tcW w:w="1075" w:type="dxa"/>
            <w:gridSpan w:val="2"/>
            <w:vAlign w:val="center"/>
          </w:tcPr>
          <w:p w14:paraId="2B5B0D50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5F1A7141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1477B77D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4FC6E6F7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C97602F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7651A55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3F2B306" w14:textId="77777777">
        <w:tc>
          <w:tcPr>
            <w:tcW w:w="888" w:type="dxa"/>
            <w:vMerge/>
            <w:vAlign w:val="center"/>
          </w:tcPr>
          <w:p w14:paraId="3D32C6B5" w14:textId="77777777" w:rsidR="002F27F7" w:rsidRDefault="002F27F7"/>
        </w:tc>
        <w:tc>
          <w:tcPr>
            <w:tcW w:w="1301" w:type="dxa"/>
            <w:vAlign w:val="center"/>
          </w:tcPr>
          <w:p w14:paraId="5FFDDEAD" w14:textId="77777777" w:rsidR="002F27F7" w:rsidRDefault="00E3715C">
            <w:r>
              <w:t>2005</w:t>
            </w:r>
          </w:p>
        </w:tc>
        <w:tc>
          <w:tcPr>
            <w:tcW w:w="1075" w:type="dxa"/>
            <w:gridSpan w:val="2"/>
            <w:vAlign w:val="center"/>
          </w:tcPr>
          <w:p w14:paraId="29547348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27D7623B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0CE03971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11086CE2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B45E2DC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131CD3B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0AF7BD8" w14:textId="77777777">
        <w:tc>
          <w:tcPr>
            <w:tcW w:w="888" w:type="dxa"/>
            <w:vMerge/>
            <w:vAlign w:val="center"/>
          </w:tcPr>
          <w:p w14:paraId="20CAD914" w14:textId="77777777" w:rsidR="002F27F7" w:rsidRDefault="002F27F7"/>
        </w:tc>
        <w:tc>
          <w:tcPr>
            <w:tcW w:w="1301" w:type="dxa"/>
            <w:vAlign w:val="center"/>
          </w:tcPr>
          <w:p w14:paraId="20F69D53" w14:textId="77777777" w:rsidR="002F27F7" w:rsidRDefault="00E3715C">
            <w:r>
              <w:t>2006</w:t>
            </w:r>
          </w:p>
        </w:tc>
        <w:tc>
          <w:tcPr>
            <w:tcW w:w="1075" w:type="dxa"/>
            <w:gridSpan w:val="2"/>
            <w:vAlign w:val="center"/>
          </w:tcPr>
          <w:p w14:paraId="2FFE3073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45958791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147E8CB6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55E8DD16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1766CF5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173ED64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DC2691D" w14:textId="77777777">
        <w:tc>
          <w:tcPr>
            <w:tcW w:w="888" w:type="dxa"/>
            <w:vMerge/>
            <w:vAlign w:val="center"/>
          </w:tcPr>
          <w:p w14:paraId="472EF8B1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7007755D" w14:textId="77777777" w:rsidR="002F27F7" w:rsidRDefault="00E3715C">
            <w:r>
              <w:t>2007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692E7388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36132743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17D5FCAD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074B2954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697D42FF" w14:textId="77777777" w:rsidR="002F27F7" w:rsidRDefault="00E3715C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0580156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1D227C5" w14:textId="77777777">
        <w:tc>
          <w:tcPr>
            <w:tcW w:w="888" w:type="dxa"/>
            <w:vMerge/>
            <w:vAlign w:val="center"/>
          </w:tcPr>
          <w:p w14:paraId="46473CB3" w14:textId="77777777" w:rsidR="002F27F7" w:rsidRDefault="002F27F7"/>
        </w:tc>
        <w:tc>
          <w:tcPr>
            <w:tcW w:w="1301" w:type="dxa"/>
            <w:vMerge/>
            <w:vAlign w:val="center"/>
          </w:tcPr>
          <w:p w14:paraId="35F07D96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660EC62C" w14:textId="77777777" w:rsidR="002F27F7" w:rsidRDefault="002F27F7"/>
        </w:tc>
        <w:tc>
          <w:tcPr>
            <w:tcW w:w="1131" w:type="dxa"/>
            <w:vAlign w:val="center"/>
          </w:tcPr>
          <w:p w14:paraId="5FD5684A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190EC4B7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669D4E2F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BCD59A2" w14:textId="77777777" w:rsidR="002F27F7" w:rsidRDefault="002F27F7"/>
        </w:tc>
        <w:tc>
          <w:tcPr>
            <w:tcW w:w="1143" w:type="dxa"/>
            <w:vMerge/>
            <w:vAlign w:val="center"/>
          </w:tcPr>
          <w:p w14:paraId="4FF47FA8" w14:textId="77777777" w:rsidR="002F27F7" w:rsidRDefault="002F27F7"/>
        </w:tc>
      </w:tr>
      <w:tr w:rsidR="002F27F7" w14:paraId="0F832B1A" w14:textId="77777777">
        <w:tc>
          <w:tcPr>
            <w:tcW w:w="888" w:type="dxa"/>
            <w:vMerge/>
            <w:vAlign w:val="center"/>
          </w:tcPr>
          <w:p w14:paraId="264CA54E" w14:textId="77777777" w:rsidR="002F27F7" w:rsidRDefault="002F27F7"/>
        </w:tc>
        <w:tc>
          <w:tcPr>
            <w:tcW w:w="1301" w:type="dxa"/>
            <w:vAlign w:val="center"/>
          </w:tcPr>
          <w:p w14:paraId="656E7B2C" w14:textId="77777777" w:rsidR="002F27F7" w:rsidRDefault="00E3715C">
            <w:r>
              <w:t>2008</w:t>
            </w:r>
          </w:p>
        </w:tc>
        <w:tc>
          <w:tcPr>
            <w:tcW w:w="1075" w:type="dxa"/>
            <w:gridSpan w:val="2"/>
            <w:vAlign w:val="center"/>
          </w:tcPr>
          <w:p w14:paraId="5A783F05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52167C35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43A7CB7B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1735F970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CAF09AB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32129FA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43BCDD1" w14:textId="77777777">
        <w:tc>
          <w:tcPr>
            <w:tcW w:w="888" w:type="dxa"/>
            <w:vMerge/>
            <w:vAlign w:val="center"/>
          </w:tcPr>
          <w:p w14:paraId="361933BA" w14:textId="77777777" w:rsidR="002F27F7" w:rsidRDefault="002F27F7"/>
        </w:tc>
        <w:tc>
          <w:tcPr>
            <w:tcW w:w="1301" w:type="dxa"/>
            <w:vAlign w:val="center"/>
          </w:tcPr>
          <w:p w14:paraId="7FE231A5" w14:textId="77777777" w:rsidR="002F27F7" w:rsidRDefault="00E3715C">
            <w:r>
              <w:t>2009</w:t>
            </w:r>
          </w:p>
        </w:tc>
        <w:tc>
          <w:tcPr>
            <w:tcW w:w="1075" w:type="dxa"/>
            <w:gridSpan w:val="2"/>
            <w:vAlign w:val="center"/>
          </w:tcPr>
          <w:p w14:paraId="2397874C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072E27EF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0BEAD9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E15D19E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61785D9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6F769B9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C53BAA5" w14:textId="77777777">
        <w:tc>
          <w:tcPr>
            <w:tcW w:w="888" w:type="dxa"/>
            <w:vMerge/>
            <w:vAlign w:val="center"/>
          </w:tcPr>
          <w:p w14:paraId="75539C5F" w14:textId="77777777" w:rsidR="002F27F7" w:rsidRDefault="002F27F7"/>
        </w:tc>
        <w:tc>
          <w:tcPr>
            <w:tcW w:w="1301" w:type="dxa"/>
            <w:vAlign w:val="center"/>
          </w:tcPr>
          <w:p w14:paraId="23A2D35D" w14:textId="77777777" w:rsidR="002F27F7" w:rsidRDefault="00E3715C">
            <w:r>
              <w:t>2010</w:t>
            </w:r>
          </w:p>
        </w:tc>
        <w:tc>
          <w:tcPr>
            <w:tcW w:w="1075" w:type="dxa"/>
            <w:gridSpan w:val="2"/>
            <w:vAlign w:val="center"/>
          </w:tcPr>
          <w:p w14:paraId="38934B29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05B73C77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197492A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3DEC959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4DEFCD4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49960BE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71A2820" w14:textId="77777777">
        <w:tc>
          <w:tcPr>
            <w:tcW w:w="888" w:type="dxa"/>
            <w:vMerge/>
            <w:vAlign w:val="center"/>
          </w:tcPr>
          <w:p w14:paraId="532C0CFA" w14:textId="77777777" w:rsidR="002F27F7" w:rsidRDefault="002F27F7"/>
        </w:tc>
        <w:tc>
          <w:tcPr>
            <w:tcW w:w="1301" w:type="dxa"/>
            <w:vAlign w:val="center"/>
          </w:tcPr>
          <w:p w14:paraId="5BFAC622" w14:textId="77777777" w:rsidR="002F27F7" w:rsidRDefault="00E3715C">
            <w:r>
              <w:t>2011</w:t>
            </w:r>
          </w:p>
        </w:tc>
        <w:tc>
          <w:tcPr>
            <w:tcW w:w="1075" w:type="dxa"/>
            <w:gridSpan w:val="2"/>
            <w:vAlign w:val="center"/>
          </w:tcPr>
          <w:p w14:paraId="3E8FF519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33BA8564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59C27D8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2B14D22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6E8C5A8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2AF3694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DA750B0" w14:textId="77777777">
        <w:tc>
          <w:tcPr>
            <w:tcW w:w="888" w:type="dxa"/>
            <w:vMerge/>
            <w:vAlign w:val="center"/>
          </w:tcPr>
          <w:p w14:paraId="218225F9" w14:textId="77777777" w:rsidR="002F27F7" w:rsidRDefault="002F27F7"/>
        </w:tc>
        <w:tc>
          <w:tcPr>
            <w:tcW w:w="1301" w:type="dxa"/>
            <w:vAlign w:val="center"/>
          </w:tcPr>
          <w:p w14:paraId="18F78CD6" w14:textId="77777777" w:rsidR="002F27F7" w:rsidRDefault="00E3715C">
            <w:r>
              <w:t>2012</w:t>
            </w:r>
          </w:p>
        </w:tc>
        <w:tc>
          <w:tcPr>
            <w:tcW w:w="1075" w:type="dxa"/>
            <w:gridSpan w:val="2"/>
            <w:vAlign w:val="center"/>
          </w:tcPr>
          <w:p w14:paraId="6BE2BD3D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7482C2A5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7722CF3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2334D9A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534F94B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2C4C7EC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2ED726B" w14:textId="77777777">
        <w:tc>
          <w:tcPr>
            <w:tcW w:w="888" w:type="dxa"/>
            <w:vMerge/>
            <w:vAlign w:val="center"/>
          </w:tcPr>
          <w:p w14:paraId="66CF279B" w14:textId="77777777" w:rsidR="002F27F7" w:rsidRDefault="002F27F7"/>
        </w:tc>
        <w:tc>
          <w:tcPr>
            <w:tcW w:w="1301" w:type="dxa"/>
            <w:vAlign w:val="center"/>
          </w:tcPr>
          <w:p w14:paraId="342F63F0" w14:textId="77777777" w:rsidR="002F27F7" w:rsidRDefault="00E3715C">
            <w:r>
              <w:t>2013</w:t>
            </w:r>
          </w:p>
        </w:tc>
        <w:tc>
          <w:tcPr>
            <w:tcW w:w="1075" w:type="dxa"/>
            <w:gridSpan w:val="2"/>
            <w:vAlign w:val="center"/>
          </w:tcPr>
          <w:p w14:paraId="1919C6FB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0CF34807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C1EFAE6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B8C38E5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D6FA665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4F4F5E9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DB57278" w14:textId="77777777">
        <w:tc>
          <w:tcPr>
            <w:tcW w:w="888" w:type="dxa"/>
            <w:vMerge/>
            <w:vAlign w:val="center"/>
          </w:tcPr>
          <w:p w14:paraId="5A4B545A" w14:textId="77777777" w:rsidR="002F27F7" w:rsidRDefault="002F27F7"/>
        </w:tc>
        <w:tc>
          <w:tcPr>
            <w:tcW w:w="1301" w:type="dxa"/>
            <w:vAlign w:val="center"/>
          </w:tcPr>
          <w:p w14:paraId="16EFE69A" w14:textId="77777777" w:rsidR="002F27F7" w:rsidRDefault="00E3715C">
            <w:r>
              <w:t>2014</w:t>
            </w:r>
          </w:p>
        </w:tc>
        <w:tc>
          <w:tcPr>
            <w:tcW w:w="1075" w:type="dxa"/>
            <w:gridSpan w:val="2"/>
            <w:vAlign w:val="center"/>
          </w:tcPr>
          <w:p w14:paraId="0C6E56A0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7FFDDFD5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4980F8EC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3DA4A07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856D5A6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564EF26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61AAB93" w14:textId="77777777">
        <w:tc>
          <w:tcPr>
            <w:tcW w:w="888" w:type="dxa"/>
            <w:vMerge/>
            <w:vAlign w:val="center"/>
          </w:tcPr>
          <w:p w14:paraId="24F52968" w14:textId="77777777" w:rsidR="002F27F7" w:rsidRDefault="002F27F7"/>
        </w:tc>
        <w:tc>
          <w:tcPr>
            <w:tcW w:w="1301" w:type="dxa"/>
            <w:vAlign w:val="center"/>
          </w:tcPr>
          <w:p w14:paraId="6C423D04" w14:textId="77777777" w:rsidR="002F27F7" w:rsidRDefault="00E3715C">
            <w:r>
              <w:t>2015</w:t>
            </w:r>
          </w:p>
        </w:tc>
        <w:tc>
          <w:tcPr>
            <w:tcW w:w="1075" w:type="dxa"/>
            <w:gridSpan w:val="2"/>
            <w:vAlign w:val="center"/>
          </w:tcPr>
          <w:p w14:paraId="442BB22C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5B5F153A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9BE4AB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444C62A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D730CE1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61C1E27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AB62C76" w14:textId="77777777">
        <w:tc>
          <w:tcPr>
            <w:tcW w:w="888" w:type="dxa"/>
            <w:vMerge/>
            <w:vAlign w:val="center"/>
          </w:tcPr>
          <w:p w14:paraId="28352243" w14:textId="77777777" w:rsidR="002F27F7" w:rsidRDefault="002F27F7"/>
        </w:tc>
        <w:tc>
          <w:tcPr>
            <w:tcW w:w="1301" w:type="dxa"/>
            <w:vAlign w:val="center"/>
          </w:tcPr>
          <w:p w14:paraId="1970217C" w14:textId="77777777" w:rsidR="002F27F7" w:rsidRDefault="00E3715C">
            <w:r>
              <w:t>2016</w:t>
            </w:r>
          </w:p>
        </w:tc>
        <w:tc>
          <w:tcPr>
            <w:tcW w:w="1075" w:type="dxa"/>
            <w:gridSpan w:val="2"/>
            <w:vAlign w:val="center"/>
          </w:tcPr>
          <w:p w14:paraId="7DC14DE9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7BD6E8DD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EB064FC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01F1DBE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4C4E826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210AE9C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532097A" w14:textId="77777777">
        <w:tc>
          <w:tcPr>
            <w:tcW w:w="888" w:type="dxa"/>
            <w:vMerge/>
            <w:vAlign w:val="center"/>
          </w:tcPr>
          <w:p w14:paraId="79D4902B" w14:textId="77777777" w:rsidR="002F27F7" w:rsidRDefault="002F27F7"/>
        </w:tc>
        <w:tc>
          <w:tcPr>
            <w:tcW w:w="1301" w:type="dxa"/>
            <w:vAlign w:val="center"/>
          </w:tcPr>
          <w:p w14:paraId="6AABB1A3" w14:textId="77777777" w:rsidR="002F27F7" w:rsidRDefault="00E3715C">
            <w:r>
              <w:t>2017</w:t>
            </w:r>
          </w:p>
        </w:tc>
        <w:tc>
          <w:tcPr>
            <w:tcW w:w="1075" w:type="dxa"/>
            <w:gridSpan w:val="2"/>
            <w:vAlign w:val="center"/>
          </w:tcPr>
          <w:p w14:paraId="57CAA955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14CF0A08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5C09AD0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9000976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177BCED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6997876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25D2AEA" w14:textId="77777777">
        <w:tc>
          <w:tcPr>
            <w:tcW w:w="888" w:type="dxa"/>
            <w:vMerge/>
            <w:vAlign w:val="center"/>
          </w:tcPr>
          <w:p w14:paraId="1BA2862F" w14:textId="77777777" w:rsidR="002F27F7" w:rsidRDefault="002F27F7"/>
        </w:tc>
        <w:tc>
          <w:tcPr>
            <w:tcW w:w="1301" w:type="dxa"/>
            <w:vAlign w:val="center"/>
          </w:tcPr>
          <w:p w14:paraId="45026C1A" w14:textId="77777777" w:rsidR="002F27F7" w:rsidRDefault="00E3715C">
            <w:r>
              <w:t>2018</w:t>
            </w:r>
          </w:p>
        </w:tc>
        <w:tc>
          <w:tcPr>
            <w:tcW w:w="1075" w:type="dxa"/>
            <w:gridSpan w:val="2"/>
            <w:vAlign w:val="center"/>
          </w:tcPr>
          <w:p w14:paraId="08F9EFAD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776C653C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474A12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9569CBF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AC82DD7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1C9384D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15C7C82" w14:textId="77777777">
        <w:tc>
          <w:tcPr>
            <w:tcW w:w="888" w:type="dxa"/>
            <w:vMerge w:val="restart"/>
            <w:vAlign w:val="center"/>
          </w:tcPr>
          <w:p w14:paraId="2B442CEC" w14:textId="77777777" w:rsidR="002F27F7" w:rsidRDefault="00E3715C">
            <w:r>
              <w:t>3</w:t>
            </w:r>
          </w:p>
        </w:tc>
        <w:tc>
          <w:tcPr>
            <w:tcW w:w="1301" w:type="dxa"/>
            <w:vAlign w:val="center"/>
          </w:tcPr>
          <w:p w14:paraId="717C325F" w14:textId="77777777" w:rsidR="002F27F7" w:rsidRDefault="00E3715C">
            <w:r>
              <w:t>3001</w:t>
            </w:r>
          </w:p>
        </w:tc>
        <w:tc>
          <w:tcPr>
            <w:tcW w:w="1075" w:type="dxa"/>
            <w:gridSpan w:val="2"/>
            <w:vAlign w:val="center"/>
          </w:tcPr>
          <w:p w14:paraId="44A56225" w14:textId="77777777" w:rsidR="002F27F7" w:rsidRDefault="00E3715C">
            <w:r>
              <w:t>39.46</w:t>
            </w:r>
          </w:p>
        </w:tc>
        <w:tc>
          <w:tcPr>
            <w:tcW w:w="1131" w:type="dxa"/>
            <w:vAlign w:val="center"/>
          </w:tcPr>
          <w:p w14:paraId="17B2F432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474ED1F8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35D9EC96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4561A00" w14:textId="77777777" w:rsidR="002F27F7" w:rsidRDefault="00E3715C">
            <w:r>
              <w:t>0.0228</w:t>
            </w:r>
          </w:p>
        </w:tc>
        <w:tc>
          <w:tcPr>
            <w:tcW w:w="1143" w:type="dxa"/>
            <w:vAlign w:val="center"/>
          </w:tcPr>
          <w:p w14:paraId="76302DD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42307F1" w14:textId="77777777">
        <w:tc>
          <w:tcPr>
            <w:tcW w:w="888" w:type="dxa"/>
            <w:vMerge/>
            <w:vAlign w:val="center"/>
          </w:tcPr>
          <w:p w14:paraId="44215F91" w14:textId="77777777" w:rsidR="002F27F7" w:rsidRDefault="002F27F7"/>
        </w:tc>
        <w:tc>
          <w:tcPr>
            <w:tcW w:w="1301" w:type="dxa"/>
            <w:vAlign w:val="center"/>
          </w:tcPr>
          <w:p w14:paraId="4F5C1D6F" w14:textId="77777777" w:rsidR="002F27F7" w:rsidRDefault="00E3715C">
            <w:r>
              <w:t>3002</w:t>
            </w:r>
          </w:p>
        </w:tc>
        <w:tc>
          <w:tcPr>
            <w:tcW w:w="1075" w:type="dxa"/>
            <w:gridSpan w:val="2"/>
            <w:vAlign w:val="center"/>
          </w:tcPr>
          <w:p w14:paraId="1BE20A69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49B624E0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6BB19132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161C139E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E294FF7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21EDA01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CC98EE2" w14:textId="77777777">
        <w:tc>
          <w:tcPr>
            <w:tcW w:w="888" w:type="dxa"/>
            <w:vMerge/>
            <w:vAlign w:val="center"/>
          </w:tcPr>
          <w:p w14:paraId="3EF478E0" w14:textId="77777777" w:rsidR="002F27F7" w:rsidRDefault="002F27F7"/>
        </w:tc>
        <w:tc>
          <w:tcPr>
            <w:tcW w:w="1301" w:type="dxa"/>
            <w:vAlign w:val="center"/>
          </w:tcPr>
          <w:p w14:paraId="43CDF86D" w14:textId="77777777" w:rsidR="002F27F7" w:rsidRDefault="00E3715C">
            <w:r>
              <w:t>3003</w:t>
            </w:r>
          </w:p>
        </w:tc>
        <w:tc>
          <w:tcPr>
            <w:tcW w:w="1075" w:type="dxa"/>
            <w:gridSpan w:val="2"/>
            <w:vAlign w:val="center"/>
          </w:tcPr>
          <w:p w14:paraId="4FC03946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1C621DCE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7B1E2679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4EB6EA77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A4DB078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7177D23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1BCFC36" w14:textId="77777777">
        <w:tc>
          <w:tcPr>
            <w:tcW w:w="888" w:type="dxa"/>
            <w:vMerge/>
            <w:vAlign w:val="center"/>
          </w:tcPr>
          <w:p w14:paraId="7B7B3F67" w14:textId="77777777" w:rsidR="002F27F7" w:rsidRDefault="002F27F7"/>
        </w:tc>
        <w:tc>
          <w:tcPr>
            <w:tcW w:w="1301" w:type="dxa"/>
            <w:vAlign w:val="center"/>
          </w:tcPr>
          <w:p w14:paraId="423C4150" w14:textId="77777777" w:rsidR="002F27F7" w:rsidRDefault="00E3715C">
            <w:r>
              <w:t>3004</w:t>
            </w:r>
          </w:p>
        </w:tc>
        <w:tc>
          <w:tcPr>
            <w:tcW w:w="1075" w:type="dxa"/>
            <w:gridSpan w:val="2"/>
            <w:vAlign w:val="center"/>
          </w:tcPr>
          <w:p w14:paraId="1CA26D4F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1E4841F9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5517B1DE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090F6546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EACD6D1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37B9E61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369EF15" w14:textId="77777777">
        <w:tc>
          <w:tcPr>
            <w:tcW w:w="888" w:type="dxa"/>
            <w:vMerge/>
            <w:vAlign w:val="center"/>
          </w:tcPr>
          <w:p w14:paraId="7A24871E" w14:textId="77777777" w:rsidR="002F27F7" w:rsidRDefault="002F27F7"/>
        </w:tc>
        <w:tc>
          <w:tcPr>
            <w:tcW w:w="1301" w:type="dxa"/>
            <w:vAlign w:val="center"/>
          </w:tcPr>
          <w:p w14:paraId="6660927E" w14:textId="77777777" w:rsidR="002F27F7" w:rsidRDefault="00E3715C">
            <w:r>
              <w:t>3005</w:t>
            </w:r>
          </w:p>
        </w:tc>
        <w:tc>
          <w:tcPr>
            <w:tcW w:w="1075" w:type="dxa"/>
            <w:gridSpan w:val="2"/>
            <w:vAlign w:val="center"/>
          </w:tcPr>
          <w:p w14:paraId="21E0CAB6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47CD60EA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2D0BBEB6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36A00D75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53103F7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3471F8F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80CB415" w14:textId="77777777">
        <w:tc>
          <w:tcPr>
            <w:tcW w:w="888" w:type="dxa"/>
            <w:vMerge/>
            <w:vAlign w:val="center"/>
          </w:tcPr>
          <w:p w14:paraId="6205C50E" w14:textId="77777777" w:rsidR="002F27F7" w:rsidRDefault="002F27F7"/>
        </w:tc>
        <w:tc>
          <w:tcPr>
            <w:tcW w:w="1301" w:type="dxa"/>
            <w:vAlign w:val="center"/>
          </w:tcPr>
          <w:p w14:paraId="12658E6B" w14:textId="77777777" w:rsidR="002F27F7" w:rsidRDefault="00E3715C">
            <w:r>
              <w:t>3006</w:t>
            </w:r>
          </w:p>
        </w:tc>
        <w:tc>
          <w:tcPr>
            <w:tcW w:w="1075" w:type="dxa"/>
            <w:gridSpan w:val="2"/>
            <w:vAlign w:val="center"/>
          </w:tcPr>
          <w:p w14:paraId="5D155AAA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174403A7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274CD39E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495F25D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23BBA51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2867900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F834511" w14:textId="77777777">
        <w:tc>
          <w:tcPr>
            <w:tcW w:w="888" w:type="dxa"/>
            <w:vMerge/>
            <w:vAlign w:val="center"/>
          </w:tcPr>
          <w:p w14:paraId="0A65602D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6E2749F4" w14:textId="77777777" w:rsidR="002F27F7" w:rsidRDefault="00E3715C">
            <w:r>
              <w:t>3007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744D0AE7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4AA82419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2F7DA761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028AF4FB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7E4F243" w14:textId="77777777" w:rsidR="002F27F7" w:rsidRDefault="00E3715C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152ECD3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33C797C" w14:textId="77777777">
        <w:tc>
          <w:tcPr>
            <w:tcW w:w="888" w:type="dxa"/>
            <w:vMerge/>
            <w:vAlign w:val="center"/>
          </w:tcPr>
          <w:p w14:paraId="29FD7CB6" w14:textId="77777777" w:rsidR="002F27F7" w:rsidRDefault="002F27F7"/>
        </w:tc>
        <w:tc>
          <w:tcPr>
            <w:tcW w:w="1301" w:type="dxa"/>
            <w:vMerge/>
            <w:vAlign w:val="center"/>
          </w:tcPr>
          <w:p w14:paraId="7CA61C4B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0B9862B5" w14:textId="77777777" w:rsidR="002F27F7" w:rsidRDefault="002F27F7"/>
        </w:tc>
        <w:tc>
          <w:tcPr>
            <w:tcW w:w="1131" w:type="dxa"/>
            <w:vAlign w:val="center"/>
          </w:tcPr>
          <w:p w14:paraId="700F7E29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1D67E4E1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35C45A7D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48D04394" w14:textId="77777777" w:rsidR="002F27F7" w:rsidRDefault="002F27F7"/>
        </w:tc>
        <w:tc>
          <w:tcPr>
            <w:tcW w:w="1143" w:type="dxa"/>
            <w:vMerge/>
            <w:vAlign w:val="center"/>
          </w:tcPr>
          <w:p w14:paraId="78BD5A41" w14:textId="77777777" w:rsidR="002F27F7" w:rsidRDefault="002F27F7"/>
        </w:tc>
      </w:tr>
      <w:tr w:rsidR="002F27F7" w14:paraId="3DCE5F42" w14:textId="77777777">
        <w:tc>
          <w:tcPr>
            <w:tcW w:w="888" w:type="dxa"/>
            <w:vMerge/>
            <w:vAlign w:val="center"/>
          </w:tcPr>
          <w:p w14:paraId="120D45EB" w14:textId="77777777" w:rsidR="002F27F7" w:rsidRDefault="002F27F7"/>
        </w:tc>
        <w:tc>
          <w:tcPr>
            <w:tcW w:w="1301" w:type="dxa"/>
            <w:vAlign w:val="center"/>
          </w:tcPr>
          <w:p w14:paraId="224000DF" w14:textId="77777777" w:rsidR="002F27F7" w:rsidRDefault="00E3715C">
            <w:r>
              <w:t>3008</w:t>
            </w:r>
          </w:p>
        </w:tc>
        <w:tc>
          <w:tcPr>
            <w:tcW w:w="1075" w:type="dxa"/>
            <w:gridSpan w:val="2"/>
            <w:vAlign w:val="center"/>
          </w:tcPr>
          <w:p w14:paraId="0C6E1CD8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775535ED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1B02AC6D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509D97A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8CFDB80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6924A4A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6A8D59E" w14:textId="77777777">
        <w:tc>
          <w:tcPr>
            <w:tcW w:w="888" w:type="dxa"/>
            <w:vMerge/>
            <w:vAlign w:val="center"/>
          </w:tcPr>
          <w:p w14:paraId="31293BB9" w14:textId="77777777" w:rsidR="002F27F7" w:rsidRDefault="002F27F7"/>
        </w:tc>
        <w:tc>
          <w:tcPr>
            <w:tcW w:w="1301" w:type="dxa"/>
            <w:vAlign w:val="center"/>
          </w:tcPr>
          <w:p w14:paraId="15E4EC65" w14:textId="77777777" w:rsidR="002F27F7" w:rsidRDefault="00E3715C">
            <w:r>
              <w:t>3009</w:t>
            </w:r>
          </w:p>
        </w:tc>
        <w:tc>
          <w:tcPr>
            <w:tcW w:w="1075" w:type="dxa"/>
            <w:gridSpan w:val="2"/>
            <w:vAlign w:val="center"/>
          </w:tcPr>
          <w:p w14:paraId="0A4D9D69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5E9C79E4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3FD1B3C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100AACDC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4962228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0EA90EC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FFAFAE3" w14:textId="77777777">
        <w:tc>
          <w:tcPr>
            <w:tcW w:w="888" w:type="dxa"/>
            <w:vMerge/>
            <w:vAlign w:val="center"/>
          </w:tcPr>
          <w:p w14:paraId="1617C267" w14:textId="77777777" w:rsidR="002F27F7" w:rsidRDefault="002F27F7"/>
        </w:tc>
        <w:tc>
          <w:tcPr>
            <w:tcW w:w="1301" w:type="dxa"/>
            <w:vAlign w:val="center"/>
          </w:tcPr>
          <w:p w14:paraId="28899F25" w14:textId="77777777" w:rsidR="002F27F7" w:rsidRDefault="00E3715C">
            <w:r>
              <w:t>3010</w:t>
            </w:r>
          </w:p>
        </w:tc>
        <w:tc>
          <w:tcPr>
            <w:tcW w:w="1075" w:type="dxa"/>
            <w:gridSpan w:val="2"/>
            <w:vAlign w:val="center"/>
          </w:tcPr>
          <w:p w14:paraId="42AB0AFC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36D13665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3209A29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64C6C5B9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89C3834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5C24EF3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FA1DF94" w14:textId="77777777">
        <w:tc>
          <w:tcPr>
            <w:tcW w:w="888" w:type="dxa"/>
            <w:vMerge/>
            <w:vAlign w:val="center"/>
          </w:tcPr>
          <w:p w14:paraId="2A779661" w14:textId="77777777" w:rsidR="002F27F7" w:rsidRDefault="002F27F7"/>
        </w:tc>
        <w:tc>
          <w:tcPr>
            <w:tcW w:w="1301" w:type="dxa"/>
            <w:vAlign w:val="center"/>
          </w:tcPr>
          <w:p w14:paraId="48D0DEC1" w14:textId="77777777" w:rsidR="002F27F7" w:rsidRDefault="00E3715C">
            <w:r>
              <w:t>3011</w:t>
            </w:r>
          </w:p>
        </w:tc>
        <w:tc>
          <w:tcPr>
            <w:tcW w:w="1075" w:type="dxa"/>
            <w:gridSpan w:val="2"/>
            <w:vAlign w:val="center"/>
          </w:tcPr>
          <w:p w14:paraId="0FFE71F3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2F6636F8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F578AB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C710796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773CEA6B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76F9FE6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43B4843" w14:textId="77777777">
        <w:tc>
          <w:tcPr>
            <w:tcW w:w="888" w:type="dxa"/>
            <w:vMerge/>
            <w:vAlign w:val="center"/>
          </w:tcPr>
          <w:p w14:paraId="300B1E16" w14:textId="77777777" w:rsidR="002F27F7" w:rsidRDefault="002F27F7"/>
        </w:tc>
        <w:tc>
          <w:tcPr>
            <w:tcW w:w="1301" w:type="dxa"/>
            <w:vAlign w:val="center"/>
          </w:tcPr>
          <w:p w14:paraId="358E0C6E" w14:textId="77777777" w:rsidR="002F27F7" w:rsidRDefault="00E3715C">
            <w:r>
              <w:t>3012</w:t>
            </w:r>
          </w:p>
        </w:tc>
        <w:tc>
          <w:tcPr>
            <w:tcW w:w="1075" w:type="dxa"/>
            <w:gridSpan w:val="2"/>
            <w:vAlign w:val="center"/>
          </w:tcPr>
          <w:p w14:paraId="257FBB05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3036673D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2236062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1235658C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5856C73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0A9E414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031A03A" w14:textId="77777777">
        <w:tc>
          <w:tcPr>
            <w:tcW w:w="888" w:type="dxa"/>
            <w:vMerge/>
            <w:vAlign w:val="center"/>
          </w:tcPr>
          <w:p w14:paraId="21501BC4" w14:textId="77777777" w:rsidR="002F27F7" w:rsidRDefault="002F27F7"/>
        </w:tc>
        <w:tc>
          <w:tcPr>
            <w:tcW w:w="1301" w:type="dxa"/>
            <w:vAlign w:val="center"/>
          </w:tcPr>
          <w:p w14:paraId="1945F790" w14:textId="77777777" w:rsidR="002F27F7" w:rsidRDefault="00E3715C">
            <w:r>
              <w:t>3013</w:t>
            </w:r>
          </w:p>
        </w:tc>
        <w:tc>
          <w:tcPr>
            <w:tcW w:w="1075" w:type="dxa"/>
            <w:gridSpan w:val="2"/>
            <w:vAlign w:val="center"/>
          </w:tcPr>
          <w:p w14:paraId="2C36FC1F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5472FC90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A500F35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C643780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BB1FBC6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36149F5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F52FEE2" w14:textId="77777777">
        <w:tc>
          <w:tcPr>
            <w:tcW w:w="888" w:type="dxa"/>
            <w:vMerge/>
            <w:vAlign w:val="center"/>
          </w:tcPr>
          <w:p w14:paraId="1ADC9FD3" w14:textId="77777777" w:rsidR="002F27F7" w:rsidRDefault="002F27F7"/>
        </w:tc>
        <w:tc>
          <w:tcPr>
            <w:tcW w:w="1301" w:type="dxa"/>
            <w:vAlign w:val="center"/>
          </w:tcPr>
          <w:p w14:paraId="1CEC1176" w14:textId="77777777" w:rsidR="002F27F7" w:rsidRDefault="00E3715C">
            <w:r>
              <w:t>3014</w:t>
            </w:r>
          </w:p>
        </w:tc>
        <w:tc>
          <w:tcPr>
            <w:tcW w:w="1075" w:type="dxa"/>
            <w:gridSpan w:val="2"/>
            <w:vAlign w:val="center"/>
          </w:tcPr>
          <w:p w14:paraId="27668B00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23EF3C25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2BE31350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1689C8F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54AF223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073820E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351F6EE" w14:textId="77777777">
        <w:tc>
          <w:tcPr>
            <w:tcW w:w="888" w:type="dxa"/>
            <w:vMerge/>
            <w:vAlign w:val="center"/>
          </w:tcPr>
          <w:p w14:paraId="7E08EA15" w14:textId="77777777" w:rsidR="002F27F7" w:rsidRDefault="002F27F7"/>
        </w:tc>
        <w:tc>
          <w:tcPr>
            <w:tcW w:w="1301" w:type="dxa"/>
            <w:vAlign w:val="center"/>
          </w:tcPr>
          <w:p w14:paraId="37091A7F" w14:textId="77777777" w:rsidR="002F27F7" w:rsidRDefault="00E3715C">
            <w:r>
              <w:t>3015</w:t>
            </w:r>
          </w:p>
        </w:tc>
        <w:tc>
          <w:tcPr>
            <w:tcW w:w="1075" w:type="dxa"/>
            <w:gridSpan w:val="2"/>
            <w:vAlign w:val="center"/>
          </w:tcPr>
          <w:p w14:paraId="734A3F25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02655373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043F1090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26B171F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162AA36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2128BFC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9CEEAB8" w14:textId="77777777">
        <w:tc>
          <w:tcPr>
            <w:tcW w:w="888" w:type="dxa"/>
            <w:vMerge/>
            <w:vAlign w:val="center"/>
          </w:tcPr>
          <w:p w14:paraId="6A7AE6CB" w14:textId="77777777" w:rsidR="002F27F7" w:rsidRDefault="002F27F7"/>
        </w:tc>
        <w:tc>
          <w:tcPr>
            <w:tcW w:w="1301" w:type="dxa"/>
            <w:vAlign w:val="center"/>
          </w:tcPr>
          <w:p w14:paraId="07F4EDE4" w14:textId="77777777" w:rsidR="002F27F7" w:rsidRDefault="00E3715C">
            <w:r>
              <w:t>3016</w:t>
            </w:r>
          </w:p>
        </w:tc>
        <w:tc>
          <w:tcPr>
            <w:tcW w:w="1075" w:type="dxa"/>
            <w:gridSpan w:val="2"/>
            <w:vAlign w:val="center"/>
          </w:tcPr>
          <w:p w14:paraId="5A56E5C5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52B99B45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58684B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49DB0AE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08FBB09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1507081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3F73730" w14:textId="77777777">
        <w:tc>
          <w:tcPr>
            <w:tcW w:w="888" w:type="dxa"/>
            <w:vMerge/>
            <w:vAlign w:val="center"/>
          </w:tcPr>
          <w:p w14:paraId="220F78CD" w14:textId="77777777" w:rsidR="002F27F7" w:rsidRDefault="002F27F7"/>
        </w:tc>
        <w:tc>
          <w:tcPr>
            <w:tcW w:w="1301" w:type="dxa"/>
            <w:vAlign w:val="center"/>
          </w:tcPr>
          <w:p w14:paraId="469A0FC9" w14:textId="77777777" w:rsidR="002F27F7" w:rsidRDefault="00E3715C">
            <w:r>
              <w:t>3017</w:t>
            </w:r>
          </w:p>
        </w:tc>
        <w:tc>
          <w:tcPr>
            <w:tcW w:w="1075" w:type="dxa"/>
            <w:gridSpan w:val="2"/>
            <w:vAlign w:val="center"/>
          </w:tcPr>
          <w:p w14:paraId="1F5C7E85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3A6E6864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8A7A762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12CD3964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61F5C2F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5C20736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C4CCA8B" w14:textId="77777777">
        <w:tc>
          <w:tcPr>
            <w:tcW w:w="888" w:type="dxa"/>
            <w:vMerge/>
            <w:vAlign w:val="center"/>
          </w:tcPr>
          <w:p w14:paraId="1E0D1C4F" w14:textId="77777777" w:rsidR="002F27F7" w:rsidRDefault="002F27F7"/>
        </w:tc>
        <w:tc>
          <w:tcPr>
            <w:tcW w:w="1301" w:type="dxa"/>
            <w:vAlign w:val="center"/>
          </w:tcPr>
          <w:p w14:paraId="7803BD71" w14:textId="77777777" w:rsidR="002F27F7" w:rsidRDefault="00E3715C">
            <w:r>
              <w:t>3018</w:t>
            </w:r>
          </w:p>
        </w:tc>
        <w:tc>
          <w:tcPr>
            <w:tcW w:w="1075" w:type="dxa"/>
            <w:gridSpan w:val="2"/>
            <w:vAlign w:val="center"/>
          </w:tcPr>
          <w:p w14:paraId="4287817A" w14:textId="77777777" w:rsidR="002F27F7" w:rsidRDefault="00E3715C">
            <w:r>
              <w:t>28.52</w:t>
            </w:r>
          </w:p>
        </w:tc>
        <w:tc>
          <w:tcPr>
            <w:tcW w:w="1131" w:type="dxa"/>
            <w:vAlign w:val="center"/>
          </w:tcPr>
          <w:p w14:paraId="637EEEAC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7973605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1F00291F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43652CA" w14:textId="77777777" w:rsidR="002F27F7" w:rsidRDefault="00E3715C">
            <w:r>
              <w:t>0.0316</w:t>
            </w:r>
          </w:p>
        </w:tc>
        <w:tc>
          <w:tcPr>
            <w:tcW w:w="1143" w:type="dxa"/>
            <w:vAlign w:val="center"/>
          </w:tcPr>
          <w:p w14:paraId="131308F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8A978D2" w14:textId="77777777">
        <w:tc>
          <w:tcPr>
            <w:tcW w:w="888" w:type="dxa"/>
            <w:vMerge w:val="restart"/>
            <w:vAlign w:val="center"/>
          </w:tcPr>
          <w:p w14:paraId="09032146" w14:textId="77777777" w:rsidR="002F27F7" w:rsidRDefault="00E3715C">
            <w:r>
              <w:t>4</w:t>
            </w:r>
          </w:p>
        </w:tc>
        <w:tc>
          <w:tcPr>
            <w:tcW w:w="1301" w:type="dxa"/>
            <w:vAlign w:val="center"/>
          </w:tcPr>
          <w:p w14:paraId="582027AF" w14:textId="77777777" w:rsidR="002F27F7" w:rsidRDefault="00E3715C">
            <w:r>
              <w:t>4001</w:t>
            </w:r>
          </w:p>
        </w:tc>
        <w:tc>
          <w:tcPr>
            <w:tcW w:w="1075" w:type="dxa"/>
            <w:gridSpan w:val="2"/>
            <w:vAlign w:val="center"/>
          </w:tcPr>
          <w:p w14:paraId="649F59AF" w14:textId="77777777" w:rsidR="002F27F7" w:rsidRDefault="00E3715C">
            <w:r>
              <w:t>39.46</w:t>
            </w:r>
          </w:p>
        </w:tc>
        <w:tc>
          <w:tcPr>
            <w:tcW w:w="1131" w:type="dxa"/>
            <w:vAlign w:val="center"/>
          </w:tcPr>
          <w:p w14:paraId="50408B1B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725604D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FEC4D7A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765238D" w14:textId="77777777" w:rsidR="002F27F7" w:rsidRDefault="00E3715C">
            <w:r>
              <w:t>0.0228</w:t>
            </w:r>
          </w:p>
        </w:tc>
        <w:tc>
          <w:tcPr>
            <w:tcW w:w="1143" w:type="dxa"/>
            <w:vAlign w:val="center"/>
          </w:tcPr>
          <w:p w14:paraId="3E11B71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07BA62F" w14:textId="77777777">
        <w:tc>
          <w:tcPr>
            <w:tcW w:w="888" w:type="dxa"/>
            <w:vMerge/>
            <w:vAlign w:val="center"/>
          </w:tcPr>
          <w:p w14:paraId="288CE21D" w14:textId="77777777" w:rsidR="002F27F7" w:rsidRDefault="002F27F7"/>
        </w:tc>
        <w:tc>
          <w:tcPr>
            <w:tcW w:w="1301" w:type="dxa"/>
            <w:vAlign w:val="center"/>
          </w:tcPr>
          <w:p w14:paraId="3FCB3380" w14:textId="77777777" w:rsidR="002F27F7" w:rsidRDefault="00E3715C">
            <w:r>
              <w:t>4002</w:t>
            </w:r>
          </w:p>
        </w:tc>
        <w:tc>
          <w:tcPr>
            <w:tcW w:w="1075" w:type="dxa"/>
            <w:gridSpan w:val="2"/>
            <w:vAlign w:val="center"/>
          </w:tcPr>
          <w:p w14:paraId="71837B7B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5C25108C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4F8B63C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473DA70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B8FCED6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26FE9A8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2F4E1AF" w14:textId="77777777">
        <w:tc>
          <w:tcPr>
            <w:tcW w:w="888" w:type="dxa"/>
            <w:vMerge/>
            <w:vAlign w:val="center"/>
          </w:tcPr>
          <w:p w14:paraId="72A30AD3" w14:textId="77777777" w:rsidR="002F27F7" w:rsidRDefault="002F27F7"/>
        </w:tc>
        <w:tc>
          <w:tcPr>
            <w:tcW w:w="1301" w:type="dxa"/>
            <w:vAlign w:val="center"/>
          </w:tcPr>
          <w:p w14:paraId="73E331DE" w14:textId="77777777" w:rsidR="002F27F7" w:rsidRDefault="00E3715C">
            <w:r>
              <w:t>4003</w:t>
            </w:r>
          </w:p>
        </w:tc>
        <w:tc>
          <w:tcPr>
            <w:tcW w:w="1075" w:type="dxa"/>
            <w:gridSpan w:val="2"/>
            <w:vAlign w:val="center"/>
          </w:tcPr>
          <w:p w14:paraId="6DFCFD2B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1D894DA3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7743929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0C1B6A9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2891FED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019A993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6DB9851" w14:textId="77777777">
        <w:tc>
          <w:tcPr>
            <w:tcW w:w="888" w:type="dxa"/>
            <w:vMerge/>
            <w:vAlign w:val="center"/>
          </w:tcPr>
          <w:p w14:paraId="2782BAB9" w14:textId="77777777" w:rsidR="002F27F7" w:rsidRDefault="002F27F7"/>
        </w:tc>
        <w:tc>
          <w:tcPr>
            <w:tcW w:w="1301" w:type="dxa"/>
            <w:vAlign w:val="center"/>
          </w:tcPr>
          <w:p w14:paraId="5D42251F" w14:textId="77777777" w:rsidR="002F27F7" w:rsidRDefault="00E3715C">
            <w:r>
              <w:t>4004</w:t>
            </w:r>
          </w:p>
        </w:tc>
        <w:tc>
          <w:tcPr>
            <w:tcW w:w="1075" w:type="dxa"/>
            <w:gridSpan w:val="2"/>
            <w:vAlign w:val="center"/>
          </w:tcPr>
          <w:p w14:paraId="4D96EEE7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3257E930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199A509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E5D38DD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95B5405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4FB3269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D25B65D" w14:textId="77777777">
        <w:tc>
          <w:tcPr>
            <w:tcW w:w="888" w:type="dxa"/>
            <w:vMerge/>
            <w:vAlign w:val="center"/>
          </w:tcPr>
          <w:p w14:paraId="516F16C5" w14:textId="77777777" w:rsidR="002F27F7" w:rsidRDefault="002F27F7"/>
        </w:tc>
        <w:tc>
          <w:tcPr>
            <w:tcW w:w="1301" w:type="dxa"/>
            <w:vAlign w:val="center"/>
          </w:tcPr>
          <w:p w14:paraId="2DC95803" w14:textId="77777777" w:rsidR="002F27F7" w:rsidRDefault="00E3715C">
            <w:r>
              <w:t>4005</w:t>
            </w:r>
          </w:p>
        </w:tc>
        <w:tc>
          <w:tcPr>
            <w:tcW w:w="1075" w:type="dxa"/>
            <w:gridSpan w:val="2"/>
            <w:vAlign w:val="center"/>
          </w:tcPr>
          <w:p w14:paraId="204239C4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27AEE367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B56C007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A11D609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94CFD19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09967C2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4A63D0E" w14:textId="77777777">
        <w:tc>
          <w:tcPr>
            <w:tcW w:w="888" w:type="dxa"/>
            <w:vMerge/>
            <w:vAlign w:val="center"/>
          </w:tcPr>
          <w:p w14:paraId="5AD1F197" w14:textId="77777777" w:rsidR="002F27F7" w:rsidRDefault="002F27F7"/>
        </w:tc>
        <w:tc>
          <w:tcPr>
            <w:tcW w:w="1301" w:type="dxa"/>
            <w:vAlign w:val="center"/>
          </w:tcPr>
          <w:p w14:paraId="432E0599" w14:textId="77777777" w:rsidR="002F27F7" w:rsidRDefault="00E3715C">
            <w:r>
              <w:t>4006</w:t>
            </w:r>
          </w:p>
        </w:tc>
        <w:tc>
          <w:tcPr>
            <w:tcW w:w="1075" w:type="dxa"/>
            <w:gridSpan w:val="2"/>
            <w:vAlign w:val="center"/>
          </w:tcPr>
          <w:p w14:paraId="57998CF5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38C16CB2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F73AC66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3A9A6B0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E6C7B7D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02CA442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2FB0F7A" w14:textId="77777777">
        <w:tc>
          <w:tcPr>
            <w:tcW w:w="888" w:type="dxa"/>
            <w:vMerge/>
            <w:vAlign w:val="center"/>
          </w:tcPr>
          <w:p w14:paraId="1880F93D" w14:textId="77777777" w:rsidR="002F27F7" w:rsidRDefault="002F27F7"/>
        </w:tc>
        <w:tc>
          <w:tcPr>
            <w:tcW w:w="1301" w:type="dxa"/>
            <w:vAlign w:val="center"/>
          </w:tcPr>
          <w:p w14:paraId="26E657A7" w14:textId="77777777" w:rsidR="002F27F7" w:rsidRDefault="00E3715C">
            <w:r>
              <w:t>4007</w:t>
            </w:r>
          </w:p>
        </w:tc>
        <w:tc>
          <w:tcPr>
            <w:tcW w:w="1075" w:type="dxa"/>
            <w:gridSpan w:val="2"/>
            <w:vAlign w:val="center"/>
          </w:tcPr>
          <w:p w14:paraId="6DBD67E0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1646DDC9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7B72097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76A2005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D5B0728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782E4AD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F2B6E98" w14:textId="77777777">
        <w:tc>
          <w:tcPr>
            <w:tcW w:w="888" w:type="dxa"/>
            <w:vMerge/>
            <w:vAlign w:val="center"/>
          </w:tcPr>
          <w:p w14:paraId="148D734B" w14:textId="77777777" w:rsidR="002F27F7" w:rsidRDefault="002F27F7"/>
        </w:tc>
        <w:tc>
          <w:tcPr>
            <w:tcW w:w="1301" w:type="dxa"/>
            <w:vAlign w:val="center"/>
          </w:tcPr>
          <w:p w14:paraId="118CD206" w14:textId="77777777" w:rsidR="002F27F7" w:rsidRDefault="00E3715C">
            <w:r>
              <w:t>4008</w:t>
            </w:r>
          </w:p>
        </w:tc>
        <w:tc>
          <w:tcPr>
            <w:tcW w:w="1075" w:type="dxa"/>
            <w:gridSpan w:val="2"/>
            <w:vAlign w:val="center"/>
          </w:tcPr>
          <w:p w14:paraId="6261F87C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638691C0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C925163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4490640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081A370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5867BF8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E240D60" w14:textId="77777777">
        <w:tc>
          <w:tcPr>
            <w:tcW w:w="888" w:type="dxa"/>
            <w:vMerge/>
            <w:vAlign w:val="center"/>
          </w:tcPr>
          <w:p w14:paraId="603E7ACF" w14:textId="77777777" w:rsidR="002F27F7" w:rsidRDefault="002F27F7"/>
        </w:tc>
        <w:tc>
          <w:tcPr>
            <w:tcW w:w="1301" w:type="dxa"/>
            <w:vAlign w:val="center"/>
          </w:tcPr>
          <w:p w14:paraId="57FA3CE0" w14:textId="77777777" w:rsidR="002F27F7" w:rsidRDefault="00E3715C">
            <w:r>
              <w:t>4009</w:t>
            </w:r>
          </w:p>
        </w:tc>
        <w:tc>
          <w:tcPr>
            <w:tcW w:w="1075" w:type="dxa"/>
            <w:gridSpan w:val="2"/>
            <w:vAlign w:val="center"/>
          </w:tcPr>
          <w:p w14:paraId="35FE49DF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7764CA72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0B780D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AD64A50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9EDBE4D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50AA3E4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0F5E053" w14:textId="77777777">
        <w:tc>
          <w:tcPr>
            <w:tcW w:w="888" w:type="dxa"/>
            <w:vMerge/>
            <w:vAlign w:val="center"/>
          </w:tcPr>
          <w:p w14:paraId="3821DEB6" w14:textId="77777777" w:rsidR="002F27F7" w:rsidRDefault="002F27F7"/>
        </w:tc>
        <w:tc>
          <w:tcPr>
            <w:tcW w:w="1301" w:type="dxa"/>
            <w:vAlign w:val="center"/>
          </w:tcPr>
          <w:p w14:paraId="0669C6DC" w14:textId="77777777" w:rsidR="002F27F7" w:rsidRDefault="00E3715C">
            <w:r>
              <w:t>4010</w:t>
            </w:r>
          </w:p>
        </w:tc>
        <w:tc>
          <w:tcPr>
            <w:tcW w:w="1075" w:type="dxa"/>
            <w:gridSpan w:val="2"/>
            <w:vAlign w:val="center"/>
          </w:tcPr>
          <w:p w14:paraId="22FE9820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1C1ED1ED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56843D1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6BFE9725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0F947B3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16406F2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6A988EA" w14:textId="77777777">
        <w:tc>
          <w:tcPr>
            <w:tcW w:w="888" w:type="dxa"/>
            <w:vMerge/>
            <w:vAlign w:val="center"/>
          </w:tcPr>
          <w:p w14:paraId="33AB94DD" w14:textId="77777777" w:rsidR="002F27F7" w:rsidRDefault="002F27F7"/>
        </w:tc>
        <w:tc>
          <w:tcPr>
            <w:tcW w:w="1301" w:type="dxa"/>
            <w:vAlign w:val="center"/>
          </w:tcPr>
          <w:p w14:paraId="587AAB6A" w14:textId="77777777" w:rsidR="002F27F7" w:rsidRDefault="00E3715C">
            <w:r>
              <w:t>4011</w:t>
            </w:r>
          </w:p>
        </w:tc>
        <w:tc>
          <w:tcPr>
            <w:tcW w:w="1075" w:type="dxa"/>
            <w:gridSpan w:val="2"/>
            <w:vAlign w:val="center"/>
          </w:tcPr>
          <w:p w14:paraId="750EE622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579FA461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22720B29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C22E94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25C2A47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14CEA55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C1FA11F" w14:textId="77777777">
        <w:tc>
          <w:tcPr>
            <w:tcW w:w="888" w:type="dxa"/>
            <w:vMerge/>
            <w:vAlign w:val="center"/>
          </w:tcPr>
          <w:p w14:paraId="40F66D72" w14:textId="77777777" w:rsidR="002F27F7" w:rsidRDefault="002F27F7"/>
        </w:tc>
        <w:tc>
          <w:tcPr>
            <w:tcW w:w="1301" w:type="dxa"/>
            <w:vAlign w:val="center"/>
          </w:tcPr>
          <w:p w14:paraId="48D19298" w14:textId="77777777" w:rsidR="002F27F7" w:rsidRDefault="00E3715C">
            <w:r>
              <w:t>4012</w:t>
            </w:r>
          </w:p>
        </w:tc>
        <w:tc>
          <w:tcPr>
            <w:tcW w:w="1075" w:type="dxa"/>
            <w:gridSpan w:val="2"/>
            <w:vAlign w:val="center"/>
          </w:tcPr>
          <w:p w14:paraId="2AF1A571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136499D3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156DE8DB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348ACBB0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BB4E645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75F2BBE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D5ABD73" w14:textId="77777777">
        <w:tc>
          <w:tcPr>
            <w:tcW w:w="888" w:type="dxa"/>
            <w:vMerge/>
            <w:vAlign w:val="center"/>
          </w:tcPr>
          <w:p w14:paraId="64752D8D" w14:textId="77777777" w:rsidR="002F27F7" w:rsidRDefault="002F27F7"/>
        </w:tc>
        <w:tc>
          <w:tcPr>
            <w:tcW w:w="1301" w:type="dxa"/>
            <w:vAlign w:val="center"/>
          </w:tcPr>
          <w:p w14:paraId="7E616DD5" w14:textId="77777777" w:rsidR="002F27F7" w:rsidRDefault="00E3715C">
            <w:r>
              <w:t>4013</w:t>
            </w:r>
          </w:p>
        </w:tc>
        <w:tc>
          <w:tcPr>
            <w:tcW w:w="1075" w:type="dxa"/>
            <w:gridSpan w:val="2"/>
            <w:vAlign w:val="center"/>
          </w:tcPr>
          <w:p w14:paraId="7ABF8EFE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21DDA7FA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4F81E57B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454D7A59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85B79EE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786171E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F88708B" w14:textId="77777777">
        <w:tc>
          <w:tcPr>
            <w:tcW w:w="888" w:type="dxa"/>
            <w:vMerge/>
            <w:vAlign w:val="center"/>
          </w:tcPr>
          <w:p w14:paraId="2D22B03B" w14:textId="77777777" w:rsidR="002F27F7" w:rsidRDefault="002F27F7"/>
        </w:tc>
        <w:tc>
          <w:tcPr>
            <w:tcW w:w="1301" w:type="dxa"/>
            <w:vAlign w:val="center"/>
          </w:tcPr>
          <w:p w14:paraId="26CF9DE7" w14:textId="77777777" w:rsidR="002F27F7" w:rsidRDefault="00E3715C">
            <w:r>
              <w:t>4014</w:t>
            </w:r>
          </w:p>
        </w:tc>
        <w:tc>
          <w:tcPr>
            <w:tcW w:w="1075" w:type="dxa"/>
            <w:gridSpan w:val="2"/>
            <w:vAlign w:val="center"/>
          </w:tcPr>
          <w:p w14:paraId="05E971ED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67C43DC1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6E81F8D7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0B34473F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F9DE82B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17E0A0E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C679D48" w14:textId="77777777">
        <w:tc>
          <w:tcPr>
            <w:tcW w:w="888" w:type="dxa"/>
            <w:vMerge/>
            <w:vAlign w:val="center"/>
          </w:tcPr>
          <w:p w14:paraId="50523CB1" w14:textId="77777777" w:rsidR="002F27F7" w:rsidRDefault="002F27F7"/>
        </w:tc>
        <w:tc>
          <w:tcPr>
            <w:tcW w:w="1301" w:type="dxa"/>
            <w:vAlign w:val="center"/>
          </w:tcPr>
          <w:p w14:paraId="7DEF34FA" w14:textId="77777777" w:rsidR="002F27F7" w:rsidRDefault="00E3715C">
            <w:r>
              <w:t>4015</w:t>
            </w:r>
          </w:p>
        </w:tc>
        <w:tc>
          <w:tcPr>
            <w:tcW w:w="1075" w:type="dxa"/>
            <w:gridSpan w:val="2"/>
            <w:vAlign w:val="center"/>
          </w:tcPr>
          <w:p w14:paraId="5CD0637D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4185983D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3D2E303B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2FFD19A2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BCD194C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265029F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5E0329D" w14:textId="77777777">
        <w:tc>
          <w:tcPr>
            <w:tcW w:w="888" w:type="dxa"/>
            <w:vMerge/>
            <w:vAlign w:val="center"/>
          </w:tcPr>
          <w:p w14:paraId="5E09D335" w14:textId="77777777" w:rsidR="002F27F7" w:rsidRDefault="002F27F7"/>
        </w:tc>
        <w:tc>
          <w:tcPr>
            <w:tcW w:w="1301" w:type="dxa"/>
            <w:vAlign w:val="center"/>
          </w:tcPr>
          <w:p w14:paraId="39F8826E" w14:textId="77777777" w:rsidR="002F27F7" w:rsidRDefault="00E3715C">
            <w:r>
              <w:t>4016</w:t>
            </w:r>
          </w:p>
        </w:tc>
        <w:tc>
          <w:tcPr>
            <w:tcW w:w="1075" w:type="dxa"/>
            <w:gridSpan w:val="2"/>
            <w:vAlign w:val="center"/>
          </w:tcPr>
          <w:p w14:paraId="0DB07833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460005E2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09EE8247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1E0882BC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78C2ED4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67ED4E4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9E8611F" w14:textId="77777777">
        <w:tc>
          <w:tcPr>
            <w:tcW w:w="888" w:type="dxa"/>
            <w:vMerge/>
            <w:vAlign w:val="center"/>
          </w:tcPr>
          <w:p w14:paraId="55027572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5A606A08" w14:textId="77777777" w:rsidR="002F27F7" w:rsidRDefault="00E3715C">
            <w:r>
              <w:t>4017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3FD0AA05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431757FC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7197340A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50B44723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F19EBF2" w14:textId="77777777" w:rsidR="002F27F7" w:rsidRDefault="00E3715C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107D81C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A5B7A39" w14:textId="77777777">
        <w:tc>
          <w:tcPr>
            <w:tcW w:w="888" w:type="dxa"/>
            <w:vMerge/>
            <w:vAlign w:val="center"/>
          </w:tcPr>
          <w:p w14:paraId="22E2B416" w14:textId="77777777" w:rsidR="002F27F7" w:rsidRDefault="002F27F7"/>
        </w:tc>
        <w:tc>
          <w:tcPr>
            <w:tcW w:w="1301" w:type="dxa"/>
            <w:vMerge/>
            <w:vAlign w:val="center"/>
          </w:tcPr>
          <w:p w14:paraId="6E2370F4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60B12CFC" w14:textId="77777777" w:rsidR="002F27F7" w:rsidRDefault="002F27F7"/>
        </w:tc>
        <w:tc>
          <w:tcPr>
            <w:tcW w:w="1131" w:type="dxa"/>
            <w:vAlign w:val="center"/>
          </w:tcPr>
          <w:p w14:paraId="0817B291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102A1130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38E20DDE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533AD6AA" w14:textId="77777777" w:rsidR="002F27F7" w:rsidRDefault="002F27F7"/>
        </w:tc>
        <w:tc>
          <w:tcPr>
            <w:tcW w:w="1143" w:type="dxa"/>
            <w:vMerge/>
            <w:vAlign w:val="center"/>
          </w:tcPr>
          <w:p w14:paraId="134A0982" w14:textId="77777777" w:rsidR="002F27F7" w:rsidRDefault="002F27F7"/>
        </w:tc>
      </w:tr>
      <w:tr w:rsidR="002F27F7" w14:paraId="5CEA10DF" w14:textId="77777777">
        <w:tc>
          <w:tcPr>
            <w:tcW w:w="888" w:type="dxa"/>
            <w:vMerge/>
            <w:vAlign w:val="center"/>
          </w:tcPr>
          <w:p w14:paraId="426CA6D0" w14:textId="77777777" w:rsidR="002F27F7" w:rsidRDefault="002F27F7"/>
        </w:tc>
        <w:tc>
          <w:tcPr>
            <w:tcW w:w="1301" w:type="dxa"/>
            <w:vAlign w:val="center"/>
          </w:tcPr>
          <w:p w14:paraId="5D4845B0" w14:textId="77777777" w:rsidR="002F27F7" w:rsidRDefault="00E3715C">
            <w:r>
              <w:t>4018</w:t>
            </w:r>
          </w:p>
        </w:tc>
        <w:tc>
          <w:tcPr>
            <w:tcW w:w="1075" w:type="dxa"/>
            <w:gridSpan w:val="2"/>
            <w:vAlign w:val="center"/>
          </w:tcPr>
          <w:p w14:paraId="38A65FC2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61B461C0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6016FF81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6D54E242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C78FB7B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7854811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C31B5DA" w14:textId="77777777">
        <w:tc>
          <w:tcPr>
            <w:tcW w:w="888" w:type="dxa"/>
            <w:vMerge w:val="restart"/>
            <w:vAlign w:val="center"/>
          </w:tcPr>
          <w:p w14:paraId="1A96250A" w14:textId="77777777" w:rsidR="002F27F7" w:rsidRDefault="00E3715C">
            <w:r>
              <w:t>5</w:t>
            </w:r>
          </w:p>
        </w:tc>
        <w:tc>
          <w:tcPr>
            <w:tcW w:w="1301" w:type="dxa"/>
            <w:vAlign w:val="center"/>
          </w:tcPr>
          <w:p w14:paraId="0D17A4F0" w14:textId="77777777" w:rsidR="002F27F7" w:rsidRDefault="00E3715C">
            <w:r>
              <w:t>5001</w:t>
            </w:r>
          </w:p>
        </w:tc>
        <w:tc>
          <w:tcPr>
            <w:tcW w:w="1075" w:type="dxa"/>
            <w:gridSpan w:val="2"/>
            <w:vAlign w:val="center"/>
          </w:tcPr>
          <w:p w14:paraId="5F1F366B" w14:textId="77777777" w:rsidR="002F27F7" w:rsidRDefault="00E3715C">
            <w:r>
              <w:t>39.46</w:t>
            </w:r>
          </w:p>
        </w:tc>
        <w:tc>
          <w:tcPr>
            <w:tcW w:w="1131" w:type="dxa"/>
            <w:vAlign w:val="center"/>
          </w:tcPr>
          <w:p w14:paraId="4B779FA8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4734C261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E11CE9E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C3052E6" w14:textId="77777777" w:rsidR="002F27F7" w:rsidRDefault="00E3715C">
            <w:r>
              <w:t>0.0228</w:t>
            </w:r>
          </w:p>
        </w:tc>
        <w:tc>
          <w:tcPr>
            <w:tcW w:w="1143" w:type="dxa"/>
            <w:vAlign w:val="center"/>
          </w:tcPr>
          <w:p w14:paraId="04E910A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A9083B" w14:textId="77777777">
        <w:tc>
          <w:tcPr>
            <w:tcW w:w="888" w:type="dxa"/>
            <w:vMerge/>
            <w:vAlign w:val="center"/>
          </w:tcPr>
          <w:p w14:paraId="1A1A79D0" w14:textId="77777777" w:rsidR="002F27F7" w:rsidRDefault="002F27F7"/>
        </w:tc>
        <w:tc>
          <w:tcPr>
            <w:tcW w:w="1301" w:type="dxa"/>
            <w:vAlign w:val="center"/>
          </w:tcPr>
          <w:p w14:paraId="04BFDFBB" w14:textId="77777777" w:rsidR="002F27F7" w:rsidRDefault="00E3715C">
            <w:r>
              <w:t>5002</w:t>
            </w:r>
          </w:p>
        </w:tc>
        <w:tc>
          <w:tcPr>
            <w:tcW w:w="1075" w:type="dxa"/>
            <w:gridSpan w:val="2"/>
            <w:vAlign w:val="center"/>
          </w:tcPr>
          <w:p w14:paraId="4FF6C121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485BF1AB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0A530F6E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F83AE6D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9C75FAA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20ADF55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C04674F" w14:textId="77777777">
        <w:tc>
          <w:tcPr>
            <w:tcW w:w="888" w:type="dxa"/>
            <w:vMerge/>
            <w:vAlign w:val="center"/>
          </w:tcPr>
          <w:p w14:paraId="0BAD972E" w14:textId="77777777" w:rsidR="002F27F7" w:rsidRDefault="002F27F7"/>
        </w:tc>
        <w:tc>
          <w:tcPr>
            <w:tcW w:w="1301" w:type="dxa"/>
            <w:vAlign w:val="center"/>
          </w:tcPr>
          <w:p w14:paraId="1D8D67BA" w14:textId="77777777" w:rsidR="002F27F7" w:rsidRDefault="00E3715C">
            <w:r>
              <w:t>5003</w:t>
            </w:r>
          </w:p>
        </w:tc>
        <w:tc>
          <w:tcPr>
            <w:tcW w:w="1075" w:type="dxa"/>
            <w:gridSpan w:val="2"/>
            <w:vAlign w:val="center"/>
          </w:tcPr>
          <w:p w14:paraId="54D0FDE5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70A9244A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23E20C8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3206F181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F6BBBA0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7309DA3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A07AA4C" w14:textId="77777777">
        <w:tc>
          <w:tcPr>
            <w:tcW w:w="888" w:type="dxa"/>
            <w:vMerge/>
            <w:vAlign w:val="center"/>
          </w:tcPr>
          <w:p w14:paraId="2FFC35EA" w14:textId="77777777" w:rsidR="002F27F7" w:rsidRDefault="002F27F7"/>
        </w:tc>
        <w:tc>
          <w:tcPr>
            <w:tcW w:w="1301" w:type="dxa"/>
            <w:vAlign w:val="center"/>
          </w:tcPr>
          <w:p w14:paraId="79AD2147" w14:textId="77777777" w:rsidR="002F27F7" w:rsidRDefault="00E3715C">
            <w:r>
              <w:t>5004</w:t>
            </w:r>
          </w:p>
        </w:tc>
        <w:tc>
          <w:tcPr>
            <w:tcW w:w="1075" w:type="dxa"/>
            <w:gridSpan w:val="2"/>
            <w:vAlign w:val="center"/>
          </w:tcPr>
          <w:p w14:paraId="01E2A7BE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6F49DCBE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FA6521E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AA94BCD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BCDB789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5E06E83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D987E84" w14:textId="77777777">
        <w:tc>
          <w:tcPr>
            <w:tcW w:w="888" w:type="dxa"/>
            <w:vMerge/>
            <w:vAlign w:val="center"/>
          </w:tcPr>
          <w:p w14:paraId="231D0C6A" w14:textId="77777777" w:rsidR="002F27F7" w:rsidRDefault="002F27F7"/>
        </w:tc>
        <w:tc>
          <w:tcPr>
            <w:tcW w:w="1301" w:type="dxa"/>
            <w:vAlign w:val="center"/>
          </w:tcPr>
          <w:p w14:paraId="2C71FA14" w14:textId="77777777" w:rsidR="002F27F7" w:rsidRDefault="00E3715C">
            <w:r>
              <w:t>5005</w:t>
            </w:r>
          </w:p>
        </w:tc>
        <w:tc>
          <w:tcPr>
            <w:tcW w:w="1075" w:type="dxa"/>
            <w:gridSpan w:val="2"/>
            <w:vAlign w:val="center"/>
          </w:tcPr>
          <w:p w14:paraId="2B939441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57AB43EC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059AB6B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6B121D4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0FA4533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0C3D7AB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F6D5CB2" w14:textId="77777777">
        <w:tc>
          <w:tcPr>
            <w:tcW w:w="888" w:type="dxa"/>
            <w:vMerge/>
            <w:vAlign w:val="center"/>
          </w:tcPr>
          <w:p w14:paraId="4E3A59DB" w14:textId="77777777" w:rsidR="002F27F7" w:rsidRDefault="002F27F7"/>
        </w:tc>
        <w:tc>
          <w:tcPr>
            <w:tcW w:w="1301" w:type="dxa"/>
            <w:vAlign w:val="center"/>
          </w:tcPr>
          <w:p w14:paraId="2F960079" w14:textId="77777777" w:rsidR="002F27F7" w:rsidRDefault="00E3715C">
            <w:r>
              <w:t>5006</w:t>
            </w:r>
          </w:p>
        </w:tc>
        <w:tc>
          <w:tcPr>
            <w:tcW w:w="1075" w:type="dxa"/>
            <w:gridSpan w:val="2"/>
            <w:vAlign w:val="center"/>
          </w:tcPr>
          <w:p w14:paraId="289CFA99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294694DA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3C93DCC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A54835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73F7E58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29DEB25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E0A363B" w14:textId="77777777">
        <w:tc>
          <w:tcPr>
            <w:tcW w:w="888" w:type="dxa"/>
            <w:vMerge/>
            <w:vAlign w:val="center"/>
          </w:tcPr>
          <w:p w14:paraId="0189FA60" w14:textId="77777777" w:rsidR="002F27F7" w:rsidRDefault="002F27F7"/>
        </w:tc>
        <w:tc>
          <w:tcPr>
            <w:tcW w:w="1301" w:type="dxa"/>
            <w:vAlign w:val="center"/>
          </w:tcPr>
          <w:p w14:paraId="2556E2F5" w14:textId="77777777" w:rsidR="002F27F7" w:rsidRDefault="00E3715C">
            <w:r>
              <w:t>5007</w:t>
            </w:r>
          </w:p>
        </w:tc>
        <w:tc>
          <w:tcPr>
            <w:tcW w:w="1075" w:type="dxa"/>
            <w:gridSpan w:val="2"/>
            <w:vAlign w:val="center"/>
          </w:tcPr>
          <w:p w14:paraId="114D9FAF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69F3B0E9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44D6C2E8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E0021C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61CFE40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0152BC3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80535EC" w14:textId="77777777">
        <w:tc>
          <w:tcPr>
            <w:tcW w:w="888" w:type="dxa"/>
            <w:vMerge/>
            <w:vAlign w:val="center"/>
          </w:tcPr>
          <w:p w14:paraId="48CF6980" w14:textId="77777777" w:rsidR="002F27F7" w:rsidRDefault="002F27F7"/>
        </w:tc>
        <w:tc>
          <w:tcPr>
            <w:tcW w:w="1301" w:type="dxa"/>
            <w:vAlign w:val="center"/>
          </w:tcPr>
          <w:p w14:paraId="580F204D" w14:textId="77777777" w:rsidR="002F27F7" w:rsidRDefault="00E3715C">
            <w:r>
              <w:t>5008</w:t>
            </w:r>
          </w:p>
        </w:tc>
        <w:tc>
          <w:tcPr>
            <w:tcW w:w="1075" w:type="dxa"/>
            <w:gridSpan w:val="2"/>
            <w:vAlign w:val="center"/>
          </w:tcPr>
          <w:p w14:paraId="57570AC7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41456835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EBB9305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1D03F186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B5558D4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543D8AD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254BAE3" w14:textId="77777777">
        <w:tc>
          <w:tcPr>
            <w:tcW w:w="888" w:type="dxa"/>
            <w:vMerge/>
            <w:vAlign w:val="center"/>
          </w:tcPr>
          <w:p w14:paraId="5AF27F51" w14:textId="77777777" w:rsidR="002F27F7" w:rsidRDefault="002F27F7"/>
        </w:tc>
        <w:tc>
          <w:tcPr>
            <w:tcW w:w="1301" w:type="dxa"/>
            <w:vAlign w:val="center"/>
          </w:tcPr>
          <w:p w14:paraId="240B2570" w14:textId="77777777" w:rsidR="002F27F7" w:rsidRDefault="00E3715C">
            <w:r>
              <w:t>5009</w:t>
            </w:r>
          </w:p>
        </w:tc>
        <w:tc>
          <w:tcPr>
            <w:tcW w:w="1075" w:type="dxa"/>
            <w:gridSpan w:val="2"/>
            <w:vAlign w:val="center"/>
          </w:tcPr>
          <w:p w14:paraId="5AA7F973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7919A0B8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7379AEB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B3F0EBF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D25AC60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4952A36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04AB9BB" w14:textId="77777777">
        <w:tc>
          <w:tcPr>
            <w:tcW w:w="888" w:type="dxa"/>
            <w:vMerge/>
            <w:vAlign w:val="center"/>
          </w:tcPr>
          <w:p w14:paraId="0792369D" w14:textId="77777777" w:rsidR="002F27F7" w:rsidRDefault="002F27F7"/>
        </w:tc>
        <w:tc>
          <w:tcPr>
            <w:tcW w:w="1301" w:type="dxa"/>
            <w:vAlign w:val="center"/>
          </w:tcPr>
          <w:p w14:paraId="0F45D598" w14:textId="77777777" w:rsidR="002F27F7" w:rsidRDefault="00E3715C">
            <w:r>
              <w:t>5010</w:t>
            </w:r>
          </w:p>
        </w:tc>
        <w:tc>
          <w:tcPr>
            <w:tcW w:w="1075" w:type="dxa"/>
            <w:gridSpan w:val="2"/>
            <w:vAlign w:val="center"/>
          </w:tcPr>
          <w:p w14:paraId="051FE74E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33F93D51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BB2216E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BB968B7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2F31E5B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13E055D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493BDEA" w14:textId="77777777">
        <w:tc>
          <w:tcPr>
            <w:tcW w:w="888" w:type="dxa"/>
            <w:vMerge/>
            <w:vAlign w:val="center"/>
          </w:tcPr>
          <w:p w14:paraId="6DC4087B" w14:textId="77777777" w:rsidR="002F27F7" w:rsidRDefault="002F27F7"/>
        </w:tc>
        <w:tc>
          <w:tcPr>
            <w:tcW w:w="1301" w:type="dxa"/>
            <w:vAlign w:val="center"/>
          </w:tcPr>
          <w:p w14:paraId="148656D0" w14:textId="77777777" w:rsidR="002F27F7" w:rsidRDefault="00E3715C">
            <w:r>
              <w:t>5011</w:t>
            </w:r>
          </w:p>
        </w:tc>
        <w:tc>
          <w:tcPr>
            <w:tcW w:w="1075" w:type="dxa"/>
            <w:gridSpan w:val="2"/>
            <w:vAlign w:val="center"/>
          </w:tcPr>
          <w:p w14:paraId="00BD346C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7590B1F4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4B07C99D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4CE67AD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7D6C10F1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35D2D72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EB5CE9E" w14:textId="77777777">
        <w:tc>
          <w:tcPr>
            <w:tcW w:w="888" w:type="dxa"/>
            <w:vMerge/>
            <w:vAlign w:val="center"/>
          </w:tcPr>
          <w:p w14:paraId="62E9AB4C" w14:textId="77777777" w:rsidR="002F27F7" w:rsidRDefault="002F27F7"/>
        </w:tc>
        <w:tc>
          <w:tcPr>
            <w:tcW w:w="1301" w:type="dxa"/>
            <w:vAlign w:val="center"/>
          </w:tcPr>
          <w:p w14:paraId="395D7507" w14:textId="77777777" w:rsidR="002F27F7" w:rsidRDefault="00E3715C">
            <w:r>
              <w:t>5012</w:t>
            </w:r>
          </w:p>
        </w:tc>
        <w:tc>
          <w:tcPr>
            <w:tcW w:w="1075" w:type="dxa"/>
            <w:gridSpan w:val="2"/>
            <w:vAlign w:val="center"/>
          </w:tcPr>
          <w:p w14:paraId="515F4F08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5067B64E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35C9A45B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13B2FE9E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4DEB8C8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7F63B22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2A43F34" w14:textId="77777777">
        <w:tc>
          <w:tcPr>
            <w:tcW w:w="888" w:type="dxa"/>
            <w:vMerge/>
            <w:vAlign w:val="center"/>
          </w:tcPr>
          <w:p w14:paraId="0FC45E71" w14:textId="77777777" w:rsidR="002F27F7" w:rsidRDefault="002F27F7"/>
        </w:tc>
        <w:tc>
          <w:tcPr>
            <w:tcW w:w="1301" w:type="dxa"/>
            <w:vAlign w:val="center"/>
          </w:tcPr>
          <w:p w14:paraId="7B67BCC2" w14:textId="77777777" w:rsidR="002F27F7" w:rsidRDefault="00E3715C">
            <w:r>
              <w:t>5013</w:t>
            </w:r>
          </w:p>
        </w:tc>
        <w:tc>
          <w:tcPr>
            <w:tcW w:w="1075" w:type="dxa"/>
            <w:gridSpan w:val="2"/>
            <w:vAlign w:val="center"/>
          </w:tcPr>
          <w:p w14:paraId="55C16905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77E6B91C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69584E45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7BBFAADE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30B05E1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58ED4CB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4F7B3AA" w14:textId="77777777">
        <w:tc>
          <w:tcPr>
            <w:tcW w:w="888" w:type="dxa"/>
            <w:vMerge/>
            <w:vAlign w:val="center"/>
          </w:tcPr>
          <w:p w14:paraId="12198602" w14:textId="77777777" w:rsidR="002F27F7" w:rsidRDefault="002F27F7"/>
        </w:tc>
        <w:tc>
          <w:tcPr>
            <w:tcW w:w="1301" w:type="dxa"/>
            <w:vAlign w:val="center"/>
          </w:tcPr>
          <w:p w14:paraId="7836C594" w14:textId="77777777" w:rsidR="002F27F7" w:rsidRDefault="00E3715C">
            <w:r>
              <w:t>5014</w:t>
            </w:r>
          </w:p>
        </w:tc>
        <w:tc>
          <w:tcPr>
            <w:tcW w:w="1075" w:type="dxa"/>
            <w:gridSpan w:val="2"/>
            <w:vAlign w:val="center"/>
          </w:tcPr>
          <w:p w14:paraId="6846AA36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79FCC5BC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713AC19E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7622C235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E81562E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32D3DDF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B982011" w14:textId="77777777">
        <w:tc>
          <w:tcPr>
            <w:tcW w:w="888" w:type="dxa"/>
            <w:vMerge/>
            <w:vAlign w:val="center"/>
          </w:tcPr>
          <w:p w14:paraId="2DB42D31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74367F9F" w14:textId="77777777" w:rsidR="002F27F7" w:rsidRDefault="00E3715C">
            <w:r>
              <w:t>5015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69CAFA42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2AEFADCA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47EAE2DE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190E393D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51B6A3CA" w14:textId="77777777" w:rsidR="002F27F7" w:rsidRDefault="00E3715C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66B652E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88CB556" w14:textId="77777777">
        <w:tc>
          <w:tcPr>
            <w:tcW w:w="888" w:type="dxa"/>
            <w:vMerge/>
            <w:vAlign w:val="center"/>
          </w:tcPr>
          <w:p w14:paraId="16132171" w14:textId="77777777" w:rsidR="002F27F7" w:rsidRDefault="002F27F7"/>
        </w:tc>
        <w:tc>
          <w:tcPr>
            <w:tcW w:w="1301" w:type="dxa"/>
            <w:vMerge/>
            <w:vAlign w:val="center"/>
          </w:tcPr>
          <w:p w14:paraId="76F6A9DD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6FDF7DDE" w14:textId="77777777" w:rsidR="002F27F7" w:rsidRDefault="002F27F7"/>
        </w:tc>
        <w:tc>
          <w:tcPr>
            <w:tcW w:w="1131" w:type="dxa"/>
            <w:vAlign w:val="center"/>
          </w:tcPr>
          <w:p w14:paraId="6BEC8DC7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6D080D4B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68F2D5C7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470023E9" w14:textId="77777777" w:rsidR="002F27F7" w:rsidRDefault="002F27F7"/>
        </w:tc>
        <w:tc>
          <w:tcPr>
            <w:tcW w:w="1143" w:type="dxa"/>
            <w:vMerge/>
            <w:vAlign w:val="center"/>
          </w:tcPr>
          <w:p w14:paraId="6B6E7BB5" w14:textId="77777777" w:rsidR="002F27F7" w:rsidRDefault="002F27F7"/>
        </w:tc>
      </w:tr>
      <w:tr w:rsidR="002F27F7" w14:paraId="4FC195A9" w14:textId="77777777">
        <w:tc>
          <w:tcPr>
            <w:tcW w:w="888" w:type="dxa"/>
            <w:vMerge/>
            <w:vAlign w:val="center"/>
          </w:tcPr>
          <w:p w14:paraId="19154AFC" w14:textId="77777777" w:rsidR="002F27F7" w:rsidRDefault="002F27F7"/>
        </w:tc>
        <w:tc>
          <w:tcPr>
            <w:tcW w:w="1301" w:type="dxa"/>
            <w:vAlign w:val="center"/>
          </w:tcPr>
          <w:p w14:paraId="60EA5580" w14:textId="77777777" w:rsidR="002F27F7" w:rsidRDefault="00E3715C">
            <w:r>
              <w:t>5016</w:t>
            </w:r>
          </w:p>
        </w:tc>
        <w:tc>
          <w:tcPr>
            <w:tcW w:w="1075" w:type="dxa"/>
            <w:gridSpan w:val="2"/>
            <w:vAlign w:val="center"/>
          </w:tcPr>
          <w:p w14:paraId="18DEF2EF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3C1A6FB9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5D3CEF30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05B0DC42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CFE7EF4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7A59529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69CAA4A" w14:textId="77777777">
        <w:tc>
          <w:tcPr>
            <w:tcW w:w="888" w:type="dxa"/>
            <w:vMerge w:val="restart"/>
            <w:vAlign w:val="center"/>
          </w:tcPr>
          <w:p w14:paraId="50976084" w14:textId="77777777" w:rsidR="002F27F7" w:rsidRDefault="00E3715C">
            <w:r>
              <w:t>6</w:t>
            </w:r>
          </w:p>
        </w:tc>
        <w:tc>
          <w:tcPr>
            <w:tcW w:w="1301" w:type="dxa"/>
            <w:vAlign w:val="center"/>
          </w:tcPr>
          <w:p w14:paraId="5A5E85E9" w14:textId="77777777" w:rsidR="002F27F7" w:rsidRDefault="00E3715C">
            <w:r>
              <w:t>6001</w:t>
            </w:r>
          </w:p>
        </w:tc>
        <w:tc>
          <w:tcPr>
            <w:tcW w:w="1075" w:type="dxa"/>
            <w:gridSpan w:val="2"/>
            <w:vAlign w:val="center"/>
          </w:tcPr>
          <w:p w14:paraId="7744334D" w14:textId="77777777" w:rsidR="002F27F7" w:rsidRDefault="00E3715C">
            <w:r>
              <w:t>39.46</w:t>
            </w:r>
          </w:p>
        </w:tc>
        <w:tc>
          <w:tcPr>
            <w:tcW w:w="1131" w:type="dxa"/>
            <w:vAlign w:val="center"/>
          </w:tcPr>
          <w:p w14:paraId="0E711440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232297B8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12337BA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F1D91CB" w14:textId="77777777" w:rsidR="002F27F7" w:rsidRDefault="00E3715C">
            <w:r>
              <w:t>0.0228</w:t>
            </w:r>
          </w:p>
        </w:tc>
        <w:tc>
          <w:tcPr>
            <w:tcW w:w="1143" w:type="dxa"/>
            <w:vAlign w:val="center"/>
          </w:tcPr>
          <w:p w14:paraId="6C6EED9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B8A82C3" w14:textId="77777777">
        <w:tc>
          <w:tcPr>
            <w:tcW w:w="888" w:type="dxa"/>
            <w:vMerge/>
            <w:vAlign w:val="center"/>
          </w:tcPr>
          <w:p w14:paraId="733DD82F" w14:textId="77777777" w:rsidR="002F27F7" w:rsidRDefault="002F27F7"/>
        </w:tc>
        <w:tc>
          <w:tcPr>
            <w:tcW w:w="1301" w:type="dxa"/>
            <w:vAlign w:val="center"/>
          </w:tcPr>
          <w:p w14:paraId="269B744B" w14:textId="77777777" w:rsidR="002F27F7" w:rsidRDefault="00E3715C">
            <w:r>
              <w:t>6002</w:t>
            </w:r>
          </w:p>
        </w:tc>
        <w:tc>
          <w:tcPr>
            <w:tcW w:w="1075" w:type="dxa"/>
            <w:gridSpan w:val="2"/>
            <w:vAlign w:val="center"/>
          </w:tcPr>
          <w:p w14:paraId="34C92668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23D3305C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7F30552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1201B11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7BB33D2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33BFAE3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12C3401" w14:textId="77777777">
        <w:tc>
          <w:tcPr>
            <w:tcW w:w="888" w:type="dxa"/>
            <w:vMerge/>
            <w:vAlign w:val="center"/>
          </w:tcPr>
          <w:p w14:paraId="6BC7616F" w14:textId="77777777" w:rsidR="002F27F7" w:rsidRDefault="002F27F7"/>
        </w:tc>
        <w:tc>
          <w:tcPr>
            <w:tcW w:w="1301" w:type="dxa"/>
            <w:vAlign w:val="center"/>
          </w:tcPr>
          <w:p w14:paraId="5AF1BD0F" w14:textId="77777777" w:rsidR="002F27F7" w:rsidRDefault="00E3715C">
            <w:r>
              <w:t>6003</w:t>
            </w:r>
          </w:p>
        </w:tc>
        <w:tc>
          <w:tcPr>
            <w:tcW w:w="1075" w:type="dxa"/>
            <w:gridSpan w:val="2"/>
            <w:vAlign w:val="center"/>
          </w:tcPr>
          <w:p w14:paraId="06EECB49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11F9530A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24F35DDB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7646F61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311A764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674F884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E711E0F" w14:textId="77777777">
        <w:tc>
          <w:tcPr>
            <w:tcW w:w="888" w:type="dxa"/>
            <w:vMerge/>
            <w:vAlign w:val="center"/>
          </w:tcPr>
          <w:p w14:paraId="47D40240" w14:textId="77777777" w:rsidR="002F27F7" w:rsidRDefault="002F27F7"/>
        </w:tc>
        <w:tc>
          <w:tcPr>
            <w:tcW w:w="1301" w:type="dxa"/>
            <w:vAlign w:val="center"/>
          </w:tcPr>
          <w:p w14:paraId="2B671CB4" w14:textId="77777777" w:rsidR="002F27F7" w:rsidRDefault="00E3715C">
            <w:r>
              <w:t>6004</w:t>
            </w:r>
          </w:p>
        </w:tc>
        <w:tc>
          <w:tcPr>
            <w:tcW w:w="1075" w:type="dxa"/>
            <w:gridSpan w:val="2"/>
            <w:vAlign w:val="center"/>
          </w:tcPr>
          <w:p w14:paraId="2DC4FBDC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78FEF1EC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793E41E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FA336A1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3738F43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234BCFD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AF3744D" w14:textId="77777777">
        <w:tc>
          <w:tcPr>
            <w:tcW w:w="888" w:type="dxa"/>
            <w:vMerge/>
            <w:vAlign w:val="center"/>
          </w:tcPr>
          <w:p w14:paraId="449AECB5" w14:textId="77777777" w:rsidR="002F27F7" w:rsidRDefault="002F27F7"/>
        </w:tc>
        <w:tc>
          <w:tcPr>
            <w:tcW w:w="1301" w:type="dxa"/>
            <w:vAlign w:val="center"/>
          </w:tcPr>
          <w:p w14:paraId="0677ABA2" w14:textId="77777777" w:rsidR="002F27F7" w:rsidRDefault="00E3715C">
            <w:r>
              <w:t>6005</w:t>
            </w:r>
          </w:p>
        </w:tc>
        <w:tc>
          <w:tcPr>
            <w:tcW w:w="1075" w:type="dxa"/>
            <w:gridSpan w:val="2"/>
            <w:vAlign w:val="center"/>
          </w:tcPr>
          <w:p w14:paraId="38000B17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74B655C2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204DC9B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F8FD3CA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BBCD00A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0585D97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2292E13" w14:textId="77777777">
        <w:tc>
          <w:tcPr>
            <w:tcW w:w="888" w:type="dxa"/>
            <w:vMerge/>
            <w:vAlign w:val="center"/>
          </w:tcPr>
          <w:p w14:paraId="68C1AD46" w14:textId="77777777" w:rsidR="002F27F7" w:rsidRDefault="002F27F7"/>
        </w:tc>
        <w:tc>
          <w:tcPr>
            <w:tcW w:w="1301" w:type="dxa"/>
            <w:vAlign w:val="center"/>
          </w:tcPr>
          <w:p w14:paraId="692147A5" w14:textId="77777777" w:rsidR="002F27F7" w:rsidRDefault="00E3715C">
            <w:r>
              <w:t>6006</w:t>
            </w:r>
          </w:p>
        </w:tc>
        <w:tc>
          <w:tcPr>
            <w:tcW w:w="1075" w:type="dxa"/>
            <w:gridSpan w:val="2"/>
            <w:vAlign w:val="center"/>
          </w:tcPr>
          <w:p w14:paraId="3CC67064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23D271F0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B69D436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5FEF529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10FDBB2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786BFF2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FC0C7B3" w14:textId="77777777">
        <w:tc>
          <w:tcPr>
            <w:tcW w:w="888" w:type="dxa"/>
            <w:vMerge/>
            <w:vAlign w:val="center"/>
          </w:tcPr>
          <w:p w14:paraId="60D968BD" w14:textId="77777777" w:rsidR="002F27F7" w:rsidRDefault="002F27F7"/>
        </w:tc>
        <w:tc>
          <w:tcPr>
            <w:tcW w:w="1301" w:type="dxa"/>
            <w:vAlign w:val="center"/>
          </w:tcPr>
          <w:p w14:paraId="0F9412B3" w14:textId="77777777" w:rsidR="002F27F7" w:rsidRDefault="00E3715C">
            <w:r>
              <w:t>6007</w:t>
            </w:r>
          </w:p>
        </w:tc>
        <w:tc>
          <w:tcPr>
            <w:tcW w:w="1075" w:type="dxa"/>
            <w:gridSpan w:val="2"/>
            <w:vAlign w:val="center"/>
          </w:tcPr>
          <w:p w14:paraId="3E9E100E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50DAB74F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1B743D0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1EB174E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8DEA2F4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301E26B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A89DB01" w14:textId="77777777">
        <w:tc>
          <w:tcPr>
            <w:tcW w:w="888" w:type="dxa"/>
            <w:vMerge/>
            <w:vAlign w:val="center"/>
          </w:tcPr>
          <w:p w14:paraId="71B9E9DA" w14:textId="77777777" w:rsidR="002F27F7" w:rsidRDefault="002F27F7"/>
        </w:tc>
        <w:tc>
          <w:tcPr>
            <w:tcW w:w="1301" w:type="dxa"/>
            <w:vAlign w:val="center"/>
          </w:tcPr>
          <w:p w14:paraId="044D4982" w14:textId="77777777" w:rsidR="002F27F7" w:rsidRDefault="00E3715C">
            <w:r>
              <w:t>6008</w:t>
            </w:r>
          </w:p>
        </w:tc>
        <w:tc>
          <w:tcPr>
            <w:tcW w:w="1075" w:type="dxa"/>
            <w:gridSpan w:val="2"/>
            <w:vAlign w:val="center"/>
          </w:tcPr>
          <w:p w14:paraId="2409B6B4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23B2CCE4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D6B14D5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300AE63A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D2F176A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02A1F6E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BA00C51" w14:textId="77777777">
        <w:tc>
          <w:tcPr>
            <w:tcW w:w="888" w:type="dxa"/>
            <w:vMerge/>
            <w:vAlign w:val="center"/>
          </w:tcPr>
          <w:p w14:paraId="35A37C19" w14:textId="77777777" w:rsidR="002F27F7" w:rsidRDefault="002F27F7"/>
        </w:tc>
        <w:tc>
          <w:tcPr>
            <w:tcW w:w="1301" w:type="dxa"/>
            <w:vAlign w:val="center"/>
          </w:tcPr>
          <w:p w14:paraId="5BDCA78B" w14:textId="77777777" w:rsidR="002F27F7" w:rsidRDefault="00E3715C">
            <w:r>
              <w:t>6009</w:t>
            </w:r>
          </w:p>
        </w:tc>
        <w:tc>
          <w:tcPr>
            <w:tcW w:w="1075" w:type="dxa"/>
            <w:gridSpan w:val="2"/>
            <w:vAlign w:val="center"/>
          </w:tcPr>
          <w:p w14:paraId="3B145EE1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1788C059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447CB4E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14F594A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C21195D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7CD6E87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374069A" w14:textId="77777777">
        <w:tc>
          <w:tcPr>
            <w:tcW w:w="888" w:type="dxa"/>
            <w:vMerge/>
            <w:vAlign w:val="center"/>
          </w:tcPr>
          <w:p w14:paraId="2605748A" w14:textId="77777777" w:rsidR="002F27F7" w:rsidRDefault="002F27F7"/>
        </w:tc>
        <w:tc>
          <w:tcPr>
            <w:tcW w:w="1301" w:type="dxa"/>
            <w:vAlign w:val="center"/>
          </w:tcPr>
          <w:p w14:paraId="3A54A84D" w14:textId="77777777" w:rsidR="002F27F7" w:rsidRDefault="00E3715C">
            <w:r>
              <w:t>6010</w:t>
            </w:r>
          </w:p>
        </w:tc>
        <w:tc>
          <w:tcPr>
            <w:tcW w:w="1075" w:type="dxa"/>
            <w:gridSpan w:val="2"/>
            <w:vAlign w:val="center"/>
          </w:tcPr>
          <w:p w14:paraId="5CC96777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359323BC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8CEC587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F7CAAE7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CB5381C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5F365BF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5CB95D1" w14:textId="77777777">
        <w:tc>
          <w:tcPr>
            <w:tcW w:w="888" w:type="dxa"/>
            <w:vMerge/>
            <w:vAlign w:val="center"/>
          </w:tcPr>
          <w:p w14:paraId="552E07ED" w14:textId="77777777" w:rsidR="002F27F7" w:rsidRDefault="002F27F7"/>
        </w:tc>
        <w:tc>
          <w:tcPr>
            <w:tcW w:w="1301" w:type="dxa"/>
            <w:vAlign w:val="center"/>
          </w:tcPr>
          <w:p w14:paraId="61F301F6" w14:textId="77777777" w:rsidR="002F27F7" w:rsidRDefault="00E3715C">
            <w:r>
              <w:t>6011</w:t>
            </w:r>
          </w:p>
        </w:tc>
        <w:tc>
          <w:tcPr>
            <w:tcW w:w="1075" w:type="dxa"/>
            <w:gridSpan w:val="2"/>
            <w:vAlign w:val="center"/>
          </w:tcPr>
          <w:p w14:paraId="429F25AA" w14:textId="77777777" w:rsidR="002F27F7" w:rsidRDefault="00E3715C">
            <w:r>
              <w:t>34.66</w:t>
            </w:r>
          </w:p>
        </w:tc>
        <w:tc>
          <w:tcPr>
            <w:tcW w:w="1131" w:type="dxa"/>
            <w:vAlign w:val="center"/>
          </w:tcPr>
          <w:p w14:paraId="6E74C8CA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147EC0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F36080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6DEE5B0" w14:textId="77777777" w:rsidR="002F27F7" w:rsidRDefault="00E3715C">
            <w:r>
              <w:t>0.0260</w:t>
            </w:r>
          </w:p>
        </w:tc>
        <w:tc>
          <w:tcPr>
            <w:tcW w:w="1143" w:type="dxa"/>
            <w:vAlign w:val="center"/>
          </w:tcPr>
          <w:p w14:paraId="501E4F0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7695730" w14:textId="77777777">
        <w:tc>
          <w:tcPr>
            <w:tcW w:w="888" w:type="dxa"/>
            <w:vMerge/>
            <w:vAlign w:val="center"/>
          </w:tcPr>
          <w:p w14:paraId="5E3F4293" w14:textId="77777777" w:rsidR="002F27F7" w:rsidRDefault="002F27F7"/>
        </w:tc>
        <w:tc>
          <w:tcPr>
            <w:tcW w:w="1301" w:type="dxa"/>
            <w:vAlign w:val="center"/>
          </w:tcPr>
          <w:p w14:paraId="3BE9DE77" w14:textId="77777777" w:rsidR="002F27F7" w:rsidRDefault="00E3715C">
            <w:r>
              <w:t>6012</w:t>
            </w:r>
          </w:p>
        </w:tc>
        <w:tc>
          <w:tcPr>
            <w:tcW w:w="1075" w:type="dxa"/>
            <w:gridSpan w:val="2"/>
            <w:vAlign w:val="center"/>
          </w:tcPr>
          <w:p w14:paraId="160845A3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56643FDA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5EF26C87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153A6B2F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7D2EB260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037E17F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C56E54D" w14:textId="77777777">
        <w:tc>
          <w:tcPr>
            <w:tcW w:w="888" w:type="dxa"/>
            <w:vMerge/>
            <w:vAlign w:val="center"/>
          </w:tcPr>
          <w:p w14:paraId="3F428FB9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77908A64" w14:textId="77777777" w:rsidR="002F27F7" w:rsidRDefault="00E3715C">
            <w:r>
              <w:t>6013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7F1A0487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242CA5F5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5FE765AB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4B343DC4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E327094" w14:textId="77777777" w:rsidR="002F27F7" w:rsidRDefault="00E3715C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6015B89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B931A11" w14:textId="77777777">
        <w:tc>
          <w:tcPr>
            <w:tcW w:w="888" w:type="dxa"/>
            <w:vMerge/>
            <w:vAlign w:val="center"/>
          </w:tcPr>
          <w:p w14:paraId="6CA78526" w14:textId="77777777" w:rsidR="002F27F7" w:rsidRDefault="002F27F7"/>
        </w:tc>
        <w:tc>
          <w:tcPr>
            <w:tcW w:w="1301" w:type="dxa"/>
            <w:vMerge/>
            <w:vAlign w:val="center"/>
          </w:tcPr>
          <w:p w14:paraId="71ABFC43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6DF9811C" w14:textId="77777777" w:rsidR="002F27F7" w:rsidRDefault="002F27F7"/>
        </w:tc>
        <w:tc>
          <w:tcPr>
            <w:tcW w:w="1131" w:type="dxa"/>
            <w:vAlign w:val="center"/>
          </w:tcPr>
          <w:p w14:paraId="17DB093C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48FDF23A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51427416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7D6C41BC" w14:textId="77777777" w:rsidR="002F27F7" w:rsidRDefault="002F27F7"/>
        </w:tc>
        <w:tc>
          <w:tcPr>
            <w:tcW w:w="1143" w:type="dxa"/>
            <w:vMerge/>
            <w:vAlign w:val="center"/>
          </w:tcPr>
          <w:p w14:paraId="3D22D005" w14:textId="77777777" w:rsidR="002F27F7" w:rsidRDefault="002F27F7"/>
        </w:tc>
      </w:tr>
      <w:tr w:rsidR="002F27F7" w14:paraId="4CE91AF7" w14:textId="77777777">
        <w:tc>
          <w:tcPr>
            <w:tcW w:w="888" w:type="dxa"/>
            <w:vMerge/>
            <w:vAlign w:val="center"/>
          </w:tcPr>
          <w:p w14:paraId="555BFE9A" w14:textId="77777777" w:rsidR="002F27F7" w:rsidRDefault="002F27F7"/>
        </w:tc>
        <w:tc>
          <w:tcPr>
            <w:tcW w:w="1301" w:type="dxa"/>
            <w:vAlign w:val="center"/>
          </w:tcPr>
          <w:p w14:paraId="454340AC" w14:textId="77777777" w:rsidR="002F27F7" w:rsidRDefault="00E3715C">
            <w:r>
              <w:t>6014</w:t>
            </w:r>
          </w:p>
        </w:tc>
        <w:tc>
          <w:tcPr>
            <w:tcW w:w="1075" w:type="dxa"/>
            <w:gridSpan w:val="2"/>
            <w:vAlign w:val="center"/>
          </w:tcPr>
          <w:p w14:paraId="4014E173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7C19BFE2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02E32968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5FB82843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36ED75FF" w14:textId="77777777" w:rsidR="002F27F7" w:rsidRDefault="00E3715C">
            <w:r>
              <w:t>0.0456</w:t>
            </w:r>
          </w:p>
        </w:tc>
        <w:tc>
          <w:tcPr>
            <w:tcW w:w="1143" w:type="dxa"/>
            <w:vAlign w:val="center"/>
          </w:tcPr>
          <w:p w14:paraId="4ED4987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011972" w14:textId="77777777">
        <w:tc>
          <w:tcPr>
            <w:tcW w:w="888" w:type="dxa"/>
            <w:vMerge w:val="restart"/>
            <w:vAlign w:val="center"/>
          </w:tcPr>
          <w:p w14:paraId="25BC4F7F" w14:textId="77777777" w:rsidR="002F27F7" w:rsidRDefault="00E3715C">
            <w:r>
              <w:t>7</w:t>
            </w:r>
          </w:p>
        </w:tc>
        <w:tc>
          <w:tcPr>
            <w:tcW w:w="1301" w:type="dxa"/>
            <w:vAlign w:val="center"/>
          </w:tcPr>
          <w:p w14:paraId="444285D7" w14:textId="77777777" w:rsidR="002F27F7" w:rsidRDefault="00E3715C">
            <w:r>
              <w:t>7001</w:t>
            </w:r>
          </w:p>
        </w:tc>
        <w:tc>
          <w:tcPr>
            <w:tcW w:w="1075" w:type="dxa"/>
            <w:gridSpan w:val="2"/>
            <w:vAlign w:val="center"/>
          </w:tcPr>
          <w:p w14:paraId="4715669E" w14:textId="77777777" w:rsidR="002F27F7" w:rsidRDefault="00E3715C">
            <w:r>
              <w:t>39.46</w:t>
            </w:r>
          </w:p>
        </w:tc>
        <w:tc>
          <w:tcPr>
            <w:tcW w:w="1131" w:type="dxa"/>
            <w:vAlign w:val="center"/>
          </w:tcPr>
          <w:p w14:paraId="1B0E8940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7B42B87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5F69442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FA2AD5A" w14:textId="77777777" w:rsidR="002F27F7" w:rsidRDefault="00E3715C">
            <w:r>
              <w:t>0.0228</w:t>
            </w:r>
          </w:p>
        </w:tc>
        <w:tc>
          <w:tcPr>
            <w:tcW w:w="1143" w:type="dxa"/>
            <w:vAlign w:val="center"/>
          </w:tcPr>
          <w:p w14:paraId="6EE1157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663A27D" w14:textId="77777777">
        <w:tc>
          <w:tcPr>
            <w:tcW w:w="888" w:type="dxa"/>
            <w:vMerge/>
            <w:vAlign w:val="center"/>
          </w:tcPr>
          <w:p w14:paraId="613A12A3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0BE9EA75" w14:textId="77777777" w:rsidR="002F27F7" w:rsidRDefault="00E3715C">
            <w:r>
              <w:t>7002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7D44BEB" w14:textId="77777777" w:rsidR="002F27F7" w:rsidRDefault="00E3715C">
            <w:r>
              <w:t>29.59</w:t>
            </w:r>
          </w:p>
        </w:tc>
        <w:tc>
          <w:tcPr>
            <w:tcW w:w="1131" w:type="dxa"/>
            <w:vAlign w:val="center"/>
          </w:tcPr>
          <w:p w14:paraId="16713FCE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11A9759D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2D11CF38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1F476040" w14:textId="77777777" w:rsidR="002F27F7" w:rsidRDefault="00E3715C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104446F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357284" w14:textId="77777777">
        <w:tc>
          <w:tcPr>
            <w:tcW w:w="888" w:type="dxa"/>
            <w:vMerge/>
            <w:vAlign w:val="center"/>
          </w:tcPr>
          <w:p w14:paraId="575D5BB1" w14:textId="77777777" w:rsidR="002F27F7" w:rsidRDefault="002F27F7"/>
        </w:tc>
        <w:tc>
          <w:tcPr>
            <w:tcW w:w="1301" w:type="dxa"/>
            <w:vMerge/>
            <w:vAlign w:val="center"/>
          </w:tcPr>
          <w:p w14:paraId="33937DAD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3C4930A9" w14:textId="77777777" w:rsidR="002F27F7" w:rsidRDefault="002F27F7"/>
        </w:tc>
        <w:tc>
          <w:tcPr>
            <w:tcW w:w="1131" w:type="dxa"/>
            <w:vAlign w:val="center"/>
          </w:tcPr>
          <w:p w14:paraId="5EDCA2ED" w14:textId="77777777" w:rsidR="002F27F7" w:rsidRDefault="00E3715C">
            <w:r>
              <w:t>C-0915</w:t>
            </w:r>
          </w:p>
        </w:tc>
        <w:tc>
          <w:tcPr>
            <w:tcW w:w="1415" w:type="dxa"/>
            <w:vAlign w:val="center"/>
          </w:tcPr>
          <w:p w14:paraId="51634EA4" w14:textId="77777777" w:rsidR="002F27F7" w:rsidRDefault="00E3715C">
            <w:r>
              <w:t>1.35</w:t>
            </w:r>
          </w:p>
        </w:tc>
        <w:tc>
          <w:tcPr>
            <w:tcW w:w="1245" w:type="dxa"/>
            <w:vAlign w:val="center"/>
          </w:tcPr>
          <w:p w14:paraId="69CCBCAC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E6EFD2E" w14:textId="77777777" w:rsidR="002F27F7" w:rsidRDefault="002F27F7"/>
        </w:tc>
        <w:tc>
          <w:tcPr>
            <w:tcW w:w="1143" w:type="dxa"/>
            <w:vMerge/>
            <w:vAlign w:val="center"/>
          </w:tcPr>
          <w:p w14:paraId="32F3C0BA" w14:textId="77777777" w:rsidR="002F27F7" w:rsidRDefault="002F27F7"/>
        </w:tc>
      </w:tr>
      <w:tr w:rsidR="002F27F7" w14:paraId="68967935" w14:textId="77777777">
        <w:tc>
          <w:tcPr>
            <w:tcW w:w="888" w:type="dxa"/>
            <w:vMerge/>
            <w:vAlign w:val="center"/>
          </w:tcPr>
          <w:p w14:paraId="39770EB7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277C5760" w14:textId="77777777" w:rsidR="002F27F7" w:rsidRDefault="00E3715C">
            <w:r>
              <w:t>7003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6830CFFF" w14:textId="77777777" w:rsidR="002F27F7" w:rsidRDefault="00E3715C">
            <w:r>
              <w:t>29.54</w:t>
            </w:r>
          </w:p>
        </w:tc>
        <w:tc>
          <w:tcPr>
            <w:tcW w:w="1131" w:type="dxa"/>
            <w:vAlign w:val="center"/>
          </w:tcPr>
          <w:p w14:paraId="33A84679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9A46BD1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13C9254B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6A86518" w14:textId="77777777" w:rsidR="002F27F7" w:rsidRDefault="00E3715C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253B221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7CF37FA" w14:textId="77777777">
        <w:tc>
          <w:tcPr>
            <w:tcW w:w="888" w:type="dxa"/>
            <w:vMerge/>
            <w:vAlign w:val="center"/>
          </w:tcPr>
          <w:p w14:paraId="6FB4C556" w14:textId="77777777" w:rsidR="002F27F7" w:rsidRDefault="002F27F7"/>
        </w:tc>
        <w:tc>
          <w:tcPr>
            <w:tcW w:w="1301" w:type="dxa"/>
            <w:vMerge/>
            <w:vAlign w:val="center"/>
          </w:tcPr>
          <w:p w14:paraId="05036157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6DBA0C10" w14:textId="77777777" w:rsidR="002F27F7" w:rsidRDefault="002F27F7"/>
        </w:tc>
        <w:tc>
          <w:tcPr>
            <w:tcW w:w="1131" w:type="dxa"/>
            <w:vAlign w:val="center"/>
          </w:tcPr>
          <w:p w14:paraId="156DAA44" w14:textId="77777777" w:rsidR="002F27F7" w:rsidRDefault="00E3715C">
            <w:r>
              <w:t>C-1215</w:t>
            </w:r>
          </w:p>
        </w:tc>
        <w:tc>
          <w:tcPr>
            <w:tcW w:w="1415" w:type="dxa"/>
            <w:vAlign w:val="center"/>
          </w:tcPr>
          <w:p w14:paraId="2B29AE46" w14:textId="77777777" w:rsidR="002F27F7" w:rsidRDefault="00E3715C">
            <w:r>
              <w:t>1.80</w:t>
            </w:r>
          </w:p>
        </w:tc>
        <w:tc>
          <w:tcPr>
            <w:tcW w:w="1245" w:type="dxa"/>
            <w:vAlign w:val="center"/>
          </w:tcPr>
          <w:p w14:paraId="790F766A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13EA92E" w14:textId="77777777" w:rsidR="002F27F7" w:rsidRDefault="002F27F7"/>
        </w:tc>
        <w:tc>
          <w:tcPr>
            <w:tcW w:w="1143" w:type="dxa"/>
            <w:vMerge/>
            <w:vAlign w:val="center"/>
          </w:tcPr>
          <w:p w14:paraId="3BED4079" w14:textId="77777777" w:rsidR="002F27F7" w:rsidRDefault="002F27F7"/>
        </w:tc>
      </w:tr>
      <w:tr w:rsidR="002F27F7" w14:paraId="0BCCCAEA" w14:textId="77777777">
        <w:tc>
          <w:tcPr>
            <w:tcW w:w="888" w:type="dxa"/>
            <w:vMerge/>
            <w:vAlign w:val="center"/>
          </w:tcPr>
          <w:p w14:paraId="03A33961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27DD03A0" w14:textId="77777777" w:rsidR="002F27F7" w:rsidRDefault="00E3715C">
            <w:r>
              <w:t>7004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64E0CC3E" w14:textId="77777777" w:rsidR="002F27F7" w:rsidRDefault="00E3715C">
            <w:r>
              <w:t>29.54</w:t>
            </w:r>
          </w:p>
        </w:tc>
        <w:tc>
          <w:tcPr>
            <w:tcW w:w="1131" w:type="dxa"/>
            <w:vAlign w:val="center"/>
          </w:tcPr>
          <w:p w14:paraId="1F084C6E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C68CCA3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B7F5749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5F44960F" w14:textId="77777777" w:rsidR="002F27F7" w:rsidRDefault="00E3715C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653DB81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54BDEE1" w14:textId="77777777">
        <w:tc>
          <w:tcPr>
            <w:tcW w:w="888" w:type="dxa"/>
            <w:vMerge/>
            <w:vAlign w:val="center"/>
          </w:tcPr>
          <w:p w14:paraId="4A912416" w14:textId="77777777" w:rsidR="002F27F7" w:rsidRDefault="002F27F7"/>
        </w:tc>
        <w:tc>
          <w:tcPr>
            <w:tcW w:w="1301" w:type="dxa"/>
            <w:vMerge/>
            <w:vAlign w:val="center"/>
          </w:tcPr>
          <w:p w14:paraId="3D2238DC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64EC13BB" w14:textId="77777777" w:rsidR="002F27F7" w:rsidRDefault="002F27F7"/>
        </w:tc>
        <w:tc>
          <w:tcPr>
            <w:tcW w:w="1131" w:type="dxa"/>
            <w:vAlign w:val="center"/>
          </w:tcPr>
          <w:p w14:paraId="4FBDD588" w14:textId="77777777" w:rsidR="002F27F7" w:rsidRDefault="00E3715C">
            <w:r>
              <w:t>C-1215</w:t>
            </w:r>
          </w:p>
        </w:tc>
        <w:tc>
          <w:tcPr>
            <w:tcW w:w="1415" w:type="dxa"/>
            <w:vAlign w:val="center"/>
          </w:tcPr>
          <w:p w14:paraId="40B5B220" w14:textId="77777777" w:rsidR="002F27F7" w:rsidRDefault="00E3715C">
            <w:r>
              <w:t>1.80</w:t>
            </w:r>
          </w:p>
        </w:tc>
        <w:tc>
          <w:tcPr>
            <w:tcW w:w="1245" w:type="dxa"/>
            <w:vAlign w:val="center"/>
          </w:tcPr>
          <w:p w14:paraId="157F48CC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4F188569" w14:textId="77777777" w:rsidR="002F27F7" w:rsidRDefault="002F27F7"/>
        </w:tc>
        <w:tc>
          <w:tcPr>
            <w:tcW w:w="1143" w:type="dxa"/>
            <w:vMerge/>
            <w:vAlign w:val="center"/>
          </w:tcPr>
          <w:p w14:paraId="7AC2FC09" w14:textId="77777777" w:rsidR="002F27F7" w:rsidRDefault="002F27F7"/>
        </w:tc>
      </w:tr>
      <w:tr w:rsidR="002F27F7" w14:paraId="7DBBA87F" w14:textId="77777777">
        <w:tc>
          <w:tcPr>
            <w:tcW w:w="888" w:type="dxa"/>
            <w:vMerge/>
            <w:vAlign w:val="center"/>
          </w:tcPr>
          <w:p w14:paraId="6AB23015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50EB875F" w14:textId="77777777" w:rsidR="002F27F7" w:rsidRDefault="00E3715C">
            <w:r>
              <w:t>7005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76B51702" w14:textId="77777777" w:rsidR="002F27F7" w:rsidRDefault="00E3715C">
            <w:r>
              <w:t>29.54</w:t>
            </w:r>
          </w:p>
        </w:tc>
        <w:tc>
          <w:tcPr>
            <w:tcW w:w="1131" w:type="dxa"/>
            <w:vAlign w:val="center"/>
          </w:tcPr>
          <w:p w14:paraId="1C409D37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5DC19A0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17CFF661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02BA668" w14:textId="77777777" w:rsidR="002F27F7" w:rsidRDefault="00E3715C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459B9BF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CDAE24B" w14:textId="77777777">
        <w:tc>
          <w:tcPr>
            <w:tcW w:w="888" w:type="dxa"/>
            <w:vMerge/>
            <w:vAlign w:val="center"/>
          </w:tcPr>
          <w:p w14:paraId="233C18CF" w14:textId="77777777" w:rsidR="002F27F7" w:rsidRDefault="002F27F7"/>
        </w:tc>
        <w:tc>
          <w:tcPr>
            <w:tcW w:w="1301" w:type="dxa"/>
            <w:vMerge/>
            <w:vAlign w:val="center"/>
          </w:tcPr>
          <w:p w14:paraId="53907CAA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690B59D3" w14:textId="77777777" w:rsidR="002F27F7" w:rsidRDefault="002F27F7"/>
        </w:tc>
        <w:tc>
          <w:tcPr>
            <w:tcW w:w="1131" w:type="dxa"/>
            <w:vAlign w:val="center"/>
          </w:tcPr>
          <w:p w14:paraId="7381EC36" w14:textId="77777777" w:rsidR="002F27F7" w:rsidRDefault="00E3715C">
            <w:r>
              <w:t>C-1215</w:t>
            </w:r>
          </w:p>
        </w:tc>
        <w:tc>
          <w:tcPr>
            <w:tcW w:w="1415" w:type="dxa"/>
            <w:vAlign w:val="center"/>
          </w:tcPr>
          <w:p w14:paraId="5A4FB76C" w14:textId="77777777" w:rsidR="002F27F7" w:rsidRDefault="00E3715C">
            <w:r>
              <w:t>1.80</w:t>
            </w:r>
          </w:p>
        </w:tc>
        <w:tc>
          <w:tcPr>
            <w:tcW w:w="1245" w:type="dxa"/>
            <w:vAlign w:val="center"/>
          </w:tcPr>
          <w:p w14:paraId="3F3C81FA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0F532233" w14:textId="77777777" w:rsidR="002F27F7" w:rsidRDefault="002F27F7"/>
        </w:tc>
        <w:tc>
          <w:tcPr>
            <w:tcW w:w="1143" w:type="dxa"/>
            <w:vMerge/>
            <w:vAlign w:val="center"/>
          </w:tcPr>
          <w:p w14:paraId="0353B1DB" w14:textId="77777777" w:rsidR="002F27F7" w:rsidRDefault="002F27F7"/>
        </w:tc>
      </w:tr>
      <w:tr w:rsidR="002F27F7" w14:paraId="48EBEDA0" w14:textId="77777777">
        <w:tc>
          <w:tcPr>
            <w:tcW w:w="888" w:type="dxa"/>
            <w:vMerge/>
            <w:vAlign w:val="center"/>
          </w:tcPr>
          <w:p w14:paraId="342838E2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061AF439" w14:textId="77777777" w:rsidR="002F27F7" w:rsidRDefault="00E3715C">
            <w:r>
              <w:t>7006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5317D213" w14:textId="77777777" w:rsidR="002F27F7" w:rsidRDefault="00E3715C">
            <w:r>
              <w:t>29.54</w:t>
            </w:r>
          </w:p>
        </w:tc>
        <w:tc>
          <w:tcPr>
            <w:tcW w:w="1131" w:type="dxa"/>
            <w:vAlign w:val="center"/>
          </w:tcPr>
          <w:p w14:paraId="53E2F28D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447FE849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9FF02EC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71FFFBC" w14:textId="77777777" w:rsidR="002F27F7" w:rsidRDefault="00E3715C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31A2ADA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0B7BF90" w14:textId="77777777">
        <w:tc>
          <w:tcPr>
            <w:tcW w:w="888" w:type="dxa"/>
            <w:vMerge/>
            <w:vAlign w:val="center"/>
          </w:tcPr>
          <w:p w14:paraId="1E0801CC" w14:textId="77777777" w:rsidR="002F27F7" w:rsidRDefault="002F27F7"/>
        </w:tc>
        <w:tc>
          <w:tcPr>
            <w:tcW w:w="1301" w:type="dxa"/>
            <w:vMerge/>
            <w:vAlign w:val="center"/>
          </w:tcPr>
          <w:p w14:paraId="3439AD73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23BFF36A" w14:textId="77777777" w:rsidR="002F27F7" w:rsidRDefault="002F27F7"/>
        </w:tc>
        <w:tc>
          <w:tcPr>
            <w:tcW w:w="1131" w:type="dxa"/>
            <w:vAlign w:val="center"/>
          </w:tcPr>
          <w:p w14:paraId="15E9ECCC" w14:textId="77777777" w:rsidR="002F27F7" w:rsidRDefault="00E3715C">
            <w:r>
              <w:t>C-1215</w:t>
            </w:r>
          </w:p>
        </w:tc>
        <w:tc>
          <w:tcPr>
            <w:tcW w:w="1415" w:type="dxa"/>
            <w:vAlign w:val="center"/>
          </w:tcPr>
          <w:p w14:paraId="4A2E05EE" w14:textId="77777777" w:rsidR="002F27F7" w:rsidRDefault="00E3715C">
            <w:r>
              <w:t>1.80</w:t>
            </w:r>
          </w:p>
        </w:tc>
        <w:tc>
          <w:tcPr>
            <w:tcW w:w="1245" w:type="dxa"/>
            <w:vAlign w:val="center"/>
          </w:tcPr>
          <w:p w14:paraId="62A661A9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23FD874F" w14:textId="77777777" w:rsidR="002F27F7" w:rsidRDefault="002F27F7"/>
        </w:tc>
        <w:tc>
          <w:tcPr>
            <w:tcW w:w="1143" w:type="dxa"/>
            <w:vMerge/>
            <w:vAlign w:val="center"/>
          </w:tcPr>
          <w:p w14:paraId="503C9F4A" w14:textId="77777777" w:rsidR="002F27F7" w:rsidRDefault="002F27F7"/>
        </w:tc>
      </w:tr>
      <w:tr w:rsidR="002F27F7" w14:paraId="37830F7F" w14:textId="77777777">
        <w:tc>
          <w:tcPr>
            <w:tcW w:w="888" w:type="dxa"/>
            <w:vMerge/>
            <w:vAlign w:val="center"/>
          </w:tcPr>
          <w:p w14:paraId="643CBD72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093C98DB" w14:textId="77777777" w:rsidR="002F27F7" w:rsidRDefault="00E3715C">
            <w:r>
              <w:t>7007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74C0C63F" w14:textId="77777777" w:rsidR="002F27F7" w:rsidRDefault="00E3715C">
            <w:r>
              <w:t>29.54</w:t>
            </w:r>
          </w:p>
        </w:tc>
        <w:tc>
          <w:tcPr>
            <w:tcW w:w="1131" w:type="dxa"/>
            <w:vAlign w:val="center"/>
          </w:tcPr>
          <w:p w14:paraId="22826409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F447E90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1B85D97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18EB2653" w14:textId="77777777" w:rsidR="002F27F7" w:rsidRDefault="00E3715C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102A080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ADE91FC" w14:textId="77777777">
        <w:tc>
          <w:tcPr>
            <w:tcW w:w="888" w:type="dxa"/>
            <w:vMerge/>
            <w:vAlign w:val="center"/>
          </w:tcPr>
          <w:p w14:paraId="39F646E4" w14:textId="77777777" w:rsidR="002F27F7" w:rsidRDefault="002F27F7"/>
        </w:tc>
        <w:tc>
          <w:tcPr>
            <w:tcW w:w="1301" w:type="dxa"/>
            <w:vMerge/>
            <w:vAlign w:val="center"/>
          </w:tcPr>
          <w:p w14:paraId="380A64CE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01CA13B9" w14:textId="77777777" w:rsidR="002F27F7" w:rsidRDefault="002F27F7"/>
        </w:tc>
        <w:tc>
          <w:tcPr>
            <w:tcW w:w="1131" w:type="dxa"/>
            <w:vAlign w:val="center"/>
          </w:tcPr>
          <w:p w14:paraId="40634E5D" w14:textId="77777777" w:rsidR="002F27F7" w:rsidRDefault="00E3715C">
            <w:r>
              <w:t>C-1215</w:t>
            </w:r>
          </w:p>
        </w:tc>
        <w:tc>
          <w:tcPr>
            <w:tcW w:w="1415" w:type="dxa"/>
            <w:vAlign w:val="center"/>
          </w:tcPr>
          <w:p w14:paraId="3CC21B6E" w14:textId="77777777" w:rsidR="002F27F7" w:rsidRDefault="00E3715C">
            <w:r>
              <w:t>1.80</w:t>
            </w:r>
          </w:p>
        </w:tc>
        <w:tc>
          <w:tcPr>
            <w:tcW w:w="1245" w:type="dxa"/>
            <w:vAlign w:val="center"/>
          </w:tcPr>
          <w:p w14:paraId="7DA32D0A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7803CFEA" w14:textId="77777777" w:rsidR="002F27F7" w:rsidRDefault="002F27F7"/>
        </w:tc>
        <w:tc>
          <w:tcPr>
            <w:tcW w:w="1143" w:type="dxa"/>
            <w:vMerge/>
            <w:vAlign w:val="center"/>
          </w:tcPr>
          <w:p w14:paraId="454C4ACE" w14:textId="77777777" w:rsidR="002F27F7" w:rsidRDefault="002F27F7"/>
        </w:tc>
      </w:tr>
      <w:tr w:rsidR="002F27F7" w14:paraId="538355E4" w14:textId="77777777">
        <w:tc>
          <w:tcPr>
            <w:tcW w:w="888" w:type="dxa"/>
            <w:vMerge/>
            <w:vAlign w:val="center"/>
          </w:tcPr>
          <w:p w14:paraId="67933F85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16F8BC64" w14:textId="77777777" w:rsidR="002F27F7" w:rsidRDefault="00E3715C">
            <w:r>
              <w:t>7008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5F601175" w14:textId="77777777" w:rsidR="002F27F7" w:rsidRDefault="00E3715C">
            <w:r>
              <w:t>29.54</w:t>
            </w:r>
          </w:p>
        </w:tc>
        <w:tc>
          <w:tcPr>
            <w:tcW w:w="1131" w:type="dxa"/>
            <w:vAlign w:val="center"/>
          </w:tcPr>
          <w:p w14:paraId="038A9A23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747E20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1BB6A13A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853E598" w14:textId="77777777" w:rsidR="002F27F7" w:rsidRDefault="00E3715C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559BC28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C6877E0" w14:textId="77777777">
        <w:tc>
          <w:tcPr>
            <w:tcW w:w="888" w:type="dxa"/>
            <w:vMerge/>
            <w:vAlign w:val="center"/>
          </w:tcPr>
          <w:p w14:paraId="7082EE48" w14:textId="77777777" w:rsidR="002F27F7" w:rsidRDefault="002F27F7"/>
        </w:tc>
        <w:tc>
          <w:tcPr>
            <w:tcW w:w="1301" w:type="dxa"/>
            <w:vMerge/>
            <w:vAlign w:val="center"/>
          </w:tcPr>
          <w:p w14:paraId="69FC33EB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0B60B0A4" w14:textId="77777777" w:rsidR="002F27F7" w:rsidRDefault="002F27F7"/>
        </w:tc>
        <w:tc>
          <w:tcPr>
            <w:tcW w:w="1131" w:type="dxa"/>
            <w:vAlign w:val="center"/>
          </w:tcPr>
          <w:p w14:paraId="17653722" w14:textId="77777777" w:rsidR="002F27F7" w:rsidRDefault="00E3715C">
            <w:r>
              <w:t>C-1215</w:t>
            </w:r>
          </w:p>
        </w:tc>
        <w:tc>
          <w:tcPr>
            <w:tcW w:w="1415" w:type="dxa"/>
            <w:vAlign w:val="center"/>
          </w:tcPr>
          <w:p w14:paraId="2100C5A1" w14:textId="77777777" w:rsidR="002F27F7" w:rsidRDefault="00E3715C">
            <w:r>
              <w:t>1.80</w:t>
            </w:r>
          </w:p>
        </w:tc>
        <w:tc>
          <w:tcPr>
            <w:tcW w:w="1245" w:type="dxa"/>
            <w:vAlign w:val="center"/>
          </w:tcPr>
          <w:p w14:paraId="35AA86C2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A008F13" w14:textId="77777777" w:rsidR="002F27F7" w:rsidRDefault="002F27F7"/>
        </w:tc>
        <w:tc>
          <w:tcPr>
            <w:tcW w:w="1143" w:type="dxa"/>
            <w:vMerge/>
            <w:vAlign w:val="center"/>
          </w:tcPr>
          <w:p w14:paraId="327DBA7F" w14:textId="77777777" w:rsidR="002F27F7" w:rsidRDefault="002F27F7"/>
        </w:tc>
      </w:tr>
      <w:tr w:rsidR="002F27F7" w14:paraId="76F3AE9E" w14:textId="77777777">
        <w:tc>
          <w:tcPr>
            <w:tcW w:w="888" w:type="dxa"/>
            <w:vMerge/>
            <w:vAlign w:val="center"/>
          </w:tcPr>
          <w:p w14:paraId="6ECB88C4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114AB07B" w14:textId="77777777" w:rsidR="002F27F7" w:rsidRDefault="00E3715C">
            <w:r>
              <w:t>7009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79611A19" w14:textId="77777777" w:rsidR="002F27F7" w:rsidRDefault="00E3715C">
            <w:r>
              <w:t>29.54</w:t>
            </w:r>
          </w:p>
        </w:tc>
        <w:tc>
          <w:tcPr>
            <w:tcW w:w="1131" w:type="dxa"/>
            <w:vAlign w:val="center"/>
          </w:tcPr>
          <w:p w14:paraId="1D3332DC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032EC7A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4CA6D3E5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371BCE49" w14:textId="77777777" w:rsidR="002F27F7" w:rsidRDefault="00E3715C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40C5950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201FD97" w14:textId="77777777">
        <w:tc>
          <w:tcPr>
            <w:tcW w:w="888" w:type="dxa"/>
            <w:vMerge/>
            <w:vAlign w:val="center"/>
          </w:tcPr>
          <w:p w14:paraId="7D7EEB9D" w14:textId="77777777" w:rsidR="002F27F7" w:rsidRDefault="002F27F7"/>
        </w:tc>
        <w:tc>
          <w:tcPr>
            <w:tcW w:w="1301" w:type="dxa"/>
            <w:vMerge/>
            <w:vAlign w:val="center"/>
          </w:tcPr>
          <w:p w14:paraId="0921EEEF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75D7F4E7" w14:textId="77777777" w:rsidR="002F27F7" w:rsidRDefault="002F27F7"/>
        </w:tc>
        <w:tc>
          <w:tcPr>
            <w:tcW w:w="1131" w:type="dxa"/>
            <w:vAlign w:val="center"/>
          </w:tcPr>
          <w:p w14:paraId="78DB36F4" w14:textId="77777777" w:rsidR="002F27F7" w:rsidRDefault="00E3715C">
            <w:r>
              <w:t>C-1215</w:t>
            </w:r>
          </w:p>
        </w:tc>
        <w:tc>
          <w:tcPr>
            <w:tcW w:w="1415" w:type="dxa"/>
            <w:vAlign w:val="center"/>
          </w:tcPr>
          <w:p w14:paraId="0CD8245B" w14:textId="77777777" w:rsidR="002F27F7" w:rsidRDefault="00E3715C">
            <w:r>
              <w:t>1.80</w:t>
            </w:r>
          </w:p>
        </w:tc>
        <w:tc>
          <w:tcPr>
            <w:tcW w:w="1245" w:type="dxa"/>
            <w:vAlign w:val="center"/>
          </w:tcPr>
          <w:p w14:paraId="5AF77852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2CFC3A5" w14:textId="77777777" w:rsidR="002F27F7" w:rsidRDefault="002F27F7"/>
        </w:tc>
        <w:tc>
          <w:tcPr>
            <w:tcW w:w="1143" w:type="dxa"/>
            <w:vMerge/>
            <w:vAlign w:val="center"/>
          </w:tcPr>
          <w:p w14:paraId="57917352" w14:textId="77777777" w:rsidR="002F27F7" w:rsidRDefault="002F27F7"/>
        </w:tc>
      </w:tr>
      <w:tr w:rsidR="002F27F7" w14:paraId="30064745" w14:textId="77777777">
        <w:tc>
          <w:tcPr>
            <w:tcW w:w="888" w:type="dxa"/>
            <w:vMerge/>
            <w:vAlign w:val="center"/>
          </w:tcPr>
          <w:p w14:paraId="216A3371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024448A1" w14:textId="77777777" w:rsidR="002F27F7" w:rsidRDefault="00E3715C">
            <w:r>
              <w:t>7010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10A2F30D" w14:textId="77777777" w:rsidR="002F27F7" w:rsidRDefault="00E3715C">
            <w:r>
              <w:t>29.54</w:t>
            </w:r>
          </w:p>
        </w:tc>
        <w:tc>
          <w:tcPr>
            <w:tcW w:w="1131" w:type="dxa"/>
            <w:vAlign w:val="center"/>
          </w:tcPr>
          <w:p w14:paraId="5652F3CB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475F9AD2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39C34F98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14D143E0" w14:textId="77777777" w:rsidR="002F27F7" w:rsidRDefault="00E3715C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3B25B10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2484A26" w14:textId="77777777">
        <w:tc>
          <w:tcPr>
            <w:tcW w:w="888" w:type="dxa"/>
            <w:vMerge/>
            <w:vAlign w:val="center"/>
          </w:tcPr>
          <w:p w14:paraId="7BE8EC18" w14:textId="77777777" w:rsidR="002F27F7" w:rsidRDefault="002F27F7"/>
        </w:tc>
        <w:tc>
          <w:tcPr>
            <w:tcW w:w="1301" w:type="dxa"/>
            <w:vMerge/>
            <w:vAlign w:val="center"/>
          </w:tcPr>
          <w:p w14:paraId="31B6403E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37CB572D" w14:textId="77777777" w:rsidR="002F27F7" w:rsidRDefault="002F27F7"/>
        </w:tc>
        <w:tc>
          <w:tcPr>
            <w:tcW w:w="1131" w:type="dxa"/>
            <w:vAlign w:val="center"/>
          </w:tcPr>
          <w:p w14:paraId="0EDC2C39" w14:textId="77777777" w:rsidR="002F27F7" w:rsidRDefault="00E3715C">
            <w:r>
              <w:t>C-1215</w:t>
            </w:r>
          </w:p>
        </w:tc>
        <w:tc>
          <w:tcPr>
            <w:tcW w:w="1415" w:type="dxa"/>
            <w:vAlign w:val="center"/>
          </w:tcPr>
          <w:p w14:paraId="2F993623" w14:textId="77777777" w:rsidR="002F27F7" w:rsidRDefault="00E3715C">
            <w:r>
              <w:t>1.80</w:t>
            </w:r>
          </w:p>
        </w:tc>
        <w:tc>
          <w:tcPr>
            <w:tcW w:w="1245" w:type="dxa"/>
            <w:vAlign w:val="center"/>
          </w:tcPr>
          <w:p w14:paraId="23BEB5BB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64E98AE" w14:textId="77777777" w:rsidR="002F27F7" w:rsidRDefault="002F27F7"/>
        </w:tc>
        <w:tc>
          <w:tcPr>
            <w:tcW w:w="1143" w:type="dxa"/>
            <w:vMerge/>
            <w:vAlign w:val="center"/>
          </w:tcPr>
          <w:p w14:paraId="70442B91" w14:textId="77777777" w:rsidR="002F27F7" w:rsidRDefault="002F27F7"/>
        </w:tc>
      </w:tr>
      <w:tr w:rsidR="002F27F7" w14:paraId="673228A9" w14:textId="77777777">
        <w:tc>
          <w:tcPr>
            <w:tcW w:w="888" w:type="dxa"/>
            <w:vMerge/>
            <w:vAlign w:val="center"/>
          </w:tcPr>
          <w:p w14:paraId="2A5139A5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091D3E5F" w14:textId="77777777" w:rsidR="002F27F7" w:rsidRDefault="00E3715C">
            <w:r>
              <w:t>7011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41EE7B4F" w14:textId="77777777" w:rsidR="002F27F7" w:rsidRDefault="00E3715C">
            <w:r>
              <w:t>29.54</w:t>
            </w:r>
          </w:p>
        </w:tc>
        <w:tc>
          <w:tcPr>
            <w:tcW w:w="1131" w:type="dxa"/>
            <w:vAlign w:val="center"/>
          </w:tcPr>
          <w:p w14:paraId="74FD5366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57557C2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1B46FEF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32372873" w14:textId="77777777" w:rsidR="002F27F7" w:rsidRDefault="00E3715C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09178AB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3344D17" w14:textId="77777777">
        <w:tc>
          <w:tcPr>
            <w:tcW w:w="888" w:type="dxa"/>
            <w:vMerge/>
            <w:vAlign w:val="center"/>
          </w:tcPr>
          <w:p w14:paraId="0A4EB77C" w14:textId="77777777" w:rsidR="002F27F7" w:rsidRDefault="002F27F7"/>
        </w:tc>
        <w:tc>
          <w:tcPr>
            <w:tcW w:w="1301" w:type="dxa"/>
            <w:vMerge/>
            <w:vAlign w:val="center"/>
          </w:tcPr>
          <w:p w14:paraId="08E1CC98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59728DB4" w14:textId="77777777" w:rsidR="002F27F7" w:rsidRDefault="002F27F7"/>
        </w:tc>
        <w:tc>
          <w:tcPr>
            <w:tcW w:w="1131" w:type="dxa"/>
            <w:vAlign w:val="center"/>
          </w:tcPr>
          <w:p w14:paraId="1AB30BDC" w14:textId="77777777" w:rsidR="002F27F7" w:rsidRDefault="00E3715C">
            <w:r>
              <w:t>C-1215</w:t>
            </w:r>
          </w:p>
        </w:tc>
        <w:tc>
          <w:tcPr>
            <w:tcW w:w="1415" w:type="dxa"/>
            <w:vAlign w:val="center"/>
          </w:tcPr>
          <w:p w14:paraId="61DAA5C0" w14:textId="77777777" w:rsidR="002F27F7" w:rsidRDefault="00E3715C">
            <w:r>
              <w:t>1.80</w:t>
            </w:r>
          </w:p>
        </w:tc>
        <w:tc>
          <w:tcPr>
            <w:tcW w:w="1245" w:type="dxa"/>
            <w:vAlign w:val="center"/>
          </w:tcPr>
          <w:p w14:paraId="1C15A4BF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055DFFBE" w14:textId="77777777" w:rsidR="002F27F7" w:rsidRDefault="002F27F7"/>
        </w:tc>
        <w:tc>
          <w:tcPr>
            <w:tcW w:w="1143" w:type="dxa"/>
            <w:vMerge/>
            <w:vAlign w:val="center"/>
          </w:tcPr>
          <w:p w14:paraId="0228D306" w14:textId="77777777" w:rsidR="002F27F7" w:rsidRDefault="002F27F7"/>
        </w:tc>
      </w:tr>
      <w:tr w:rsidR="002F27F7" w14:paraId="31A04A04" w14:textId="77777777">
        <w:tc>
          <w:tcPr>
            <w:tcW w:w="888" w:type="dxa"/>
            <w:vMerge/>
            <w:vAlign w:val="center"/>
          </w:tcPr>
          <w:p w14:paraId="387E693D" w14:textId="77777777" w:rsidR="002F27F7" w:rsidRDefault="002F27F7"/>
        </w:tc>
        <w:tc>
          <w:tcPr>
            <w:tcW w:w="1301" w:type="dxa"/>
            <w:vMerge w:val="restart"/>
            <w:vAlign w:val="center"/>
          </w:tcPr>
          <w:p w14:paraId="649819B5" w14:textId="77777777" w:rsidR="002F27F7" w:rsidRDefault="00E3715C">
            <w:r>
              <w:t>7012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3A1F18B5" w14:textId="77777777" w:rsidR="002F27F7" w:rsidRDefault="00E3715C">
            <w:r>
              <w:t>29.54</w:t>
            </w:r>
          </w:p>
        </w:tc>
        <w:tc>
          <w:tcPr>
            <w:tcW w:w="1131" w:type="dxa"/>
            <w:vAlign w:val="center"/>
          </w:tcPr>
          <w:p w14:paraId="5603BD6E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887117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0B58FF2" w14:textId="77777777" w:rsidR="002F27F7" w:rsidRDefault="00E3715C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705FF39A" w14:textId="77777777" w:rsidR="002F27F7" w:rsidRDefault="00E3715C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2C11601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46A815D" w14:textId="77777777">
        <w:tc>
          <w:tcPr>
            <w:tcW w:w="888" w:type="dxa"/>
            <w:vMerge/>
            <w:vAlign w:val="center"/>
          </w:tcPr>
          <w:p w14:paraId="6D44585D" w14:textId="77777777" w:rsidR="002F27F7" w:rsidRDefault="002F27F7"/>
        </w:tc>
        <w:tc>
          <w:tcPr>
            <w:tcW w:w="1301" w:type="dxa"/>
            <w:vMerge/>
            <w:vAlign w:val="center"/>
          </w:tcPr>
          <w:p w14:paraId="71FECA9D" w14:textId="77777777" w:rsidR="002F27F7" w:rsidRDefault="002F27F7"/>
        </w:tc>
        <w:tc>
          <w:tcPr>
            <w:tcW w:w="1075" w:type="dxa"/>
            <w:gridSpan w:val="2"/>
            <w:vMerge/>
            <w:vAlign w:val="center"/>
          </w:tcPr>
          <w:p w14:paraId="56AFD95A" w14:textId="77777777" w:rsidR="002F27F7" w:rsidRDefault="002F27F7"/>
        </w:tc>
        <w:tc>
          <w:tcPr>
            <w:tcW w:w="1131" w:type="dxa"/>
            <w:vAlign w:val="center"/>
          </w:tcPr>
          <w:p w14:paraId="33323653" w14:textId="77777777" w:rsidR="002F27F7" w:rsidRDefault="00E3715C">
            <w:r>
              <w:t>C-1215</w:t>
            </w:r>
          </w:p>
        </w:tc>
        <w:tc>
          <w:tcPr>
            <w:tcW w:w="1415" w:type="dxa"/>
            <w:vAlign w:val="center"/>
          </w:tcPr>
          <w:p w14:paraId="285AE5D2" w14:textId="77777777" w:rsidR="002F27F7" w:rsidRDefault="00E3715C">
            <w:r>
              <w:t>1.80</w:t>
            </w:r>
          </w:p>
        </w:tc>
        <w:tc>
          <w:tcPr>
            <w:tcW w:w="1245" w:type="dxa"/>
            <w:vAlign w:val="center"/>
          </w:tcPr>
          <w:p w14:paraId="422F70B2" w14:textId="77777777" w:rsidR="002F27F7" w:rsidRDefault="00E3715C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1033A7A" w14:textId="77777777" w:rsidR="002F27F7" w:rsidRDefault="002F27F7"/>
        </w:tc>
        <w:tc>
          <w:tcPr>
            <w:tcW w:w="1143" w:type="dxa"/>
            <w:vMerge/>
            <w:vAlign w:val="center"/>
          </w:tcPr>
          <w:p w14:paraId="63E71DAE" w14:textId="77777777" w:rsidR="002F27F7" w:rsidRDefault="002F27F7"/>
        </w:tc>
      </w:tr>
      <w:tr w:rsidR="002F27F7" w14:paraId="6C8CA6B8" w14:textId="77777777">
        <w:tc>
          <w:tcPr>
            <w:tcW w:w="888" w:type="dxa"/>
            <w:vMerge/>
            <w:vAlign w:val="center"/>
          </w:tcPr>
          <w:p w14:paraId="74F1AEDD" w14:textId="77777777" w:rsidR="002F27F7" w:rsidRDefault="002F27F7"/>
        </w:tc>
        <w:tc>
          <w:tcPr>
            <w:tcW w:w="1301" w:type="dxa"/>
            <w:vAlign w:val="center"/>
          </w:tcPr>
          <w:p w14:paraId="76CE4B91" w14:textId="77777777" w:rsidR="002F27F7" w:rsidRDefault="00E3715C">
            <w:r>
              <w:t>7013</w:t>
            </w:r>
          </w:p>
        </w:tc>
        <w:tc>
          <w:tcPr>
            <w:tcW w:w="1075" w:type="dxa"/>
            <w:gridSpan w:val="2"/>
            <w:vAlign w:val="center"/>
          </w:tcPr>
          <w:p w14:paraId="63360078" w14:textId="77777777" w:rsidR="002F27F7" w:rsidRDefault="00E3715C">
            <w:r>
              <w:t>20.48</w:t>
            </w:r>
          </w:p>
        </w:tc>
        <w:tc>
          <w:tcPr>
            <w:tcW w:w="1131" w:type="dxa"/>
            <w:vAlign w:val="center"/>
          </w:tcPr>
          <w:p w14:paraId="29BCF31B" w14:textId="77777777" w:rsidR="002F27F7" w:rsidRDefault="00E3715C">
            <w:r>
              <w:t>C-1515</w:t>
            </w:r>
          </w:p>
        </w:tc>
        <w:tc>
          <w:tcPr>
            <w:tcW w:w="1415" w:type="dxa"/>
            <w:vAlign w:val="center"/>
          </w:tcPr>
          <w:p w14:paraId="50C721C8" w14:textId="77777777" w:rsidR="002F27F7" w:rsidRDefault="00E3715C">
            <w:r>
              <w:t>2.25</w:t>
            </w:r>
          </w:p>
        </w:tc>
        <w:tc>
          <w:tcPr>
            <w:tcW w:w="1245" w:type="dxa"/>
            <w:vAlign w:val="center"/>
          </w:tcPr>
          <w:p w14:paraId="0267E0BC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6252F10" w14:textId="77777777" w:rsidR="002F27F7" w:rsidRDefault="00E3715C">
            <w:r>
              <w:t>0.1099</w:t>
            </w:r>
          </w:p>
        </w:tc>
        <w:tc>
          <w:tcPr>
            <w:tcW w:w="1143" w:type="dxa"/>
            <w:vAlign w:val="center"/>
          </w:tcPr>
          <w:p w14:paraId="3B8B5D7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4F1BD54" w14:textId="77777777">
        <w:tc>
          <w:tcPr>
            <w:tcW w:w="888" w:type="dxa"/>
            <w:vMerge/>
            <w:vAlign w:val="center"/>
          </w:tcPr>
          <w:p w14:paraId="6AE4C58C" w14:textId="77777777" w:rsidR="002F27F7" w:rsidRDefault="002F27F7"/>
        </w:tc>
        <w:tc>
          <w:tcPr>
            <w:tcW w:w="1301" w:type="dxa"/>
            <w:vAlign w:val="center"/>
          </w:tcPr>
          <w:p w14:paraId="657B6A7E" w14:textId="77777777" w:rsidR="002F27F7" w:rsidRDefault="00E3715C">
            <w:r>
              <w:t>7014</w:t>
            </w:r>
          </w:p>
        </w:tc>
        <w:tc>
          <w:tcPr>
            <w:tcW w:w="1075" w:type="dxa"/>
            <w:gridSpan w:val="2"/>
            <w:vAlign w:val="center"/>
          </w:tcPr>
          <w:p w14:paraId="4AB14D7F" w14:textId="77777777" w:rsidR="002F27F7" w:rsidRDefault="00E3715C">
            <w:r>
              <w:t>20.48</w:t>
            </w:r>
          </w:p>
        </w:tc>
        <w:tc>
          <w:tcPr>
            <w:tcW w:w="1131" w:type="dxa"/>
            <w:vAlign w:val="center"/>
          </w:tcPr>
          <w:p w14:paraId="0EF6E64B" w14:textId="77777777" w:rsidR="002F27F7" w:rsidRDefault="00E3715C">
            <w:r>
              <w:t>C-1515</w:t>
            </w:r>
          </w:p>
        </w:tc>
        <w:tc>
          <w:tcPr>
            <w:tcW w:w="1415" w:type="dxa"/>
            <w:vAlign w:val="center"/>
          </w:tcPr>
          <w:p w14:paraId="30ED86F7" w14:textId="77777777" w:rsidR="002F27F7" w:rsidRDefault="00E3715C">
            <w:r>
              <w:t>2.25</w:t>
            </w:r>
          </w:p>
        </w:tc>
        <w:tc>
          <w:tcPr>
            <w:tcW w:w="1245" w:type="dxa"/>
            <w:vAlign w:val="center"/>
          </w:tcPr>
          <w:p w14:paraId="235F82A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224211A" w14:textId="77777777" w:rsidR="002F27F7" w:rsidRDefault="00E3715C">
            <w:r>
              <w:t>0.1099</w:t>
            </w:r>
          </w:p>
        </w:tc>
        <w:tc>
          <w:tcPr>
            <w:tcW w:w="1143" w:type="dxa"/>
            <w:vAlign w:val="center"/>
          </w:tcPr>
          <w:p w14:paraId="5F16B38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1902210" w14:textId="77777777">
        <w:tc>
          <w:tcPr>
            <w:tcW w:w="888" w:type="dxa"/>
            <w:vMerge/>
            <w:vAlign w:val="center"/>
          </w:tcPr>
          <w:p w14:paraId="48F8E1FC" w14:textId="77777777" w:rsidR="002F27F7" w:rsidRDefault="002F27F7"/>
        </w:tc>
        <w:tc>
          <w:tcPr>
            <w:tcW w:w="1301" w:type="dxa"/>
            <w:vAlign w:val="center"/>
          </w:tcPr>
          <w:p w14:paraId="0F02494E" w14:textId="77777777" w:rsidR="002F27F7" w:rsidRDefault="00E3715C">
            <w:r>
              <w:t>7015</w:t>
            </w:r>
          </w:p>
        </w:tc>
        <w:tc>
          <w:tcPr>
            <w:tcW w:w="1075" w:type="dxa"/>
            <w:gridSpan w:val="2"/>
            <w:vAlign w:val="center"/>
          </w:tcPr>
          <w:p w14:paraId="65C2F71F" w14:textId="77777777" w:rsidR="002F27F7" w:rsidRDefault="00E3715C">
            <w:r>
              <w:t>20.48</w:t>
            </w:r>
          </w:p>
        </w:tc>
        <w:tc>
          <w:tcPr>
            <w:tcW w:w="1131" w:type="dxa"/>
            <w:vAlign w:val="center"/>
          </w:tcPr>
          <w:p w14:paraId="038F4C8A" w14:textId="77777777" w:rsidR="002F27F7" w:rsidRDefault="00E3715C">
            <w:r>
              <w:t>C-1515</w:t>
            </w:r>
          </w:p>
        </w:tc>
        <w:tc>
          <w:tcPr>
            <w:tcW w:w="1415" w:type="dxa"/>
            <w:vAlign w:val="center"/>
          </w:tcPr>
          <w:p w14:paraId="2B77E94E" w14:textId="77777777" w:rsidR="002F27F7" w:rsidRDefault="00E3715C">
            <w:r>
              <w:t>2.25</w:t>
            </w:r>
          </w:p>
        </w:tc>
        <w:tc>
          <w:tcPr>
            <w:tcW w:w="1245" w:type="dxa"/>
            <w:vAlign w:val="center"/>
          </w:tcPr>
          <w:p w14:paraId="323E1E64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420BFFE" w14:textId="77777777" w:rsidR="002F27F7" w:rsidRDefault="00E3715C">
            <w:r>
              <w:t>0.1099</w:t>
            </w:r>
          </w:p>
        </w:tc>
        <w:tc>
          <w:tcPr>
            <w:tcW w:w="1143" w:type="dxa"/>
            <w:vAlign w:val="center"/>
          </w:tcPr>
          <w:p w14:paraId="477228B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C1545C6" w14:textId="77777777">
        <w:tc>
          <w:tcPr>
            <w:tcW w:w="888" w:type="dxa"/>
            <w:vMerge/>
            <w:vAlign w:val="center"/>
          </w:tcPr>
          <w:p w14:paraId="11777AC9" w14:textId="77777777" w:rsidR="002F27F7" w:rsidRDefault="002F27F7"/>
        </w:tc>
        <w:tc>
          <w:tcPr>
            <w:tcW w:w="1301" w:type="dxa"/>
            <w:vAlign w:val="center"/>
          </w:tcPr>
          <w:p w14:paraId="2FAE22A0" w14:textId="77777777" w:rsidR="002F27F7" w:rsidRDefault="00E3715C">
            <w:r>
              <w:t>7016</w:t>
            </w:r>
          </w:p>
        </w:tc>
        <w:tc>
          <w:tcPr>
            <w:tcW w:w="1075" w:type="dxa"/>
            <w:gridSpan w:val="2"/>
            <w:vAlign w:val="center"/>
          </w:tcPr>
          <w:p w14:paraId="46731C8B" w14:textId="77777777" w:rsidR="002F27F7" w:rsidRDefault="00E3715C">
            <w:r>
              <w:t>20.48</w:t>
            </w:r>
          </w:p>
        </w:tc>
        <w:tc>
          <w:tcPr>
            <w:tcW w:w="1131" w:type="dxa"/>
            <w:vAlign w:val="center"/>
          </w:tcPr>
          <w:p w14:paraId="491ADC78" w14:textId="77777777" w:rsidR="002F27F7" w:rsidRDefault="00E3715C">
            <w:r>
              <w:t>C-1515</w:t>
            </w:r>
          </w:p>
        </w:tc>
        <w:tc>
          <w:tcPr>
            <w:tcW w:w="1415" w:type="dxa"/>
            <w:vAlign w:val="center"/>
          </w:tcPr>
          <w:p w14:paraId="2688D331" w14:textId="77777777" w:rsidR="002F27F7" w:rsidRDefault="00E3715C">
            <w:r>
              <w:t>2.25</w:t>
            </w:r>
          </w:p>
        </w:tc>
        <w:tc>
          <w:tcPr>
            <w:tcW w:w="1245" w:type="dxa"/>
            <w:vAlign w:val="center"/>
          </w:tcPr>
          <w:p w14:paraId="6A1AD258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204681E" w14:textId="77777777" w:rsidR="002F27F7" w:rsidRDefault="00E3715C">
            <w:r>
              <w:t>0.1099</w:t>
            </w:r>
          </w:p>
        </w:tc>
        <w:tc>
          <w:tcPr>
            <w:tcW w:w="1143" w:type="dxa"/>
            <w:vAlign w:val="center"/>
          </w:tcPr>
          <w:p w14:paraId="1E1AFAD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C3DDF0C" w14:textId="77777777">
        <w:tc>
          <w:tcPr>
            <w:tcW w:w="888" w:type="dxa"/>
            <w:vMerge/>
            <w:vAlign w:val="center"/>
          </w:tcPr>
          <w:p w14:paraId="27227D98" w14:textId="77777777" w:rsidR="002F27F7" w:rsidRDefault="002F27F7"/>
        </w:tc>
        <w:tc>
          <w:tcPr>
            <w:tcW w:w="1301" w:type="dxa"/>
            <w:vAlign w:val="center"/>
          </w:tcPr>
          <w:p w14:paraId="713900B0" w14:textId="77777777" w:rsidR="002F27F7" w:rsidRDefault="00E3715C">
            <w:r>
              <w:t>7017</w:t>
            </w:r>
          </w:p>
        </w:tc>
        <w:tc>
          <w:tcPr>
            <w:tcW w:w="1075" w:type="dxa"/>
            <w:gridSpan w:val="2"/>
            <w:vAlign w:val="center"/>
          </w:tcPr>
          <w:p w14:paraId="32DC634A" w14:textId="77777777" w:rsidR="002F27F7" w:rsidRDefault="00E3715C">
            <w:r>
              <w:t>20.48</w:t>
            </w:r>
          </w:p>
        </w:tc>
        <w:tc>
          <w:tcPr>
            <w:tcW w:w="1131" w:type="dxa"/>
            <w:vAlign w:val="center"/>
          </w:tcPr>
          <w:p w14:paraId="4BD9D165" w14:textId="77777777" w:rsidR="002F27F7" w:rsidRDefault="00E3715C">
            <w:r>
              <w:t>C-1515</w:t>
            </w:r>
          </w:p>
        </w:tc>
        <w:tc>
          <w:tcPr>
            <w:tcW w:w="1415" w:type="dxa"/>
            <w:vAlign w:val="center"/>
          </w:tcPr>
          <w:p w14:paraId="7E42DC6A" w14:textId="77777777" w:rsidR="002F27F7" w:rsidRDefault="00E3715C">
            <w:r>
              <w:t>2.25</w:t>
            </w:r>
          </w:p>
        </w:tc>
        <w:tc>
          <w:tcPr>
            <w:tcW w:w="1245" w:type="dxa"/>
            <w:vAlign w:val="center"/>
          </w:tcPr>
          <w:p w14:paraId="660ECEB5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611CEDDD" w14:textId="77777777" w:rsidR="002F27F7" w:rsidRDefault="00E3715C">
            <w:r>
              <w:t>0.1099</w:t>
            </w:r>
          </w:p>
        </w:tc>
        <w:tc>
          <w:tcPr>
            <w:tcW w:w="1143" w:type="dxa"/>
            <w:vAlign w:val="center"/>
          </w:tcPr>
          <w:p w14:paraId="2DDE17A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539764F" w14:textId="77777777">
        <w:tc>
          <w:tcPr>
            <w:tcW w:w="888" w:type="dxa"/>
            <w:vMerge/>
            <w:vAlign w:val="center"/>
          </w:tcPr>
          <w:p w14:paraId="2CA29B7D" w14:textId="77777777" w:rsidR="002F27F7" w:rsidRDefault="002F27F7"/>
        </w:tc>
        <w:tc>
          <w:tcPr>
            <w:tcW w:w="1301" w:type="dxa"/>
            <w:vAlign w:val="center"/>
          </w:tcPr>
          <w:p w14:paraId="7533D2DD" w14:textId="77777777" w:rsidR="002F27F7" w:rsidRDefault="00E3715C">
            <w:r>
              <w:t>7018</w:t>
            </w:r>
          </w:p>
        </w:tc>
        <w:tc>
          <w:tcPr>
            <w:tcW w:w="1075" w:type="dxa"/>
            <w:gridSpan w:val="2"/>
            <w:vAlign w:val="center"/>
          </w:tcPr>
          <w:p w14:paraId="602D5AEC" w14:textId="77777777" w:rsidR="002F27F7" w:rsidRDefault="00E3715C">
            <w:r>
              <w:t>20.48</w:t>
            </w:r>
          </w:p>
        </w:tc>
        <w:tc>
          <w:tcPr>
            <w:tcW w:w="1131" w:type="dxa"/>
            <w:vAlign w:val="center"/>
          </w:tcPr>
          <w:p w14:paraId="47060CA4" w14:textId="77777777" w:rsidR="002F27F7" w:rsidRDefault="00E3715C">
            <w:r>
              <w:t>C-1515</w:t>
            </w:r>
          </w:p>
        </w:tc>
        <w:tc>
          <w:tcPr>
            <w:tcW w:w="1415" w:type="dxa"/>
            <w:vAlign w:val="center"/>
          </w:tcPr>
          <w:p w14:paraId="4E1FC18D" w14:textId="77777777" w:rsidR="002F27F7" w:rsidRDefault="00E3715C">
            <w:r>
              <w:t>2.25</w:t>
            </w:r>
          </w:p>
        </w:tc>
        <w:tc>
          <w:tcPr>
            <w:tcW w:w="1245" w:type="dxa"/>
            <w:vAlign w:val="center"/>
          </w:tcPr>
          <w:p w14:paraId="33510D20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771425E" w14:textId="77777777" w:rsidR="002F27F7" w:rsidRDefault="00E3715C">
            <w:r>
              <w:t>0.1099</w:t>
            </w:r>
          </w:p>
        </w:tc>
        <w:tc>
          <w:tcPr>
            <w:tcW w:w="1143" w:type="dxa"/>
            <w:vAlign w:val="center"/>
          </w:tcPr>
          <w:p w14:paraId="5F0BDD6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7270193" w14:textId="77777777">
        <w:tc>
          <w:tcPr>
            <w:tcW w:w="888" w:type="dxa"/>
            <w:vMerge/>
            <w:vAlign w:val="center"/>
          </w:tcPr>
          <w:p w14:paraId="687C8FE3" w14:textId="77777777" w:rsidR="002F27F7" w:rsidRDefault="002F27F7"/>
        </w:tc>
        <w:tc>
          <w:tcPr>
            <w:tcW w:w="1301" w:type="dxa"/>
            <w:vAlign w:val="center"/>
          </w:tcPr>
          <w:p w14:paraId="0DA8D37B" w14:textId="77777777" w:rsidR="002F27F7" w:rsidRDefault="00E3715C">
            <w:r>
              <w:t>7019</w:t>
            </w:r>
          </w:p>
        </w:tc>
        <w:tc>
          <w:tcPr>
            <w:tcW w:w="1075" w:type="dxa"/>
            <w:gridSpan w:val="2"/>
            <w:vAlign w:val="center"/>
          </w:tcPr>
          <w:p w14:paraId="20C5CB42" w14:textId="77777777" w:rsidR="002F27F7" w:rsidRDefault="00E3715C">
            <w:r>
              <w:t>20.48</w:t>
            </w:r>
          </w:p>
        </w:tc>
        <w:tc>
          <w:tcPr>
            <w:tcW w:w="1131" w:type="dxa"/>
            <w:vAlign w:val="center"/>
          </w:tcPr>
          <w:p w14:paraId="5F1377F2" w14:textId="77777777" w:rsidR="002F27F7" w:rsidRDefault="00E3715C">
            <w:r>
              <w:t>C-1515</w:t>
            </w:r>
          </w:p>
        </w:tc>
        <w:tc>
          <w:tcPr>
            <w:tcW w:w="1415" w:type="dxa"/>
            <w:vAlign w:val="center"/>
          </w:tcPr>
          <w:p w14:paraId="08ED5802" w14:textId="77777777" w:rsidR="002F27F7" w:rsidRDefault="00E3715C">
            <w:r>
              <w:t>2.25</w:t>
            </w:r>
          </w:p>
        </w:tc>
        <w:tc>
          <w:tcPr>
            <w:tcW w:w="1245" w:type="dxa"/>
            <w:vAlign w:val="center"/>
          </w:tcPr>
          <w:p w14:paraId="1455F715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0F49681" w14:textId="77777777" w:rsidR="002F27F7" w:rsidRDefault="00E3715C">
            <w:r>
              <w:t>0.1099</w:t>
            </w:r>
          </w:p>
        </w:tc>
        <w:tc>
          <w:tcPr>
            <w:tcW w:w="1143" w:type="dxa"/>
            <w:vAlign w:val="center"/>
          </w:tcPr>
          <w:p w14:paraId="023E9D5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B64D916" w14:textId="77777777">
        <w:tc>
          <w:tcPr>
            <w:tcW w:w="888" w:type="dxa"/>
            <w:vMerge/>
            <w:vAlign w:val="center"/>
          </w:tcPr>
          <w:p w14:paraId="6E743E9E" w14:textId="77777777" w:rsidR="002F27F7" w:rsidRDefault="002F27F7"/>
        </w:tc>
        <w:tc>
          <w:tcPr>
            <w:tcW w:w="1301" w:type="dxa"/>
            <w:vAlign w:val="center"/>
          </w:tcPr>
          <w:p w14:paraId="7C93188C" w14:textId="77777777" w:rsidR="002F27F7" w:rsidRDefault="00E3715C">
            <w:r>
              <w:t>7020</w:t>
            </w:r>
          </w:p>
        </w:tc>
        <w:tc>
          <w:tcPr>
            <w:tcW w:w="1075" w:type="dxa"/>
            <w:gridSpan w:val="2"/>
            <w:vAlign w:val="center"/>
          </w:tcPr>
          <w:p w14:paraId="3221BB74" w14:textId="77777777" w:rsidR="002F27F7" w:rsidRDefault="00E3715C">
            <w:r>
              <w:t>20.48</w:t>
            </w:r>
          </w:p>
        </w:tc>
        <w:tc>
          <w:tcPr>
            <w:tcW w:w="1131" w:type="dxa"/>
            <w:vAlign w:val="center"/>
          </w:tcPr>
          <w:p w14:paraId="53213013" w14:textId="77777777" w:rsidR="002F27F7" w:rsidRDefault="00E3715C">
            <w:r>
              <w:t>C-1515</w:t>
            </w:r>
          </w:p>
        </w:tc>
        <w:tc>
          <w:tcPr>
            <w:tcW w:w="1415" w:type="dxa"/>
            <w:vAlign w:val="center"/>
          </w:tcPr>
          <w:p w14:paraId="3B3E2810" w14:textId="77777777" w:rsidR="002F27F7" w:rsidRDefault="00E3715C">
            <w:r>
              <w:t>2.25</w:t>
            </w:r>
          </w:p>
        </w:tc>
        <w:tc>
          <w:tcPr>
            <w:tcW w:w="1245" w:type="dxa"/>
            <w:vAlign w:val="center"/>
          </w:tcPr>
          <w:p w14:paraId="5A93BB83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708D784A" w14:textId="77777777" w:rsidR="002F27F7" w:rsidRDefault="00E3715C">
            <w:r>
              <w:t>0.1099</w:t>
            </w:r>
          </w:p>
        </w:tc>
        <w:tc>
          <w:tcPr>
            <w:tcW w:w="1143" w:type="dxa"/>
            <w:vAlign w:val="center"/>
          </w:tcPr>
          <w:p w14:paraId="7E4C97B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B509FB1" w14:textId="77777777">
        <w:tc>
          <w:tcPr>
            <w:tcW w:w="888" w:type="dxa"/>
            <w:vMerge/>
            <w:vAlign w:val="center"/>
          </w:tcPr>
          <w:p w14:paraId="46E91535" w14:textId="77777777" w:rsidR="002F27F7" w:rsidRDefault="002F27F7"/>
        </w:tc>
        <w:tc>
          <w:tcPr>
            <w:tcW w:w="1301" w:type="dxa"/>
            <w:vAlign w:val="center"/>
          </w:tcPr>
          <w:p w14:paraId="76DF6186" w14:textId="77777777" w:rsidR="002F27F7" w:rsidRDefault="00E3715C">
            <w:r>
              <w:t>7021</w:t>
            </w:r>
          </w:p>
        </w:tc>
        <w:tc>
          <w:tcPr>
            <w:tcW w:w="1075" w:type="dxa"/>
            <w:gridSpan w:val="2"/>
            <w:vAlign w:val="center"/>
          </w:tcPr>
          <w:p w14:paraId="72AD589F" w14:textId="77777777" w:rsidR="002F27F7" w:rsidRDefault="00E3715C">
            <w:r>
              <w:t>20.48</w:t>
            </w:r>
          </w:p>
        </w:tc>
        <w:tc>
          <w:tcPr>
            <w:tcW w:w="1131" w:type="dxa"/>
            <w:vAlign w:val="center"/>
          </w:tcPr>
          <w:p w14:paraId="7F2DD135" w14:textId="77777777" w:rsidR="002F27F7" w:rsidRDefault="00E3715C">
            <w:r>
              <w:t>C-1515</w:t>
            </w:r>
          </w:p>
        </w:tc>
        <w:tc>
          <w:tcPr>
            <w:tcW w:w="1415" w:type="dxa"/>
            <w:vAlign w:val="center"/>
          </w:tcPr>
          <w:p w14:paraId="1BBFCB6D" w14:textId="77777777" w:rsidR="002F27F7" w:rsidRDefault="00E3715C">
            <w:r>
              <w:t>2.25</w:t>
            </w:r>
          </w:p>
        </w:tc>
        <w:tc>
          <w:tcPr>
            <w:tcW w:w="1245" w:type="dxa"/>
            <w:vAlign w:val="center"/>
          </w:tcPr>
          <w:p w14:paraId="27EBE11A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F276762" w14:textId="77777777" w:rsidR="002F27F7" w:rsidRDefault="00E3715C">
            <w:r>
              <w:t>0.1099</w:t>
            </w:r>
          </w:p>
        </w:tc>
        <w:tc>
          <w:tcPr>
            <w:tcW w:w="1143" w:type="dxa"/>
            <w:vAlign w:val="center"/>
          </w:tcPr>
          <w:p w14:paraId="45B5D24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CFCF24F" w14:textId="77777777">
        <w:tc>
          <w:tcPr>
            <w:tcW w:w="888" w:type="dxa"/>
            <w:vMerge/>
            <w:vAlign w:val="center"/>
          </w:tcPr>
          <w:p w14:paraId="0F0B4875" w14:textId="77777777" w:rsidR="002F27F7" w:rsidRDefault="002F27F7"/>
        </w:tc>
        <w:tc>
          <w:tcPr>
            <w:tcW w:w="1301" w:type="dxa"/>
            <w:vAlign w:val="center"/>
          </w:tcPr>
          <w:p w14:paraId="3EE76D6C" w14:textId="77777777" w:rsidR="002F27F7" w:rsidRDefault="00E3715C">
            <w:r>
              <w:t>7022</w:t>
            </w:r>
          </w:p>
        </w:tc>
        <w:tc>
          <w:tcPr>
            <w:tcW w:w="1075" w:type="dxa"/>
            <w:gridSpan w:val="2"/>
            <w:vAlign w:val="center"/>
          </w:tcPr>
          <w:p w14:paraId="4F5D958F" w14:textId="77777777" w:rsidR="002F27F7" w:rsidRDefault="00E3715C">
            <w:r>
              <w:t>20.48</w:t>
            </w:r>
          </w:p>
        </w:tc>
        <w:tc>
          <w:tcPr>
            <w:tcW w:w="1131" w:type="dxa"/>
            <w:vAlign w:val="center"/>
          </w:tcPr>
          <w:p w14:paraId="543F7A2C" w14:textId="77777777" w:rsidR="002F27F7" w:rsidRDefault="00E3715C">
            <w:r>
              <w:t>C-1515</w:t>
            </w:r>
          </w:p>
        </w:tc>
        <w:tc>
          <w:tcPr>
            <w:tcW w:w="1415" w:type="dxa"/>
            <w:vAlign w:val="center"/>
          </w:tcPr>
          <w:p w14:paraId="223EC10E" w14:textId="77777777" w:rsidR="002F27F7" w:rsidRDefault="00E3715C">
            <w:r>
              <w:t>2.25</w:t>
            </w:r>
          </w:p>
        </w:tc>
        <w:tc>
          <w:tcPr>
            <w:tcW w:w="1245" w:type="dxa"/>
            <w:vAlign w:val="center"/>
          </w:tcPr>
          <w:p w14:paraId="5C80EC1C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8EEC696" w14:textId="77777777" w:rsidR="002F27F7" w:rsidRDefault="00E3715C">
            <w:r>
              <w:t>0.1099</w:t>
            </w:r>
          </w:p>
        </w:tc>
        <w:tc>
          <w:tcPr>
            <w:tcW w:w="1143" w:type="dxa"/>
            <w:vAlign w:val="center"/>
          </w:tcPr>
          <w:p w14:paraId="5B454F3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5FCDBB5" w14:textId="77777777">
        <w:tc>
          <w:tcPr>
            <w:tcW w:w="888" w:type="dxa"/>
            <w:vMerge w:val="restart"/>
            <w:vAlign w:val="center"/>
          </w:tcPr>
          <w:p w14:paraId="5EE887CE" w14:textId="77777777" w:rsidR="002F27F7" w:rsidRDefault="00E3715C">
            <w:r>
              <w:t>8</w:t>
            </w:r>
          </w:p>
        </w:tc>
        <w:tc>
          <w:tcPr>
            <w:tcW w:w="1301" w:type="dxa"/>
            <w:vAlign w:val="center"/>
          </w:tcPr>
          <w:p w14:paraId="19AED224" w14:textId="77777777" w:rsidR="002F27F7" w:rsidRDefault="00E3715C">
            <w:r>
              <w:t>8041</w:t>
            </w:r>
          </w:p>
        </w:tc>
        <w:tc>
          <w:tcPr>
            <w:tcW w:w="1075" w:type="dxa"/>
            <w:gridSpan w:val="2"/>
            <w:vAlign w:val="center"/>
          </w:tcPr>
          <w:p w14:paraId="62C05C8F" w14:textId="77777777" w:rsidR="002F27F7" w:rsidRDefault="00E3715C">
            <w:r>
              <w:t>7.80</w:t>
            </w:r>
          </w:p>
        </w:tc>
        <w:tc>
          <w:tcPr>
            <w:tcW w:w="1131" w:type="dxa"/>
            <w:vAlign w:val="center"/>
          </w:tcPr>
          <w:p w14:paraId="08ABBD9C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F95AD1D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6C1F0826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7D88991B" w14:textId="77777777" w:rsidR="002F27F7" w:rsidRDefault="00E3715C">
            <w:r>
              <w:t>0.1153</w:t>
            </w:r>
          </w:p>
        </w:tc>
        <w:tc>
          <w:tcPr>
            <w:tcW w:w="1143" w:type="dxa"/>
            <w:vAlign w:val="center"/>
          </w:tcPr>
          <w:p w14:paraId="7C66920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874571D" w14:textId="77777777">
        <w:tc>
          <w:tcPr>
            <w:tcW w:w="888" w:type="dxa"/>
            <w:vMerge/>
            <w:vAlign w:val="center"/>
          </w:tcPr>
          <w:p w14:paraId="5085550B" w14:textId="77777777" w:rsidR="002F27F7" w:rsidRDefault="002F27F7"/>
        </w:tc>
        <w:tc>
          <w:tcPr>
            <w:tcW w:w="1301" w:type="dxa"/>
            <w:vAlign w:val="center"/>
          </w:tcPr>
          <w:p w14:paraId="261C59DE" w14:textId="77777777" w:rsidR="002F27F7" w:rsidRDefault="00E3715C">
            <w:r>
              <w:t>8042</w:t>
            </w:r>
          </w:p>
        </w:tc>
        <w:tc>
          <w:tcPr>
            <w:tcW w:w="1075" w:type="dxa"/>
            <w:gridSpan w:val="2"/>
            <w:vAlign w:val="center"/>
          </w:tcPr>
          <w:p w14:paraId="28B06F71" w14:textId="77777777" w:rsidR="002F27F7" w:rsidRDefault="00E3715C">
            <w:r>
              <w:t>7.80</w:t>
            </w:r>
          </w:p>
        </w:tc>
        <w:tc>
          <w:tcPr>
            <w:tcW w:w="1131" w:type="dxa"/>
            <w:vAlign w:val="center"/>
          </w:tcPr>
          <w:p w14:paraId="13B01B12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660B2CEC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5C73A17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70C74D2" w14:textId="77777777" w:rsidR="002F27F7" w:rsidRDefault="00E3715C">
            <w:r>
              <w:t>0.1153</w:t>
            </w:r>
          </w:p>
        </w:tc>
        <w:tc>
          <w:tcPr>
            <w:tcW w:w="1143" w:type="dxa"/>
            <w:vAlign w:val="center"/>
          </w:tcPr>
          <w:p w14:paraId="13EA8EC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FCADE49" w14:textId="77777777">
        <w:tc>
          <w:tcPr>
            <w:tcW w:w="888" w:type="dxa"/>
            <w:vMerge/>
            <w:vAlign w:val="center"/>
          </w:tcPr>
          <w:p w14:paraId="123EBFD1" w14:textId="77777777" w:rsidR="002F27F7" w:rsidRDefault="002F27F7"/>
        </w:tc>
        <w:tc>
          <w:tcPr>
            <w:tcW w:w="1301" w:type="dxa"/>
            <w:vAlign w:val="center"/>
          </w:tcPr>
          <w:p w14:paraId="0C5164F5" w14:textId="77777777" w:rsidR="002F27F7" w:rsidRDefault="00E3715C">
            <w:r>
              <w:t>8043</w:t>
            </w:r>
          </w:p>
        </w:tc>
        <w:tc>
          <w:tcPr>
            <w:tcW w:w="1075" w:type="dxa"/>
            <w:gridSpan w:val="2"/>
            <w:vAlign w:val="center"/>
          </w:tcPr>
          <w:p w14:paraId="299ACF0A" w14:textId="77777777" w:rsidR="002F27F7" w:rsidRDefault="00E3715C">
            <w:r>
              <w:t>7.80</w:t>
            </w:r>
          </w:p>
        </w:tc>
        <w:tc>
          <w:tcPr>
            <w:tcW w:w="1131" w:type="dxa"/>
            <w:vAlign w:val="center"/>
          </w:tcPr>
          <w:p w14:paraId="330589C7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6835448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74548D1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28073ABE" w14:textId="77777777" w:rsidR="002F27F7" w:rsidRDefault="00E3715C">
            <w:r>
              <w:t>0.1153</w:t>
            </w:r>
          </w:p>
        </w:tc>
        <w:tc>
          <w:tcPr>
            <w:tcW w:w="1143" w:type="dxa"/>
            <w:vAlign w:val="center"/>
          </w:tcPr>
          <w:p w14:paraId="3865431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BB9A2B7" w14:textId="77777777">
        <w:tc>
          <w:tcPr>
            <w:tcW w:w="888" w:type="dxa"/>
            <w:vMerge/>
            <w:vAlign w:val="center"/>
          </w:tcPr>
          <w:p w14:paraId="44BE5AB4" w14:textId="77777777" w:rsidR="002F27F7" w:rsidRDefault="002F27F7"/>
        </w:tc>
        <w:tc>
          <w:tcPr>
            <w:tcW w:w="1301" w:type="dxa"/>
            <w:vAlign w:val="center"/>
          </w:tcPr>
          <w:p w14:paraId="55AA9078" w14:textId="77777777" w:rsidR="002F27F7" w:rsidRDefault="00E3715C">
            <w:r>
              <w:t>8044</w:t>
            </w:r>
          </w:p>
        </w:tc>
        <w:tc>
          <w:tcPr>
            <w:tcW w:w="1075" w:type="dxa"/>
            <w:gridSpan w:val="2"/>
            <w:vAlign w:val="center"/>
          </w:tcPr>
          <w:p w14:paraId="0B7526B6" w14:textId="77777777" w:rsidR="002F27F7" w:rsidRDefault="00E3715C">
            <w:r>
              <w:t>7.80</w:t>
            </w:r>
          </w:p>
        </w:tc>
        <w:tc>
          <w:tcPr>
            <w:tcW w:w="1131" w:type="dxa"/>
            <w:vAlign w:val="center"/>
          </w:tcPr>
          <w:p w14:paraId="285AC2CD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CEFEC2B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B440237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5B15D497" w14:textId="77777777" w:rsidR="002F27F7" w:rsidRDefault="00E3715C">
            <w:r>
              <w:t>0.1153</w:t>
            </w:r>
          </w:p>
        </w:tc>
        <w:tc>
          <w:tcPr>
            <w:tcW w:w="1143" w:type="dxa"/>
            <w:vAlign w:val="center"/>
          </w:tcPr>
          <w:p w14:paraId="6F89922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E92E84A" w14:textId="77777777">
        <w:tc>
          <w:tcPr>
            <w:tcW w:w="888" w:type="dxa"/>
            <w:vMerge/>
            <w:vAlign w:val="center"/>
          </w:tcPr>
          <w:p w14:paraId="6BA3FC5A" w14:textId="77777777" w:rsidR="002F27F7" w:rsidRDefault="002F27F7"/>
        </w:tc>
        <w:tc>
          <w:tcPr>
            <w:tcW w:w="1301" w:type="dxa"/>
            <w:vAlign w:val="center"/>
          </w:tcPr>
          <w:p w14:paraId="0D14F98A" w14:textId="77777777" w:rsidR="002F27F7" w:rsidRDefault="00E3715C">
            <w:r>
              <w:t>8045</w:t>
            </w:r>
          </w:p>
        </w:tc>
        <w:tc>
          <w:tcPr>
            <w:tcW w:w="1075" w:type="dxa"/>
            <w:gridSpan w:val="2"/>
            <w:vAlign w:val="center"/>
          </w:tcPr>
          <w:p w14:paraId="78B5EBE3" w14:textId="77777777" w:rsidR="002F27F7" w:rsidRDefault="00E3715C">
            <w:r>
              <w:t>7.80</w:t>
            </w:r>
          </w:p>
        </w:tc>
        <w:tc>
          <w:tcPr>
            <w:tcW w:w="1131" w:type="dxa"/>
            <w:vAlign w:val="center"/>
          </w:tcPr>
          <w:p w14:paraId="76274B9D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C8CB27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1CA7060D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E9FE881" w14:textId="77777777" w:rsidR="002F27F7" w:rsidRDefault="00E3715C">
            <w:r>
              <w:t>0.1153</w:t>
            </w:r>
          </w:p>
        </w:tc>
        <w:tc>
          <w:tcPr>
            <w:tcW w:w="1143" w:type="dxa"/>
            <w:vAlign w:val="center"/>
          </w:tcPr>
          <w:p w14:paraId="67A7772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816CC92" w14:textId="77777777">
        <w:tc>
          <w:tcPr>
            <w:tcW w:w="888" w:type="dxa"/>
            <w:vMerge/>
            <w:vAlign w:val="center"/>
          </w:tcPr>
          <w:p w14:paraId="04E61F8D" w14:textId="77777777" w:rsidR="002F27F7" w:rsidRDefault="002F27F7"/>
        </w:tc>
        <w:tc>
          <w:tcPr>
            <w:tcW w:w="1301" w:type="dxa"/>
            <w:vAlign w:val="center"/>
          </w:tcPr>
          <w:p w14:paraId="0B550E56" w14:textId="77777777" w:rsidR="002F27F7" w:rsidRDefault="00E3715C">
            <w:r>
              <w:t>8046</w:t>
            </w:r>
          </w:p>
        </w:tc>
        <w:tc>
          <w:tcPr>
            <w:tcW w:w="1075" w:type="dxa"/>
            <w:gridSpan w:val="2"/>
            <w:vAlign w:val="center"/>
          </w:tcPr>
          <w:p w14:paraId="5913AFDD" w14:textId="77777777" w:rsidR="002F27F7" w:rsidRDefault="00E3715C">
            <w:r>
              <w:t>7.80</w:t>
            </w:r>
          </w:p>
        </w:tc>
        <w:tc>
          <w:tcPr>
            <w:tcW w:w="1131" w:type="dxa"/>
            <w:vAlign w:val="center"/>
          </w:tcPr>
          <w:p w14:paraId="634E9B15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59A060C0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78AC83B5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D45AE6B" w14:textId="77777777" w:rsidR="002F27F7" w:rsidRDefault="00E3715C">
            <w:r>
              <w:t>0.1153</w:t>
            </w:r>
          </w:p>
        </w:tc>
        <w:tc>
          <w:tcPr>
            <w:tcW w:w="1143" w:type="dxa"/>
            <w:vAlign w:val="center"/>
          </w:tcPr>
          <w:p w14:paraId="4540F57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C95C699" w14:textId="77777777">
        <w:tc>
          <w:tcPr>
            <w:tcW w:w="888" w:type="dxa"/>
            <w:vMerge/>
            <w:vAlign w:val="center"/>
          </w:tcPr>
          <w:p w14:paraId="4DB2E929" w14:textId="77777777" w:rsidR="002F27F7" w:rsidRDefault="002F27F7"/>
        </w:tc>
        <w:tc>
          <w:tcPr>
            <w:tcW w:w="1301" w:type="dxa"/>
            <w:vAlign w:val="center"/>
          </w:tcPr>
          <w:p w14:paraId="63A7A7DA" w14:textId="77777777" w:rsidR="002F27F7" w:rsidRDefault="00E3715C">
            <w:r>
              <w:t>8047</w:t>
            </w:r>
          </w:p>
        </w:tc>
        <w:tc>
          <w:tcPr>
            <w:tcW w:w="1075" w:type="dxa"/>
            <w:gridSpan w:val="2"/>
            <w:vAlign w:val="center"/>
          </w:tcPr>
          <w:p w14:paraId="31DF4DDB" w14:textId="77777777" w:rsidR="002F27F7" w:rsidRDefault="00E3715C">
            <w:r>
              <w:t>7.80</w:t>
            </w:r>
          </w:p>
        </w:tc>
        <w:tc>
          <w:tcPr>
            <w:tcW w:w="1131" w:type="dxa"/>
            <w:vAlign w:val="center"/>
          </w:tcPr>
          <w:p w14:paraId="5EBAA778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9B7896D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511FE47A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4F8CF9E8" w14:textId="77777777" w:rsidR="002F27F7" w:rsidRDefault="00E3715C">
            <w:r>
              <w:t>0.1153</w:t>
            </w:r>
          </w:p>
        </w:tc>
        <w:tc>
          <w:tcPr>
            <w:tcW w:w="1143" w:type="dxa"/>
            <w:vAlign w:val="center"/>
          </w:tcPr>
          <w:p w14:paraId="6E5C0E1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60BC140" w14:textId="77777777">
        <w:tc>
          <w:tcPr>
            <w:tcW w:w="888" w:type="dxa"/>
            <w:vMerge/>
            <w:vAlign w:val="center"/>
          </w:tcPr>
          <w:p w14:paraId="78F0BC9C" w14:textId="77777777" w:rsidR="002F27F7" w:rsidRDefault="002F27F7"/>
        </w:tc>
        <w:tc>
          <w:tcPr>
            <w:tcW w:w="1301" w:type="dxa"/>
            <w:vAlign w:val="center"/>
          </w:tcPr>
          <w:p w14:paraId="4680B57E" w14:textId="77777777" w:rsidR="002F27F7" w:rsidRDefault="00E3715C">
            <w:r>
              <w:t>8048</w:t>
            </w:r>
          </w:p>
        </w:tc>
        <w:tc>
          <w:tcPr>
            <w:tcW w:w="1075" w:type="dxa"/>
            <w:gridSpan w:val="2"/>
            <w:vAlign w:val="center"/>
          </w:tcPr>
          <w:p w14:paraId="52BF7053" w14:textId="77777777" w:rsidR="002F27F7" w:rsidRDefault="00E3715C">
            <w:r>
              <w:t>7.80</w:t>
            </w:r>
          </w:p>
        </w:tc>
        <w:tc>
          <w:tcPr>
            <w:tcW w:w="1131" w:type="dxa"/>
            <w:vAlign w:val="center"/>
          </w:tcPr>
          <w:p w14:paraId="1544F9EB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12347714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1C8F16B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14E23D5C" w14:textId="77777777" w:rsidR="002F27F7" w:rsidRDefault="00E3715C">
            <w:r>
              <w:t>0.1153</w:t>
            </w:r>
          </w:p>
        </w:tc>
        <w:tc>
          <w:tcPr>
            <w:tcW w:w="1143" w:type="dxa"/>
            <w:vAlign w:val="center"/>
          </w:tcPr>
          <w:p w14:paraId="4658C1B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25D5BD8" w14:textId="77777777">
        <w:tc>
          <w:tcPr>
            <w:tcW w:w="888" w:type="dxa"/>
            <w:vMerge/>
            <w:vAlign w:val="center"/>
          </w:tcPr>
          <w:p w14:paraId="1C018A32" w14:textId="77777777" w:rsidR="002F27F7" w:rsidRDefault="002F27F7"/>
        </w:tc>
        <w:tc>
          <w:tcPr>
            <w:tcW w:w="1301" w:type="dxa"/>
            <w:vAlign w:val="center"/>
          </w:tcPr>
          <w:p w14:paraId="021F60C2" w14:textId="77777777" w:rsidR="002F27F7" w:rsidRDefault="00E3715C">
            <w:r>
              <w:t>8049</w:t>
            </w:r>
          </w:p>
        </w:tc>
        <w:tc>
          <w:tcPr>
            <w:tcW w:w="1075" w:type="dxa"/>
            <w:gridSpan w:val="2"/>
            <w:vAlign w:val="center"/>
          </w:tcPr>
          <w:p w14:paraId="08CF959F" w14:textId="77777777" w:rsidR="002F27F7" w:rsidRDefault="00E3715C">
            <w:r>
              <w:t>7.80</w:t>
            </w:r>
          </w:p>
        </w:tc>
        <w:tc>
          <w:tcPr>
            <w:tcW w:w="1131" w:type="dxa"/>
            <w:vAlign w:val="center"/>
          </w:tcPr>
          <w:p w14:paraId="1EABAF83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3B78E848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2873E97D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1D11B9C" w14:textId="77777777" w:rsidR="002F27F7" w:rsidRDefault="00E3715C">
            <w:r>
              <w:t>0.1153</w:t>
            </w:r>
          </w:p>
        </w:tc>
        <w:tc>
          <w:tcPr>
            <w:tcW w:w="1143" w:type="dxa"/>
            <w:vAlign w:val="center"/>
          </w:tcPr>
          <w:p w14:paraId="4E1CCFD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5308911" w14:textId="77777777">
        <w:tc>
          <w:tcPr>
            <w:tcW w:w="888" w:type="dxa"/>
            <w:vMerge/>
            <w:vAlign w:val="center"/>
          </w:tcPr>
          <w:p w14:paraId="129952ED" w14:textId="77777777" w:rsidR="002F27F7" w:rsidRDefault="002F27F7"/>
        </w:tc>
        <w:tc>
          <w:tcPr>
            <w:tcW w:w="1301" w:type="dxa"/>
            <w:vAlign w:val="center"/>
          </w:tcPr>
          <w:p w14:paraId="1F0EFF54" w14:textId="77777777" w:rsidR="002F27F7" w:rsidRDefault="00E3715C">
            <w:r>
              <w:t>8050</w:t>
            </w:r>
          </w:p>
        </w:tc>
        <w:tc>
          <w:tcPr>
            <w:tcW w:w="1075" w:type="dxa"/>
            <w:gridSpan w:val="2"/>
            <w:vAlign w:val="center"/>
          </w:tcPr>
          <w:p w14:paraId="1D65F9F5" w14:textId="77777777" w:rsidR="002F27F7" w:rsidRDefault="00E3715C">
            <w:r>
              <w:t>7.80</w:t>
            </w:r>
          </w:p>
        </w:tc>
        <w:tc>
          <w:tcPr>
            <w:tcW w:w="1131" w:type="dxa"/>
            <w:vAlign w:val="center"/>
          </w:tcPr>
          <w:p w14:paraId="6C32E792" w14:textId="77777777" w:rsidR="002F27F7" w:rsidRDefault="00E3715C">
            <w:r>
              <w:t>C-0615</w:t>
            </w:r>
          </w:p>
        </w:tc>
        <w:tc>
          <w:tcPr>
            <w:tcW w:w="1415" w:type="dxa"/>
            <w:vAlign w:val="center"/>
          </w:tcPr>
          <w:p w14:paraId="77EAB563" w14:textId="77777777" w:rsidR="002F27F7" w:rsidRDefault="00E3715C">
            <w:r>
              <w:t>0.90</w:t>
            </w:r>
          </w:p>
        </w:tc>
        <w:tc>
          <w:tcPr>
            <w:tcW w:w="1245" w:type="dxa"/>
            <w:vAlign w:val="center"/>
          </w:tcPr>
          <w:p w14:paraId="023D7FCB" w14:textId="77777777" w:rsidR="002F27F7" w:rsidRDefault="00E3715C">
            <w:r>
              <w:t>外窗</w:t>
            </w:r>
          </w:p>
        </w:tc>
        <w:tc>
          <w:tcPr>
            <w:tcW w:w="1131" w:type="dxa"/>
            <w:vAlign w:val="center"/>
          </w:tcPr>
          <w:p w14:paraId="0C5C46B9" w14:textId="77777777" w:rsidR="002F27F7" w:rsidRDefault="00E3715C">
            <w:r>
              <w:t>0.1153</w:t>
            </w:r>
          </w:p>
        </w:tc>
        <w:tc>
          <w:tcPr>
            <w:tcW w:w="1143" w:type="dxa"/>
            <w:vAlign w:val="center"/>
          </w:tcPr>
          <w:p w14:paraId="4B11CE9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DDD0AAC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206F72A" w14:textId="77777777" w:rsidR="002F27F7" w:rsidRDefault="00E3715C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5044E39E" w14:textId="77777777" w:rsidR="002F27F7" w:rsidRDefault="00E3715C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2F27F7" w14:paraId="7DE0DC73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3EF665E" w14:textId="77777777" w:rsidR="002F27F7" w:rsidRDefault="00E3715C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3236DD9F" w14:textId="77777777" w:rsidR="002F27F7" w:rsidRDefault="00E3715C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2F27F7" w14:paraId="0621E5B8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67610C1" w14:textId="77777777" w:rsidR="002F27F7" w:rsidRDefault="00E3715C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6A6D820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</w:tbl>
    <w:p w14:paraId="5D766689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2248736F" w14:textId="77777777" w:rsidR="002F27F7" w:rsidRDefault="002F27F7">
      <w:pPr>
        <w:widowControl w:val="0"/>
        <w:jc w:val="both"/>
        <w:rPr>
          <w:kern w:val="2"/>
          <w:szCs w:val="24"/>
          <w:lang w:val="en-US"/>
        </w:rPr>
      </w:pPr>
    </w:p>
    <w:p w14:paraId="50811EBF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36" w:name="_Toc92098670"/>
      <w:r>
        <w:rPr>
          <w:kern w:val="2"/>
          <w:szCs w:val="24"/>
        </w:rPr>
        <w:t>可见光透射比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2F27F7" w14:paraId="4274CC27" w14:textId="77777777">
        <w:tc>
          <w:tcPr>
            <w:tcW w:w="1301" w:type="dxa"/>
            <w:shd w:val="clear" w:color="auto" w:fill="E6E6E6"/>
            <w:vAlign w:val="center"/>
          </w:tcPr>
          <w:p w14:paraId="048572C9" w14:textId="77777777" w:rsidR="002F27F7" w:rsidRDefault="00E3715C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0E9143FE" w14:textId="77777777" w:rsidR="002F27F7" w:rsidRDefault="00E3715C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75EA18DF" w14:textId="77777777" w:rsidR="002F27F7" w:rsidRDefault="00E3715C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30C92CA8" w14:textId="77777777" w:rsidR="002F27F7" w:rsidRDefault="00E3715C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30C2F66F" w14:textId="77777777" w:rsidR="002F27F7" w:rsidRDefault="00E3715C">
            <w:pPr>
              <w:jc w:val="center"/>
            </w:pPr>
            <w:r>
              <w:t>透射比限值</w:t>
            </w:r>
          </w:p>
        </w:tc>
      </w:tr>
      <w:tr w:rsidR="002F27F7" w14:paraId="02281978" w14:textId="77777777">
        <w:tc>
          <w:tcPr>
            <w:tcW w:w="1301" w:type="dxa"/>
            <w:shd w:val="clear" w:color="auto" w:fill="E6E6E6"/>
            <w:vAlign w:val="center"/>
          </w:tcPr>
          <w:p w14:paraId="15C8C71E" w14:textId="77777777" w:rsidR="002F27F7" w:rsidRDefault="00E3715C">
            <w:r>
              <w:t>南向</w:t>
            </w:r>
          </w:p>
        </w:tc>
        <w:tc>
          <w:tcPr>
            <w:tcW w:w="1924" w:type="dxa"/>
            <w:vAlign w:val="center"/>
          </w:tcPr>
          <w:p w14:paraId="528B804C" w14:textId="77777777" w:rsidR="002F27F7" w:rsidRDefault="00E3715C">
            <w:r>
              <w:t>0.13</w:t>
            </w:r>
          </w:p>
        </w:tc>
        <w:tc>
          <w:tcPr>
            <w:tcW w:w="2088" w:type="dxa"/>
            <w:vAlign w:val="center"/>
          </w:tcPr>
          <w:p w14:paraId="4CC5B881" w14:textId="77777777" w:rsidR="002F27F7" w:rsidRDefault="00E3715C">
            <w:r>
              <w:t>C-0615</w:t>
            </w:r>
          </w:p>
        </w:tc>
        <w:tc>
          <w:tcPr>
            <w:tcW w:w="2009" w:type="dxa"/>
            <w:vAlign w:val="center"/>
          </w:tcPr>
          <w:p w14:paraId="5843FEFC" w14:textId="77777777" w:rsidR="002F27F7" w:rsidRDefault="00E3715C">
            <w:r>
              <w:t>0.80</w:t>
            </w:r>
          </w:p>
        </w:tc>
        <w:tc>
          <w:tcPr>
            <w:tcW w:w="2009" w:type="dxa"/>
            <w:vAlign w:val="center"/>
          </w:tcPr>
          <w:p w14:paraId="4399E662" w14:textId="77777777" w:rsidR="002F27F7" w:rsidRDefault="00E3715C">
            <w:r>
              <w:t>0.50</w:t>
            </w:r>
          </w:p>
        </w:tc>
      </w:tr>
      <w:tr w:rsidR="002F27F7" w14:paraId="7ABF68A1" w14:textId="77777777">
        <w:tc>
          <w:tcPr>
            <w:tcW w:w="1301" w:type="dxa"/>
            <w:shd w:val="clear" w:color="auto" w:fill="E6E6E6"/>
            <w:vAlign w:val="center"/>
          </w:tcPr>
          <w:p w14:paraId="5765B83B" w14:textId="77777777" w:rsidR="002F27F7" w:rsidRDefault="00E3715C">
            <w:r>
              <w:t>北向</w:t>
            </w:r>
          </w:p>
        </w:tc>
        <w:tc>
          <w:tcPr>
            <w:tcW w:w="1924" w:type="dxa"/>
            <w:vAlign w:val="center"/>
          </w:tcPr>
          <w:p w14:paraId="74598CA5" w14:textId="77777777" w:rsidR="002F27F7" w:rsidRDefault="00E3715C">
            <w:r>
              <w:t>0.14</w:t>
            </w:r>
          </w:p>
        </w:tc>
        <w:tc>
          <w:tcPr>
            <w:tcW w:w="2088" w:type="dxa"/>
            <w:vAlign w:val="center"/>
          </w:tcPr>
          <w:p w14:paraId="2A758549" w14:textId="77777777" w:rsidR="002F27F7" w:rsidRDefault="00E3715C">
            <w:r>
              <w:t>C-1215</w:t>
            </w:r>
          </w:p>
        </w:tc>
        <w:tc>
          <w:tcPr>
            <w:tcW w:w="2009" w:type="dxa"/>
            <w:vAlign w:val="center"/>
          </w:tcPr>
          <w:p w14:paraId="7987185C" w14:textId="77777777" w:rsidR="002F27F7" w:rsidRDefault="00E3715C">
            <w:r>
              <w:t>0.80</w:t>
            </w:r>
          </w:p>
        </w:tc>
        <w:tc>
          <w:tcPr>
            <w:tcW w:w="2009" w:type="dxa"/>
            <w:vAlign w:val="center"/>
          </w:tcPr>
          <w:p w14:paraId="4EBE6F44" w14:textId="77777777" w:rsidR="002F27F7" w:rsidRDefault="00E3715C">
            <w:r>
              <w:t>0.50</w:t>
            </w:r>
          </w:p>
        </w:tc>
      </w:tr>
      <w:tr w:rsidR="002F27F7" w14:paraId="36FBE06B" w14:textId="77777777">
        <w:tc>
          <w:tcPr>
            <w:tcW w:w="1301" w:type="dxa"/>
            <w:shd w:val="clear" w:color="auto" w:fill="E6E6E6"/>
            <w:vAlign w:val="center"/>
          </w:tcPr>
          <w:p w14:paraId="1C1DDC08" w14:textId="77777777" w:rsidR="002F27F7" w:rsidRDefault="00E3715C">
            <w:r>
              <w:t>东向</w:t>
            </w:r>
          </w:p>
        </w:tc>
        <w:tc>
          <w:tcPr>
            <w:tcW w:w="1924" w:type="dxa"/>
            <w:vAlign w:val="center"/>
          </w:tcPr>
          <w:p w14:paraId="408ED5FB" w14:textId="77777777" w:rsidR="002F27F7" w:rsidRDefault="00E3715C">
            <w:r>
              <w:t>0.05</w:t>
            </w:r>
          </w:p>
        </w:tc>
        <w:tc>
          <w:tcPr>
            <w:tcW w:w="2088" w:type="dxa"/>
            <w:vAlign w:val="center"/>
          </w:tcPr>
          <w:p w14:paraId="42B3C511" w14:textId="77777777" w:rsidR="002F27F7" w:rsidRDefault="00E3715C">
            <w:r>
              <w:t>C-0615</w:t>
            </w:r>
          </w:p>
        </w:tc>
        <w:tc>
          <w:tcPr>
            <w:tcW w:w="2009" w:type="dxa"/>
            <w:vAlign w:val="center"/>
          </w:tcPr>
          <w:p w14:paraId="059BF093" w14:textId="77777777" w:rsidR="002F27F7" w:rsidRDefault="00E3715C">
            <w:r>
              <w:t>0.80</w:t>
            </w:r>
          </w:p>
        </w:tc>
        <w:tc>
          <w:tcPr>
            <w:tcW w:w="2009" w:type="dxa"/>
            <w:vAlign w:val="center"/>
          </w:tcPr>
          <w:p w14:paraId="4A68F13F" w14:textId="77777777" w:rsidR="002F27F7" w:rsidRDefault="00E3715C">
            <w:r>
              <w:t>0.50</w:t>
            </w:r>
          </w:p>
        </w:tc>
      </w:tr>
      <w:tr w:rsidR="002F27F7" w14:paraId="2C4E056C" w14:textId="77777777">
        <w:tc>
          <w:tcPr>
            <w:tcW w:w="1301" w:type="dxa"/>
            <w:shd w:val="clear" w:color="auto" w:fill="E6E6E6"/>
            <w:vAlign w:val="center"/>
          </w:tcPr>
          <w:p w14:paraId="77DD3D3D" w14:textId="77777777" w:rsidR="002F27F7" w:rsidRDefault="00E3715C">
            <w:r>
              <w:t>西向</w:t>
            </w:r>
          </w:p>
        </w:tc>
        <w:tc>
          <w:tcPr>
            <w:tcW w:w="1924" w:type="dxa"/>
            <w:vAlign w:val="center"/>
          </w:tcPr>
          <w:p w14:paraId="7D833B3A" w14:textId="77777777" w:rsidR="002F27F7" w:rsidRDefault="00E3715C">
            <w:r>
              <w:t>0.04</w:t>
            </w:r>
          </w:p>
        </w:tc>
        <w:tc>
          <w:tcPr>
            <w:tcW w:w="2088" w:type="dxa"/>
            <w:vAlign w:val="center"/>
          </w:tcPr>
          <w:p w14:paraId="2E8419D5" w14:textId="77777777" w:rsidR="002F27F7" w:rsidRDefault="00E3715C">
            <w:r>
              <w:t>C-0615</w:t>
            </w:r>
          </w:p>
        </w:tc>
        <w:tc>
          <w:tcPr>
            <w:tcW w:w="2009" w:type="dxa"/>
            <w:vAlign w:val="center"/>
          </w:tcPr>
          <w:p w14:paraId="1CDFBA4D" w14:textId="77777777" w:rsidR="002F27F7" w:rsidRDefault="00E3715C">
            <w:r>
              <w:t>0.80</w:t>
            </w:r>
          </w:p>
        </w:tc>
        <w:tc>
          <w:tcPr>
            <w:tcW w:w="2009" w:type="dxa"/>
            <w:vAlign w:val="center"/>
          </w:tcPr>
          <w:p w14:paraId="4DFADF1C" w14:textId="77777777" w:rsidR="002F27F7" w:rsidRDefault="00E3715C">
            <w:r>
              <w:t>0.50</w:t>
            </w:r>
          </w:p>
        </w:tc>
      </w:tr>
      <w:tr w:rsidR="002F27F7" w14:paraId="0CBEC4B5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4832C851" w14:textId="77777777" w:rsidR="002F27F7" w:rsidRDefault="00E3715C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5F3B9B39" w14:textId="77777777" w:rsidR="002F27F7" w:rsidRDefault="00E3715C">
            <w:r>
              <w:t>《深圳市居住建筑节能设计标准实施细则》（</w:t>
            </w:r>
            <w:r>
              <w:t xml:space="preserve">SJG </w:t>
            </w:r>
            <w:r>
              <w:t>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2F27F7" w14:paraId="11D3DBC5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0D8D15EB" w14:textId="77777777" w:rsidR="002F27F7" w:rsidRDefault="00E3715C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788E9AC1" w14:textId="77777777" w:rsidR="002F27F7" w:rsidRDefault="00E3715C">
            <w:r>
              <w:t>玻璃的可见光透射比不应当小于</w:t>
            </w:r>
            <w:r>
              <w:t>0.5</w:t>
            </w:r>
          </w:p>
        </w:tc>
      </w:tr>
      <w:tr w:rsidR="002F27F7" w14:paraId="3BE69E2E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07A2DF93" w14:textId="77777777" w:rsidR="002F27F7" w:rsidRDefault="00E3715C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0E67B710" w14:textId="77777777" w:rsidR="002F27F7" w:rsidRDefault="00E3715C">
            <w:r>
              <w:t>满足</w:t>
            </w:r>
          </w:p>
        </w:tc>
      </w:tr>
    </w:tbl>
    <w:p w14:paraId="194F1B7C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37" w:name="_Toc92098671"/>
      <w:r>
        <w:rPr>
          <w:kern w:val="2"/>
          <w:szCs w:val="24"/>
        </w:rPr>
        <w:t>天窗</w:t>
      </w:r>
      <w:bookmarkEnd w:id="37"/>
    </w:p>
    <w:p w14:paraId="0ADE368C" w14:textId="77777777" w:rsidR="002F27F7" w:rsidRDefault="00E3715C">
      <w:pPr>
        <w:pStyle w:val="2"/>
        <w:widowControl w:val="0"/>
        <w:rPr>
          <w:kern w:val="2"/>
        </w:rPr>
      </w:pPr>
      <w:bookmarkStart w:id="38" w:name="_Toc92098672"/>
      <w:r>
        <w:rPr>
          <w:kern w:val="2"/>
        </w:rPr>
        <w:t>天窗屋顶比</w:t>
      </w:r>
      <w:bookmarkEnd w:id="38"/>
    </w:p>
    <w:p w14:paraId="09DF4BD0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566C31D1" w14:textId="77777777" w:rsidR="002F27F7" w:rsidRDefault="00E3715C">
      <w:pPr>
        <w:pStyle w:val="2"/>
        <w:widowControl w:val="0"/>
        <w:rPr>
          <w:kern w:val="2"/>
        </w:rPr>
      </w:pPr>
      <w:bookmarkStart w:id="39" w:name="_Toc92098673"/>
      <w:r>
        <w:rPr>
          <w:kern w:val="2"/>
        </w:rPr>
        <w:lastRenderedPageBreak/>
        <w:t>天窗类型</w:t>
      </w:r>
      <w:bookmarkEnd w:id="39"/>
    </w:p>
    <w:p w14:paraId="0FC0152A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56F8B7DC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40" w:name="_Toc92098674"/>
      <w:r>
        <w:rPr>
          <w:kern w:val="2"/>
          <w:szCs w:val="24"/>
        </w:rPr>
        <w:t>屋顶构造</w:t>
      </w:r>
      <w:bookmarkEnd w:id="40"/>
    </w:p>
    <w:p w14:paraId="1EB25754" w14:textId="77777777" w:rsidR="002F27F7" w:rsidRDefault="00E3715C">
      <w:pPr>
        <w:pStyle w:val="2"/>
        <w:widowControl w:val="0"/>
        <w:rPr>
          <w:kern w:val="2"/>
        </w:rPr>
      </w:pPr>
      <w:bookmarkStart w:id="41" w:name="_Toc92098675"/>
      <w:r>
        <w:rPr>
          <w:kern w:val="2"/>
        </w:rPr>
        <w:t>屋顶构造一</w:t>
      </w:r>
      <w:bookmarkEnd w:id="4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27F7" w14:paraId="64E7248E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3ACCF447" w14:textId="77777777" w:rsidR="002F27F7" w:rsidRDefault="00E3715C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3C41B90" w14:textId="77777777" w:rsidR="002F27F7" w:rsidRDefault="00E3715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5623FFF" w14:textId="77777777" w:rsidR="002F27F7" w:rsidRDefault="00E3715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53E0DED" w14:textId="77777777" w:rsidR="002F27F7" w:rsidRDefault="00E3715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8A91357" w14:textId="77777777" w:rsidR="002F27F7" w:rsidRDefault="00E3715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957CD12" w14:textId="77777777" w:rsidR="002F27F7" w:rsidRDefault="00E3715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862E48F" w14:textId="77777777" w:rsidR="002F27F7" w:rsidRDefault="00E3715C">
            <w:pPr>
              <w:jc w:val="center"/>
            </w:pPr>
            <w:r>
              <w:t>热惰性指标</w:t>
            </w:r>
          </w:p>
        </w:tc>
      </w:tr>
      <w:tr w:rsidR="002F27F7" w14:paraId="2484B4E3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27236ED" w14:textId="77777777" w:rsidR="002F27F7" w:rsidRDefault="002F27F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2B1E5AF" w14:textId="77777777" w:rsidR="002F27F7" w:rsidRDefault="00E3715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C53E45" w14:textId="77777777" w:rsidR="002F27F7" w:rsidRDefault="00E3715C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2F2B2C9" w14:textId="77777777" w:rsidR="002F27F7" w:rsidRDefault="00E3715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3C19B11" w14:textId="77777777" w:rsidR="002F27F7" w:rsidRDefault="00E3715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566B10A" w14:textId="77777777" w:rsidR="002F27F7" w:rsidRDefault="00E3715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FA2D2FA" w14:textId="77777777" w:rsidR="002F27F7" w:rsidRDefault="00E3715C">
            <w:pPr>
              <w:jc w:val="center"/>
            </w:pPr>
            <w:r>
              <w:t>D=R*S</w:t>
            </w:r>
          </w:p>
        </w:tc>
      </w:tr>
      <w:tr w:rsidR="002F27F7" w14:paraId="245A1B48" w14:textId="77777777">
        <w:tc>
          <w:tcPr>
            <w:tcW w:w="3345" w:type="dxa"/>
            <w:vAlign w:val="center"/>
          </w:tcPr>
          <w:p w14:paraId="121C29E1" w14:textId="77777777" w:rsidR="002F27F7" w:rsidRDefault="00E3715C">
            <w:r>
              <w:t>水泥砂浆</w:t>
            </w:r>
          </w:p>
        </w:tc>
        <w:tc>
          <w:tcPr>
            <w:tcW w:w="848" w:type="dxa"/>
            <w:vAlign w:val="center"/>
          </w:tcPr>
          <w:p w14:paraId="5D7F662B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7B7F59C2" w14:textId="77777777" w:rsidR="002F27F7" w:rsidRDefault="00E3715C">
            <w:r>
              <w:t>0.930</w:t>
            </w:r>
          </w:p>
        </w:tc>
        <w:tc>
          <w:tcPr>
            <w:tcW w:w="1075" w:type="dxa"/>
            <w:vAlign w:val="center"/>
          </w:tcPr>
          <w:p w14:paraId="5FA35505" w14:textId="77777777" w:rsidR="002F27F7" w:rsidRDefault="00E3715C">
            <w:r>
              <w:t>11.370</w:t>
            </w:r>
          </w:p>
        </w:tc>
        <w:tc>
          <w:tcPr>
            <w:tcW w:w="848" w:type="dxa"/>
            <w:vAlign w:val="center"/>
          </w:tcPr>
          <w:p w14:paraId="1801903D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0F072B76" w14:textId="77777777" w:rsidR="002F27F7" w:rsidRDefault="00E3715C">
            <w:r>
              <w:t>0.022</w:t>
            </w:r>
          </w:p>
        </w:tc>
        <w:tc>
          <w:tcPr>
            <w:tcW w:w="1064" w:type="dxa"/>
            <w:vAlign w:val="center"/>
          </w:tcPr>
          <w:p w14:paraId="211B034B" w14:textId="77777777" w:rsidR="002F27F7" w:rsidRDefault="00E3715C">
            <w:r>
              <w:t>0.245</w:t>
            </w:r>
          </w:p>
        </w:tc>
      </w:tr>
      <w:tr w:rsidR="002F27F7" w14:paraId="1C7B6AE6" w14:textId="77777777">
        <w:tc>
          <w:tcPr>
            <w:tcW w:w="3345" w:type="dxa"/>
            <w:vAlign w:val="center"/>
          </w:tcPr>
          <w:p w14:paraId="2FD55420" w14:textId="77777777" w:rsidR="002F27F7" w:rsidRDefault="00E3715C">
            <w:r>
              <w:t>钢筋混凝土</w:t>
            </w:r>
          </w:p>
        </w:tc>
        <w:tc>
          <w:tcPr>
            <w:tcW w:w="848" w:type="dxa"/>
            <w:vAlign w:val="center"/>
          </w:tcPr>
          <w:p w14:paraId="26092798" w14:textId="77777777" w:rsidR="002F27F7" w:rsidRDefault="00E3715C">
            <w:r>
              <w:t>120</w:t>
            </w:r>
          </w:p>
        </w:tc>
        <w:tc>
          <w:tcPr>
            <w:tcW w:w="1075" w:type="dxa"/>
            <w:vAlign w:val="center"/>
          </w:tcPr>
          <w:p w14:paraId="4840AF23" w14:textId="77777777" w:rsidR="002F27F7" w:rsidRDefault="00E3715C">
            <w:r>
              <w:t>1.740</w:t>
            </w:r>
          </w:p>
        </w:tc>
        <w:tc>
          <w:tcPr>
            <w:tcW w:w="1075" w:type="dxa"/>
            <w:vAlign w:val="center"/>
          </w:tcPr>
          <w:p w14:paraId="748B9F0A" w14:textId="77777777" w:rsidR="002F27F7" w:rsidRDefault="00E3715C">
            <w:r>
              <w:t>17.200</w:t>
            </w:r>
          </w:p>
        </w:tc>
        <w:tc>
          <w:tcPr>
            <w:tcW w:w="848" w:type="dxa"/>
            <w:vAlign w:val="center"/>
          </w:tcPr>
          <w:p w14:paraId="2B612DDB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4A2901B3" w14:textId="77777777" w:rsidR="002F27F7" w:rsidRDefault="00E3715C">
            <w:r>
              <w:t>0.069</w:t>
            </w:r>
          </w:p>
        </w:tc>
        <w:tc>
          <w:tcPr>
            <w:tcW w:w="1064" w:type="dxa"/>
            <w:vAlign w:val="center"/>
          </w:tcPr>
          <w:p w14:paraId="22331362" w14:textId="77777777" w:rsidR="002F27F7" w:rsidRDefault="00E3715C">
            <w:r>
              <w:t>1.186</w:t>
            </w:r>
          </w:p>
        </w:tc>
      </w:tr>
      <w:tr w:rsidR="002F27F7" w14:paraId="39FA6674" w14:textId="77777777">
        <w:tc>
          <w:tcPr>
            <w:tcW w:w="3345" w:type="dxa"/>
            <w:vAlign w:val="center"/>
          </w:tcPr>
          <w:p w14:paraId="45C0BA4B" w14:textId="77777777" w:rsidR="002F27F7" w:rsidRDefault="00E3715C">
            <w:r>
              <w:t>石灰砂浆</w:t>
            </w:r>
          </w:p>
        </w:tc>
        <w:tc>
          <w:tcPr>
            <w:tcW w:w="848" w:type="dxa"/>
            <w:vAlign w:val="center"/>
          </w:tcPr>
          <w:p w14:paraId="0DB7A6B1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598286CD" w14:textId="77777777" w:rsidR="002F27F7" w:rsidRDefault="00E3715C">
            <w:r>
              <w:t>0.810</w:t>
            </w:r>
          </w:p>
        </w:tc>
        <w:tc>
          <w:tcPr>
            <w:tcW w:w="1075" w:type="dxa"/>
            <w:vAlign w:val="center"/>
          </w:tcPr>
          <w:p w14:paraId="7F7A50A4" w14:textId="77777777" w:rsidR="002F27F7" w:rsidRDefault="00E3715C">
            <w:r>
              <w:t>10.070</w:t>
            </w:r>
          </w:p>
        </w:tc>
        <w:tc>
          <w:tcPr>
            <w:tcW w:w="848" w:type="dxa"/>
            <w:vAlign w:val="center"/>
          </w:tcPr>
          <w:p w14:paraId="1274B28B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21F247DA" w14:textId="77777777" w:rsidR="002F27F7" w:rsidRDefault="00E3715C">
            <w:r>
              <w:t>0.025</w:t>
            </w:r>
          </w:p>
        </w:tc>
        <w:tc>
          <w:tcPr>
            <w:tcW w:w="1064" w:type="dxa"/>
            <w:vAlign w:val="center"/>
          </w:tcPr>
          <w:p w14:paraId="66BB495D" w14:textId="77777777" w:rsidR="002F27F7" w:rsidRDefault="00E3715C">
            <w:r>
              <w:t>0.249</w:t>
            </w:r>
          </w:p>
        </w:tc>
      </w:tr>
      <w:tr w:rsidR="002F27F7" w14:paraId="2060A9B4" w14:textId="77777777">
        <w:tc>
          <w:tcPr>
            <w:tcW w:w="3345" w:type="dxa"/>
            <w:vAlign w:val="center"/>
          </w:tcPr>
          <w:p w14:paraId="563938AC" w14:textId="77777777" w:rsidR="002F27F7" w:rsidRDefault="00E3715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C3FF1BA" w14:textId="77777777" w:rsidR="002F27F7" w:rsidRDefault="00E3715C">
            <w:r>
              <w:t>160</w:t>
            </w:r>
          </w:p>
        </w:tc>
        <w:tc>
          <w:tcPr>
            <w:tcW w:w="1075" w:type="dxa"/>
            <w:vAlign w:val="center"/>
          </w:tcPr>
          <w:p w14:paraId="6C296534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0B1C66D1" w14:textId="77777777" w:rsidR="002F27F7" w:rsidRDefault="00E3715C">
            <w:r>
              <w:t>－</w:t>
            </w:r>
          </w:p>
        </w:tc>
        <w:tc>
          <w:tcPr>
            <w:tcW w:w="848" w:type="dxa"/>
            <w:vAlign w:val="center"/>
          </w:tcPr>
          <w:p w14:paraId="5BA11B31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4E9D1AA4" w14:textId="77777777" w:rsidR="002F27F7" w:rsidRDefault="00E3715C">
            <w:r>
              <w:t>0.115</w:t>
            </w:r>
          </w:p>
        </w:tc>
        <w:tc>
          <w:tcPr>
            <w:tcW w:w="1064" w:type="dxa"/>
            <w:vAlign w:val="center"/>
          </w:tcPr>
          <w:p w14:paraId="7C13D85F" w14:textId="77777777" w:rsidR="002F27F7" w:rsidRDefault="00E3715C">
            <w:r>
              <w:t>1.679</w:t>
            </w:r>
          </w:p>
        </w:tc>
      </w:tr>
      <w:tr w:rsidR="002F27F7" w14:paraId="2742AD5F" w14:textId="77777777">
        <w:tc>
          <w:tcPr>
            <w:tcW w:w="3345" w:type="dxa"/>
            <w:shd w:val="clear" w:color="auto" w:fill="E6E6E6"/>
            <w:vAlign w:val="center"/>
          </w:tcPr>
          <w:p w14:paraId="375B152A" w14:textId="77777777" w:rsidR="002F27F7" w:rsidRDefault="00E3715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C47BDA1" w14:textId="77777777" w:rsidR="002F27F7" w:rsidRDefault="00E3715C">
            <w:pPr>
              <w:jc w:val="center"/>
            </w:pPr>
            <w:r>
              <w:t>0.74[</w:t>
            </w:r>
            <w:r>
              <w:t>默认</w:t>
            </w:r>
            <w:r>
              <w:t>]</w:t>
            </w:r>
          </w:p>
        </w:tc>
      </w:tr>
      <w:tr w:rsidR="002F27F7" w14:paraId="72420769" w14:textId="77777777">
        <w:tc>
          <w:tcPr>
            <w:tcW w:w="3345" w:type="dxa"/>
            <w:shd w:val="clear" w:color="auto" w:fill="E6E6E6"/>
            <w:vAlign w:val="center"/>
          </w:tcPr>
          <w:p w14:paraId="4401CDDC" w14:textId="77777777" w:rsidR="002F27F7" w:rsidRDefault="00E3715C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14433B2E" w14:textId="77777777" w:rsidR="002F27F7" w:rsidRDefault="00E3715C">
            <w:pPr>
              <w:jc w:val="center"/>
            </w:pPr>
            <w:r>
              <w:t>3.63</w:t>
            </w:r>
          </w:p>
        </w:tc>
      </w:tr>
      <w:tr w:rsidR="002F27F7" w14:paraId="5D8CB004" w14:textId="77777777">
        <w:tc>
          <w:tcPr>
            <w:tcW w:w="3345" w:type="dxa"/>
            <w:shd w:val="clear" w:color="auto" w:fill="E6E6E6"/>
            <w:vAlign w:val="center"/>
          </w:tcPr>
          <w:p w14:paraId="6A232DB8" w14:textId="77777777" w:rsidR="002F27F7" w:rsidRDefault="00E3715C">
            <w:r>
              <w:t>标准依据</w:t>
            </w:r>
          </w:p>
        </w:tc>
        <w:tc>
          <w:tcPr>
            <w:tcW w:w="5985" w:type="dxa"/>
            <w:gridSpan w:val="6"/>
          </w:tcPr>
          <w:p w14:paraId="629DDF4E" w14:textId="77777777" w:rsidR="002F27F7" w:rsidRDefault="00E3715C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2F27F7" w14:paraId="6DEBD3EA" w14:textId="77777777">
        <w:tc>
          <w:tcPr>
            <w:tcW w:w="3345" w:type="dxa"/>
            <w:shd w:val="clear" w:color="auto" w:fill="E6E6E6"/>
            <w:vAlign w:val="center"/>
          </w:tcPr>
          <w:p w14:paraId="79496CE1" w14:textId="77777777" w:rsidR="002F27F7" w:rsidRDefault="00E3715C">
            <w:r>
              <w:t>标准要求</w:t>
            </w:r>
          </w:p>
        </w:tc>
        <w:tc>
          <w:tcPr>
            <w:tcW w:w="5985" w:type="dxa"/>
            <w:gridSpan w:val="6"/>
          </w:tcPr>
          <w:p w14:paraId="10E2F55E" w14:textId="77777777" w:rsidR="002F27F7" w:rsidRDefault="00E3715C">
            <w:r>
              <w:t>...</w:t>
            </w:r>
            <w:r>
              <w:t>综合评价的建筑</w:t>
            </w:r>
            <w:r>
              <w:t>...</w:t>
            </w:r>
            <w:r>
              <w:t>屋顶传热系数仍然要满足第</w:t>
            </w:r>
            <w:r>
              <w:t>4.0.7</w:t>
            </w:r>
            <w:r>
              <w:t>条的要求。即</w:t>
            </w:r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2F27F7" w14:paraId="4CF1C99C" w14:textId="77777777">
        <w:tc>
          <w:tcPr>
            <w:tcW w:w="3345" w:type="dxa"/>
            <w:shd w:val="clear" w:color="auto" w:fill="E6E6E6"/>
            <w:vAlign w:val="center"/>
          </w:tcPr>
          <w:p w14:paraId="0B2D9DC4" w14:textId="77777777" w:rsidR="002F27F7" w:rsidRDefault="00E3715C">
            <w:r>
              <w:t>结论</w:t>
            </w:r>
          </w:p>
        </w:tc>
        <w:tc>
          <w:tcPr>
            <w:tcW w:w="5985" w:type="dxa"/>
            <w:gridSpan w:val="6"/>
          </w:tcPr>
          <w:p w14:paraId="700A0F1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</w:tbl>
    <w:p w14:paraId="72D04102" w14:textId="77777777" w:rsidR="002F27F7" w:rsidRDefault="002F27F7">
      <w:pPr>
        <w:widowControl w:val="0"/>
        <w:jc w:val="both"/>
        <w:rPr>
          <w:kern w:val="2"/>
          <w:szCs w:val="24"/>
          <w:lang w:val="en-US"/>
        </w:rPr>
      </w:pPr>
    </w:p>
    <w:p w14:paraId="3A5AD3AD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42" w:name="_Toc92098676"/>
      <w:r>
        <w:rPr>
          <w:kern w:val="2"/>
          <w:szCs w:val="24"/>
        </w:rPr>
        <w:t>外墙构造</w:t>
      </w:r>
      <w:bookmarkEnd w:id="42"/>
    </w:p>
    <w:p w14:paraId="497767B1" w14:textId="77777777" w:rsidR="002F27F7" w:rsidRDefault="00E3715C">
      <w:pPr>
        <w:pStyle w:val="2"/>
        <w:widowControl w:val="0"/>
        <w:rPr>
          <w:kern w:val="2"/>
        </w:rPr>
      </w:pPr>
      <w:bookmarkStart w:id="43" w:name="_Toc92098677"/>
      <w:r>
        <w:rPr>
          <w:kern w:val="2"/>
        </w:rPr>
        <w:t>外墙相关构造</w:t>
      </w:r>
      <w:bookmarkEnd w:id="43"/>
    </w:p>
    <w:p w14:paraId="04D1D4F6" w14:textId="77777777" w:rsidR="002F27F7" w:rsidRDefault="00E3715C">
      <w:pPr>
        <w:pStyle w:val="3"/>
        <w:widowControl w:val="0"/>
        <w:jc w:val="both"/>
        <w:rPr>
          <w:kern w:val="2"/>
          <w:szCs w:val="24"/>
        </w:rPr>
      </w:pPr>
      <w:bookmarkStart w:id="44" w:name="_Toc92098678"/>
      <w:r>
        <w:rPr>
          <w:kern w:val="2"/>
          <w:szCs w:val="24"/>
        </w:rPr>
        <w:t>外墙构造一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27F7" w14:paraId="65E0A0D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0E384D0" w14:textId="77777777" w:rsidR="002F27F7" w:rsidRDefault="00E3715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36ACFD1" w14:textId="77777777" w:rsidR="002F27F7" w:rsidRDefault="00E3715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3B35DDE" w14:textId="77777777" w:rsidR="002F27F7" w:rsidRDefault="00E3715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324E3EE" w14:textId="77777777" w:rsidR="002F27F7" w:rsidRDefault="00E3715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948EE3A" w14:textId="77777777" w:rsidR="002F27F7" w:rsidRDefault="00E3715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DE7F136" w14:textId="77777777" w:rsidR="002F27F7" w:rsidRDefault="00E3715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61D8768" w14:textId="77777777" w:rsidR="002F27F7" w:rsidRDefault="00E3715C">
            <w:pPr>
              <w:jc w:val="center"/>
            </w:pPr>
            <w:r>
              <w:t>热惰性指标</w:t>
            </w:r>
          </w:p>
        </w:tc>
      </w:tr>
      <w:tr w:rsidR="002F27F7" w14:paraId="1E168FB4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586F58D" w14:textId="77777777" w:rsidR="002F27F7" w:rsidRDefault="002F27F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5870AD2" w14:textId="77777777" w:rsidR="002F27F7" w:rsidRDefault="00E3715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8B70A02" w14:textId="77777777" w:rsidR="002F27F7" w:rsidRDefault="00E3715C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107C1E5" w14:textId="77777777" w:rsidR="002F27F7" w:rsidRDefault="00E3715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1A65FDD" w14:textId="77777777" w:rsidR="002F27F7" w:rsidRDefault="00E3715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6B84373" w14:textId="77777777" w:rsidR="002F27F7" w:rsidRDefault="00E3715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6008C63" w14:textId="77777777" w:rsidR="002F27F7" w:rsidRDefault="00E3715C">
            <w:pPr>
              <w:jc w:val="center"/>
            </w:pPr>
            <w:r>
              <w:t>D=R*S</w:t>
            </w:r>
          </w:p>
        </w:tc>
      </w:tr>
      <w:tr w:rsidR="002F27F7" w14:paraId="5FAB2E77" w14:textId="77777777">
        <w:tc>
          <w:tcPr>
            <w:tcW w:w="3345" w:type="dxa"/>
            <w:vAlign w:val="center"/>
          </w:tcPr>
          <w:p w14:paraId="6293A8C8" w14:textId="77777777" w:rsidR="002F27F7" w:rsidRDefault="00E3715C">
            <w:r>
              <w:t>水泥砂浆</w:t>
            </w:r>
          </w:p>
        </w:tc>
        <w:tc>
          <w:tcPr>
            <w:tcW w:w="848" w:type="dxa"/>
            <w:vAlign w:val="center"/>
          </w:tcPr>
          <w:p w14:paraId="55BEE9EE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1821312C" w14:textId="77777777" w:rsidR="002F27F7" w:rsidRDefault="00E3715C">
            <w:r>
              <w:t>0.930</w:t>
            </w:r>
          </w:p>
        </w:tc>
        <w:tc>
          <w:tcPr>
            <w:tcW w:w="1075" w:type="dxa"/>
            <w:vAlign w:val="center"/>
          </w:tcPr>
          <w:p w14:paraId="4C681311" w14:textId="77777777" w:rsidR="002F27F7" w:rsidRDefault="00E3715C">
            <w:r>
              <w:t>11.370</w:t>
            </w:r>
          </w:p>
        </w:tc>
        <w:tc>
          <w:tcPr>
            <w:tcW w:w="848" w:type="dxa"/>
            <w:vAlign w:val="center"/>
          </w:tcPr>
          <w:p w14:paraId="4FB041DA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37DB1765" w14:textId="77777777" w:rsidR="002F27F7" w:rsidRDefault="00E3715C">
            <w:r>
              <w:t>0.022</w:t>
            </w:r>
          </w:p>
        </w:tc>
        <w:tc>
          <w:tcPr>
            <w:tcW w:w="1064" w:type="dxa"/>
            <w:vAlign w:val="center"/>
          </w:tcPr>
          <w:p w14:paraId="6B1D574E" w14:textId="77777777" w:rsidR="002F27F7" w:rsidRDefault="00E3715C">
            <w:r>
              <w:t>0.245</w:t>
            </w:r>
          </w:p>
        </w:tc>
      </w:tr>
      <w:tr w:rsidR="002F27F7" w14:paraId="77BF1993" w14:textId="77777777">
        <w:tc>
          <w:tcPr>
            <w:tcW w:w="3345" w:type="dxa"/>
            <w:vAlign w:val="center"/>
          </w:tcPr>
          <w:p w14:paraId="4522710F" w14:textId="77777777" w:rsidR="002F27F7" w:rsidRDefault="00E3715C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55582085" w14:textId="77777777" w:rsidR="002F27F7" w:rsidRDefault="00E3715C">
            <w:r>
              <w:t>180</w:t>
            </w:r>
          </w:p>
        </w:tc>
        <w:tc>
          <w:tcPr>
            <w:tcW w:w="1075" w:type="dxa"/>
            <w:vAlign w:val="center"/>
          </w:tcPr>
          <w:p w14:paraId="30E46084" w14:textId="77777777" w:rsidR="002F27F7" w:rsidRDefault="00E3715C">
            <w:r>
              <w:t>0.650</w:t>
            </w:r>
          </w:p>
        </w:tc>
        <w:tc>
          <w:tcPr>
            <w:tcW w:w="1075" w:type="dxa"/>
            <w:vAlign w:val="center"/>
          </w:tcPr>
          <w:p w14:paraId="44576565" w14:textId="77777777" w:rsidR="002F27F7" w:rsidRDefault="00E3715C">
            <w:r>
              <w:t>8.548</w:t>
            </w:r>
          </w:p>
        </w:tc>
        <w:tc>
          <w:tcPr>
            <w:tcW w:w="848" w:type="dxa"/>
            <w:vAlign w:val="center"/>
          </w:tcPr>
          <w:p w14:paraId="67D9AB6E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24928FB4" w14:textId="77777777" w:rsidR="002F27F7" w:rsidRDefault="00E3715C">
            <w:r>
              <w:t>0.277</w:t>
            </w:r>
          </w:p>
        </w:tc>
        <w:tc>
          <w:tcPr>
            <w:tcW w:w="1064" w:type="dxa"/>
            <w:vAlign w:val="center"/>
          </w:tcPr>
          <w:p w14:paraId="259F9FB8" w14:textId="77777777" w:rsidR="002F27F7" w:rsidRDefault="00E3715C">
            <w:r>
              <w:t>2.367</w:t>
            </w:r>
          </w:p>
        </w:tc>
      </w:tr>
      <w:tr w:rsidR="002F27F7" w14:paraId="096C556D" w14:textId="77777777">
        <w:tc>
          <w:tcPr>
            <w:tcW w:w="3345" w:type="dxa"/>
            <w:vAlign w:val="center"/>
          </w:tcPr>
          <w:p w14:paraId="79452465" w14:textId="77777777" w:rsidR="002F27F7" w:rsidRDefault="00E3715C">
            <w:r>
              <w:t>石灰砂浆</w:t>
            </w:r>
          </w:p>
        </w:tc>
        <w:tc>
          <w:tcPr>
            <w:tcW w:w="848" w:type="dxa"/>
            <w:vAlign w:val="center"/>
          </w:tcPr>
          <w:p w14:paraId="6C922A9A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3E795626" w14:textId="77777777" w:rsidR="002F27F7" w:rsidRDefault="00E3715C">
            <w:r>
              <w:t>0.810</w:t>
            </w:r>
          </w:p>
        </w:tc>
        <w:tc>
          <w:tcPr>
            <w:tcW w:w="1075" w:type="dxa"/>
            <w:vAlign w:val="center"/>
          </w:tcPr>
          <w:p w14:paraId="4FEAC18D" w14:textId="77777777" w:rsidR="002F27F7" w:rsidRDefault="00E3715C">
            <w:r>
              <w:t>10.070</w:t>
            </w:r>
          </w:p>
        </w:tc>
        <w:tc>
          <w:tcPr>
            <w:tcW w:w="848" w:type="dxa"/>
            <w:vAlign w:val="center"/>
          </w:tcPr>
          <w:p w14:paraId="7C101E94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1172043C" w14:textId="77777777" w:rsidR="002F27F7" w:rsidRDefault="00E3715C">
            <w:r>
              <w:t>0.025</w:t>
            </w:r>
          </w:p>
        </w:tc>
        <w:tc>
          <w:tcPr>
            <w:tcW w:w="1064" w:type="dxa"/>
            <w:vAlign w:val="center"/>
          </w:tcPr>
          <w:p w14:paraId="5E193DFF" w14:textId="77777777" w:rsidR="002F27F7" w:rsidRDefault="00E3715C">
            <w:r>
              <w:t>0.249</w:t>
            </w:r>
          </w:p>
        </w:tc>
      </w:tr>
      <w:tr w:rsidR="002F27F7" w14:paraId="6C5EACD0" w14:textId="77777777">
        <w:tc>
          <w:tcPr>
            <w:tcW w:w="3345" w:type="dxa"/>
            <w:vAlign w:val="center"/>
          </w:tcPr>
          <w:p w14:paraId="1C15FEC2" w14:textId="77777777" w:rsidR="002F27F7" w:rsidRDefault="00E3715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2DB08E2" w14:textId="77777777" w:rsidR="002F27F7" w:rsidRDefault="00E3715C">
            <w:r>
              <w:t>220</w:t>
            </w:r>
          </w:p>
        </w:tc>
        <w:tc>
          <w:tcPr>
            <w:tcW w:w="1075" w:type="dxa"/>
            <w:vAlign w:val="center"/>
          </w:tcPr>
          <w:p w14:paraId="77F0869D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61691DEF" w14:textId="77777777" w:rsidR="002F27F7" w:rsidRDefault="00E3715C">
            <w:r>
              <w:t>－</w:t>
            </w:r>
          </w:p>
        </w:tc>
        <w:tc>
          <w:tcPr>
            <w:tcW w:w="848" w:type="dxa"/>
            <w:vAlign w:val="center"/>
          </w:tcPr>
          <w:p w14:paraId="18AE3F0E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6FB5BEC5" w14:textId="77777777" w:rsidR="002F27F7" w:rsidRDefault="00E3715C">
            <w:r>
              <w:t>0.323</w:t>
            </w:r>
          </w:p>
        </w:tc>
        <w:tc>
          <w:tcPr>
            <w:tcW w:w="1064" w:type="dxa"/>
            <w:vAlign w:val="center"/>
          </w:tcPr>
          <w:p w14:paraId="2A647EBC" w14:textId="77777777" w:rsidR="002F27F7" w:rsidRDefault="00E3715C">
            <w:r>
              <w:t>2.860</w:t>
            </w:r>
          </w:p>
        </w:tc>
      </w:tr>
      <w:tr w:rsidR="002F27F7" w14:paraId="05C09B88" w14:textId="77777777">
        <w:tc>
          <w:tcPr>
            <w:tcW w:w="3345" w:type="dxa"/>
            <w:shd w:val="clear" w:color="auto" w:fill="E6E6E6"/>
            <w:vAlign w:val="center"/>
          </w:tcPr>
          <w:p w14:paraId="0718A273" w14:textId="77777777" w:rsidR="002F27F7" w:rsidRDefault="00E3715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571CC50E" w14:textId="77777777" w:rsidR="002F27F7" w:rsidRDefault="00E3715C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2F27F7" w14:paraId="413EA71A" w14:textId="77777777">
        <w:tc>
          <w:tcPr>
            <w:tcW w:w="3345" w:type="dxa"/>
            <w:shd w:val="clear" w:color="auto" w:fill="E6E6E6"/>
            <w:vAlign w:val="center"/>
          </w:tcPr>
          <w:p w14:paraId="491B6408" w14:textId="77777777" w:rsidR="002F27F7" w:rsidRDefault="00E3715C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3AD96684" w14:textId="77777777" w:rsidR="002F27F7" w:rsidRDefault="00E3715C">
            <w:pPr>
              <w:jc w:val="center"/>
            </w:pPr>
            <w:r>
              <w:t>2.07</w:t>
            </w:r>
          </w:p>
        </w:tc>
      </w:tr>
    </w:tbl>
    <w:p w14:paraId="1B9D5F6C" w14:textId="77777777" w:rsidR="002F27F7" w:rsidRDefault="00E3715C">
      <w:pPr>
        <w:pStyle w:val="3"/>
        <w:widowControl w:val="0"/>
        <w:jc w:val="both"/>
        <w:rPr>
          <w:kern w:val="2"/>
          <w:szCs w:val="24"/>
        </w:rPr>
      </w:pPr>
      <w:bookmarkStart w:id="45" w:name="_Toc92098679"/>
      <w:r>
        <w:rPr>
          <w:kern w:val="2"/>
          <w:szCs w:val="24"/>
        </w:rPr>
        <w:t>阳台隔墙构造一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27F7" w14:paraId="52C2FE43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F6276F1" w14:textId="77777777" w:rsidR="002F27F7" w:rsidRDefault="00E3715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F79EB0A" w14:textId="77777777" w:rsidR="002F27F7" w:rsidRDefault="00E3715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33AE9A1" w14:textId="77777777" w:rsidR="002F27F7" w:rsidRDefault="00E3715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62176DF" w14:textId="77777777" w:rsidR="002F27F7" w:rsidRDefault="00E3715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CD9F106" w14:textId="77777777" w:rsidR="002F27F7" w:rsidRDefault="00E3715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00063DC" w14:textId="77777777" w:rsidR="002F27F7" w:rsidRDefault="00E3715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A03E709" w14:textId="77777777" w:rsidR="002F27F7" w:rsidRDefault="00E3715C">
            <w:pPr>
              <w:jc w:val="center"/>
            </w:pPr>
            <w:r>
              <w:t>热惰性指标</w:t>
            </w:r>
          </w:p>
        </w:tc>
      </w:tr>
      <w:tr w:rsidR="002F27F7" w14:paraId="05AAD3F6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DA140CF" w14:textId="77777777" w:rsidR="002F27F7" w:rsidRDefault="002F27F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E401153" w14:textId="77777777" w:rsidR="002F27F7" w:rsidRDefault="00E3715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AE58BFA" w14:textId="77777777" w:rsidR="002F27F7" w:rsidRDefault="00E3715C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3379BBC" w14:textId="77777777" w:rsidR="002F27F7" w:rsidRDefault="00E3715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75E51B1" w14:textId="77777777" w:rsidR="002F27F7" w:rsidRDefault="00E3715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870B755" w14:textId="77777777" w:rsidR="002F27F7" w:rsidRDefault="00E3715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7363562" w14:textId="77777777" w:rsidR="002F27F7" w:rsidRDefault="00E3715C">
            <w:pPr>
              <w:jc w:val="center"/>
            </w:pPr>
            <w:r>
              <w:t>D=R*S</w:t>
            </w:r>
          </w:p>
        </w:tc>
      </w:tr>
      <w:tr w:rsidR="002F27F7" w14:paraId="3FA26DD1" w14:textId="77777777">
        <w:tc>
          <w:tcPr>
            <w:tcW w:w="3345" w:type="dxa"/>
            <w:vAlign w:val="center"/>
          </w:tcPr>
          <w:p w14:paraId="0592324D" w14:textId="77777777" w:rsidR="002F27F7" w:rsidRDefault="00E3715C">
            <w:r>
              <w:t>水泥砂浆</w:t>
            </w:r>
          </w:p>
        </w:tc>
        <w:tc>
          <w:tcPr>
            <w:tcW w:w="848" w:type="dxa"/>
            <w:vAlign w:val="center"/>
          </w:tcPr>
          <w:p w14:paraId="54A074B6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2AAA418F" w14:textId="77777777" w:rsidR="002F27F7" w:rsidRDefault="00E3715C">
            <w:r>
              <w:t>0.930</w:t>
            </w:r>
          </w:p>
        </w:tc>
        <w:tc>
          <w:tcPr>
            <w:tcW w:w="1075" w:type="dxa"/>
            <w:vAlign w:val="center"/>
          </w:tcPr>
          <w:p w14:paraId="60A1E3D0" w14:textId="77777777" w:rsidR="002F27F7" w:rsidRDefault="00E3715C">
            <w:r>
              <w:t>11.370</w:t>
            </w:r>
          </w:p>
        </w:tc>
        <w:tc>
          <w:tcPr>
            <w:tcW w:w="848" w:type="dxa"/>
            <w:vAlign w:val="center"/>
          </w:tcPr>
          <w:p w14:paraId="3DAD8CBD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45FCF0E6" w14:textId="77777777" w:rsidR="002F27F7" w:rsidRDefault="00E3715C">
            <w:r>
              <w:t>0.022</w:t>
            </w:r>
          </w:p>
        </w:tc>
        <w:tc>
          <w:tcPr>
            <w:tcW w:w="1064" w:type="dxa"/>
            <w:vAlign w:val="center"/>
          </w:tcPr>
          <w:p w14:paraId="13B270EA" w14:textId="77777777" w:rsidR="002F27F7" w:rsidRDefault="00E3715C">
            <w:r>
              <w:t>0.245</w:t>
            </w:r>
          </w:p>
        </w:tc>
      </w:tr>
      <w:tr w:rsidR="002F27F7" w14:paraId="104EC27B" w14:textId="77777777">
        <w:tc>
          <w:tcPr>
            <w:tcW w:w="3345" w:type="dxa"/>
            <w:vAlign w:val="center"/>
          </w:tcPr>
          <w:p w14:paraId="555BB63A" w14:textId="77777777" w:rsidR="002F27F7" w:rsidRDefault="00E3715C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3A6ABDF7" w14:textId="77777777" w:rsidR="002F27F7" w:rsidRDefault="00E3715C">
            <w:r>
              <w:t>180</w:t>
            </w:r>
          </w:p>
        </w:tc>
        <w:tc>
          <w:tcPr>
            <w:tcW w:w="1075" w:type="dxa"/>
            <w:vAlign w:val="center"/>
          </w:tcPr>
          <w:p w14:paraId="2C067FFA" w14:textId="77777777" w:rsidR="002F27F7" w:rsidRDefault="00E3715C">
            <w:r>
              <w:t>0.650</w:t>
            </w:r>
          </w:p>
        </w:tc>
        <w:tc>
          <w:tcPr>
            <w:tcW w:w="1075" w:type="dxa"/>
            <w:vAlign w:val="center"/>
          </w:tcPr>
          <w:p w14:paraId="10686C18" w14:textId="77777777" w:rsidR="002F27F7" w:rsidRDefault="00E3715C">
            <w:r>
              <w:t>8.548</w:t>
            </w:r>
          </w:p>
        </w:tc>
        <w:tc>
          <w:tcPr>
            <w:tcW w:w="848" w:type="dxa"/>
            <w:vAlign w:val="center"/>
          </w:tcPr>
          <w:p w14:paraId="11079922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6B8A5A9B" w14:textId="77777777" w:rsidR="002F27F7" w:rsidRDefault="00E3715C">
            <w:r>
              <w:t>0.277</w:t>
            </w:r>
          </w:p>
        </w:tc>
        <w:tc>
          <w:tcPr>
            <w:tcW w:w="1064" w:type="dxa"/>
            <w:vAlign w:val="center"/>
          </w:tcPr>
          <w:p w14:paraId="35C2E16C" w14:textId="77777777" w:rsidR="002F27F7" w:rsidRDefault="00E3715C">
            <w:r>
              <w:t>2.367</w:t>
            </w:r>
          </w:p>
        </w:tc>
      </w:tr>
      <w:tr w:rsidR="002F27F7" w14:paraId="1B721BDD" w14:textId="77777777">
        <w:tc>
          <w:tcPr>
            <w:tcW w:w="3345" w:type="dxa"/>
            <w:vAlign w:val="center"/>
          </w:tcPr>
          <w:p w14:paraId="38879EC8" w14:textId="77777777" w:rsidR="002F27F7" w:rsidRDefault="00E3715C">
            <w:r>
              <w:t>石灰砂浆</w:t>
            </w:r>
          </w:p>
        </w:tc>
        <w:tc>
          <w:tcPr>
            <w:tcW w:w="848" w:type="dxa"/>
            <w:vAlign w:val="center"/>
          </w:tcPr>
          <w:p w14:paraId="45E33E0A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39CFE83D" w14:textId="77777777" w:rsidR="002F27F7" w:rsidRDefault="00E3715C">
            <w:r>
              <w:t>0.810</w:t>
            </w:r>
          </w:p>
        </w:tc>
        <w:tc>
          <w:tcPr>
            <w:tcW w:w="1075" w:type="dxa"/>
            <w:vAlign w:val="center"/>
          </w:tcPr>
          <w:p w14:paraId="780D477F" w14:textId="77777777" w:rsidR="002F27F7" w:rsidRDefault="00E3715C">
            <w:r>
              <w:t>10.070</w:t>
            </w:r>
          </w:p>
        </w:tc>
        <w:tc>
          <w:tcPr>
            <w:tcW w:w="848" w:type="dxa"/>
            <w:vAlign w:val="center"/>
          </w:tcPr>
          <w:p w14:paraId="307CBD16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3C6EC8D6" w14:textId="77777777" w:rsidR="002F27F7" w:rsidRDefault="00E3715C">
            <w:r>
              <w:t>0.025</w:t>
            </w:r>
          </w:p>
        </w:tc>
        <w:tc>
          <w:tcPr>
            <w:tcW w:w="1064" w:type="dxa"/>
            <w:vAlign w:val="center"/>
          </w:tcPr>
          <w:p w14:paraId="011B9D67" w14:textId="77777777" w:rsidR="002F27F7" w:rsidRDefault="00E3715C">
            <w:r>
              <w:t>0.249</w:t>
            </w:r>
          </w:p>
        </w:tc>
      </w:tr>
      <w:tr w:rsidR="002F27F7" w14:paraId="5DBDB49F" w14:textId="77777777">
        <w:tc>
          <w:tcPr>
            <w:tcW w:w="3345" w:type="dxa"/>
            <w:vAlign w:val="center"/>
          </w:tcPr>
          <w:p w14:paraId="03A39D8B" w14:textId="77777777" w:rsidR="002F27F7" w:rsidRDefault="00E3715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6DF9B93" w14:textId="77777777" w:rsidR="002F27F7" w:rsidRDefault="00E3715C">
            <w:r>
              <w:t>220</w:t>
            </w:r>
          </w:p>
        </w:tc>
        <w:tc>
          <w:tcPr>
            <w:tcW w:w="1075" w:type="dxa"/>
            <w:vAlign w:val="center"/>
          </w:tcPr>
          <w:p w14:paraId="3B602FD4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7417BCDE" w14:textId="77777777" w:rsidR="002F27F7" w:rsidRDefault="00E3715C">
            <w:r>
              <w:t>－</w:t>
            </w:r>
          </w:p>
        </w:tc>
        <w:tc>
          <w:tcPr>
            <w:tcW w:w="848" w:type="dxa"/>
            <w:vAlign w:val="center"/>
          </w:tcPr>
          <w:p w14:paraId="4DB57D38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4691AED3" w14:textId="77777777" w:rsidR="002F27F7" w:rsidRDefault="00E3715C">
            <w:r>
              <w:t>0.323</w:t>
            </w:r>
          </w:p>
        </w:tc>
        <w:tc>
          <w:tcPr>
            <w:tcW w:w="1064" w:type="dxa"/>
            <w:vAlign w:val="center"/>
          </w:tcPr>
          <w:p w14:paraId="5DECBA8E" w14:textId="77777777" w:rsidR="002F27F7" w:rsidRDefault="00E3715C">
            <w:r>
              <w:t>2.860</w:t>
            </w:r>
          </w:p>
        </w:tc>
      </w:tr>
      <w:tr w:rsidR="002F27F7" w14:paraId="12AAE7FA" w14:textId="77777777">
        <w:tc>
          <w:tcPr>
            <w:tcW w:w="3345" w:type="dxa"/>
            <w:shd w:val="clear" w:color="auto" w:fill="E6E6E6"/>
            <w:vAlign w:val="center"/>
          </w:tcPr>
          <w:p w14:paraId="51C72C33" w14:textId="77777777" w:rsidR="002F27F7" w:rsidRDefault="00E3715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60F784B4" w14:textId="77777777" w:rsidR="002F27F7" w:rsidRDefault="00E3715C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2F27F7" w14:paraId="3A0F205D" w14:textId="77777777">
        <w:tc>
          <w:tcPr>
            <w:tcW w:w="3345" w:type="dxa"/>
            <w:shd w:val="clear" w:color="auto" w:fill="E6E6E6"/>
            <w:vAlign w:val="center"/>
          </w:tcPr>
          <w:p w14:paraId="41921B97" w14:textId="77777777" w:rsidR="002F27F7" w:rsidRDefault="00E3715C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1D394B6C" w14:textId="77777777" w:rsidR="002F27F7" w:rsidRDefault="00E3715C">
            <w:pPr>
              <w:jc w:val="center"/>
            </w:pPr>
            <w:r>
              <w:t>2.07</w:t>
            </w:r>
          </w:p>
        </w:tc>
      </w:tr>
    </w:tbl>
    <w:p w14:paraId="7159571D" w14:textId="77777777" w:rsidR="002F27F7" w:rsidRDefault="00E3715C">
      <w:pPr>
        <w:pStyle w:val="3"/>
        <w:widowControl w:val="0"/>
        <w:jc w:val="both"/>
        <w:rPr>
          <w:kern w:val="2"/>
          <w:szCs w:val="24"/>
        </w:rPr>
      </w:pPr>
      <w:bookmarkStart w:id="46" w:name="_Toc92098680"/>
      <w:r>
        <w:rPr>
          <w:kern w:val="2"/>
          <w:szCs w:val="24"/>
        </w:rPr>
        <w:t>热桥柱构造一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27F7" w14:paraId="3A783A24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B6FF0BE" w14:textId="77777777" w:rsidR="002F27F7" w:rsidRDefault="00E3715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0737094" w14:textId="77777777" w:rsidR="002F27F7" w:rsidRDefault="00E3715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7B2C983" w14:textId="77777777" w:rsidR="002F27F7" w:rsidRDefault="00E3715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0E98813" w14:textId="77777777" w:rsidR="002F27F7" w:rsidRDefault="00E3715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A160072" w14:textId="77777777" w:rsidR="002F27F7" w:rsidRDefault="00E3715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91BCA18" w14:textId="77777777" w:rsidR="002F27F7" w:rsidRDefault="00E3715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A24A26F" w14:textId="77777777" w:rsidR="002F27F7" w:rsidRDefault="00E3715C">
            <w:pPr>
              <w:jc w:val="center"/>
            </w:pPr>
            <w:r>
              <w:t>热惰性指标</w:t>
            </w:r>
          </w:p>
        </w:tc>
      </w:tr>
      <w:tr w:rsidR="002F27F7" w14:paraId="2F4EAC74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315B4B4C" w14:textId="77777777" w:rsidR="002F27F7" w:rsidRDefault="002F27F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66482BF" w14:textId="77777777" w:rsidR="002F27F7" w:rsidRDefault="00E3715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8F88E96" w14:textId="77777777" w:rsidR="002F27F7" w:rsidRDefault="00E3715C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282E8FB" w14:textId="77777777" w:rsidR="002F27F7" w:rsidRDefault="00E3715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330D2E1" w14:textId="77777777" w:rsidR="002F27F7" w:rsidRDefault="00E3715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316D895" w14:textId="77777777" w:rsidR="002F27F7" w:rsidRDefault="00E3715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E7F939C" w14:textId="77777777" w:rsidR="002F27F7" w:rsidRDefault="00E3715C">
            <w:pPr>
              <w:jc w:val="center"/>
            </w:pPr>
            <w:r>
              <w:t>D=R*S</w:t>
            </w:r>
          </w:p>
        </w:tc>
      </w:tr>
      <w:tr w:rsidR="002F27F7" w14:paraId="40FB7296" w14:textId="77777777">
        <w:tc>
          <w:tcPr>
            <w:tcW w:w="3345" w:type="dxa"/>
            <w:vAlign w:val="center"/>
          </w:tcPr>
          <w:p w14:paraId="783A9D74" w14:textId="77777777" w:rsidR="002F27F7" w:rsidRDefault="00E3715C">
            <w:r>
              <w:t>水泥砂浆</w:t>
            </w:r>
          </w:p>
        </w:tc>
        <w:tc>
          <w:tcPr>
            <w:tcW w:w="848" w:type="dxa"/>
            <w:vAlign w:val="center"/>
          </w:tcPr>
          <w:p w14:paraId="7BB757A2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43A9E2A7" w14:textId="77777777" w:rsidR="002F27F7" w:rsidRDefault="00E3715C">
            <w:r>
              <w:t>0.930</w:t>
            </w:r>
          </w:p>
        </w:tc>
        <w:tc>
          <w:tcPr>
            <w:tcW w:w="1075" w:type="dxa"/>
            <w:vAlign w:val="center"/>
          </w:tcPr>
          <w:p w14:paraId="676903CC" w14:textId="77777777" w:rsidR="002F27F7" w:rsidRDefault="00E3715C">
            <w:r>
              <w:t>11.370</w:t>
            </w:r>
          </w:p>
        </w:tc>
        <w:tc>
          <w:tcPr>
            <w:tcW w:w="848" w:type="dxa"/>
            <w:vAlign w:val="center"/>
          </w:tcPr>
          <w:p w14:paraId="42C38EDD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634C8162" w14:textId="77777777" w:rsidR="002F27F7" w:rsidRDefault="00E3715C">
            <w:r>
              <w:t>0.022</w:t>
            </w:r>
          </w:p>
        </w:tc>
        <w:tc>
          <w:tcPr>
            <w:tcW w:w="1064" w:type="dxa"/>
            <w:vAlign w:val="center"/>
          </w:tcPr>
          <w:p w14:paraId="090C8949" w14:textId="77777777" w:rsidR="002F27F7" w:rsidRDefault="00E3715C">
            <w:r>
              <w:t>0.245</w:t>
            </w:r>
          </w:p>
        </w:tc>
      </w:tr>
      <w:tr w:rsidR="002F27F7" w14:paraId="7CDBBAC9" w14:textId="77777777">
        <w:tc>
          <w:tcPr>
            <w:tcW w:w="3345" w:type="dxa"/>
            <w:vAlign w:val="center"/>
          </w:tcPr>
          <w:p w14:paraId="0967BFC2" w14:textId="77777777" w:rsidR="002F27F7" w:rsidRDefault="00E3715C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6C343217" w14:textId="77777777" w:rsidR="002F27F7" w:rsidRDefault="00E3715C">
            <w:r>
              <w:t>180</w:t>
            </w:r>
          </w:p>
        </w:tc>
        <w:tc>
          <w:tcPr>
            <w:tcW w:w="1075" w:type="dxa"/>
            <w:vAlign w:val="center"/>
          </w:tcPr>
          <w:p w14:paraId="29729A89" w14:textId="77777777" w:rsidR="002F27F7" w:rsidRDefault="00E3715C">
            <w:r>
              <w:t>0.650</w:t>
            </w:r>
          </w:p>
        </w:tc>
        <w:tc>
          <w:tcPr>
            <w:tcW w:w="1075" w:type="dxa"/>
            <w:vAlign w:val="center"/>
          </w:tcPr>
          <w:p w14:paraId="2C9F4F1D" w14:textId="77777777" w:rsidR="002F27F7" w:rsidRDefault="00E3715C">
            <w:r>
              <w:t>8.548</w:t>
            </w:r>
          </w:p>
        </w:tc>
        <w:tc>
          <w:tcPr>
            <w:tcW w:w="848" w:type="dxa"/>
            <w:vAlign w:val="center"/>
          </w:tcPr>
          <w:p w14:paraId="76AAE11A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148A8CEC" w14:textId="77777777" w:rsidR="002F27F7" w:rsidRDefault="00E3715C">
            <w:r>
              <w:t>0.277</w:t>
            </w:r>
          </w:p>
        </w:tc>
        <w:tc>
          <w:tcPr>
            <w:tcW w:w="1064" w:type="dxa"/>
            <w:vAlign w:val="center"/>
          </w:tcPr>
          <w:p w14:paraId="224CF18F" w14:textId="77777777" w:rsidR="002F27F7" w:rsidRDefault="00E3715C">
            <w:r>
              <w:t>2.367</w:t>
            </w:r>
          </w:p>
        </w:tc>
      </w:tr>
      <w:tr w:rsidR="002F27F7" w14:paraId="55394BC5" w14:textId="77777777">
        <w:tc>
          <w:tcPr>
            <w:tcW w:w="3345" w:type="dxa"/>
            <w:vAlign w:val="center"/>
          </w:tcPr>
          <w:p w14:paraId="1499A7EF" w14:textId="77777777" w:rsidR="002F27F7" w:rsidRDefault="00E3715C">
            <w:r>
              <w:t>石灰砂浆</w:t>
            </w:r>
          </w:p>
        </w:tc>
        <w:tc>
          <w:tcPr>
            <w:tcW w:w="848" w:type="dxa"/>
            <w:vAlign w:val="center"/>
          </w:tcPr>
          <w:p w14:paraId="65CC397D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66C65D0E" w14:textId="77777777" w:rsidR="002F27F7" w:rsidRDefault="00E3715C">
            <w:r>
              <w:t>0.810</w:t>
            </w:r>
          </w:p>
        </w:tc>
        <w:tc>
          <w:tcPr>
            <w:tcW w:w="1075" w:type="dxa"/>
            <w:vAlign w:val="center"/>
          </w:tcPr>
          <w:p w14:paraId="62ECCA76" w14:textId="77777777" w:rsidR="002F27F7" w:rsidRDefault="00E3715C">
            <w:r>
              <w:t>10.070</w:t>
            </w:r>
          </w:p>
        </w:tc>
        <w:tc>
          <w:tcPr>
            <w:tcW w:w="848" w:type="dxa"/>
            <w:vAlign w:val="center"/>
          </w:tcPr>
          <w:p w14:paraId="311FEBAE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30A151BF" w14:textId="77777777" w:rsidR="002F27F7" w:rsidRDefault="00E3715C">
            <w:r>
              <w:t>0.025</w:t>
            </w:r>
          </w:p>
        </w:tc>
        <w:tc>
          <w:tcPr>
            <w:tcW w:w="1064" w:type="dxa"/>
            <w:vAlign w:val="center"/>
          </w:tcPr>
          <w:p w14:paraId="37C9D691" w14:textId="77777777" w:rsidR="002F27F7" w:rsidRDefault="00E3715C">
            <w:r>
              <w:t>0.249</w:t>
            </w:r>
          </w:p>
        </w:tc>
      </w:tr>
      <w:tr w:rsidR="002F27F7" w14:paraId="0D340561" w14:textId="77777777">
        <w:tc>
          <w:tcPr>
            <w:tcW w:w="3345" w:type="dxa"/>
            <w:vAlign w:val="center"/>
          </w:tcPr>
          <w:p w14:paraId="121CAF44" w14:textId="77777777" w:rsidR="002F27F7" w:rsidRDefault="00E3715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17C905A" w14:textId="77777777" w:rsidR="002F27F7" w:rsidRDefault="00E3715C">
            <w:r>
              <w:t>220</w:t>
            </w:r>
          </w:p>
        </w:tc>
        <w:tc>
          <w:tcPr>
            <w:tcW w:w="1075" w:type="dxa"/>
            <w:vAlign w:val="center"/>
          </w:tcPr>
          <w:p w14:paraId="52BAC5EE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62481167" w14:textId="77777777" w:rsidR="002F27F7" w:rsidRDefault="00E3715C">
            <w:r>
              <w:t>－</w:t>
            </w:r>
          </w:p>
        </w:tc>
        <w:tc>
          <w:tcPr>
            <w:tcW w:w="848" w:type="dxa"/>
            <w:vAlign w:val="center"/>
          </w:tcPr>
          <w:p w14:paraId="01D08360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374C9D04" w14:textId="77777777" w:rsidR="002F27F7" w:rsidRDefault="00E3715C">
            <w:r>
              <w:t>0.323</w:t>
            </w:r>
          </w:p>
        </w:tc>
        <w:tc>
          <w:tcPr>
            <w:tcW w:w="1064" w:type="dxa"/>
            <w:vAlign w:val="center"/>
          </w:tcPr>
          <w:p w14:paraId="11308391" w14:textId="77777777" w:rsidR="002F27F7" w:rsidRDefault="00E3715C">
            <w:r>
              <w:t>2.860</w:t>
            </w:r>
          </w:p>
        </w:tc>
      </w:tr>
      <w:tr w:rsidR="002F27F7" w14:paraId="5941BDF8" w14:textId="77777777">
        <w:tc>
          <w:tcPr>
            <w:tcW w:w="3345" w:type="dxa"/>
            <w:shd w:val="clear" w:color="auto" w:fill="E6E6E6"/>
            <w:vAlign w:val="center"/>
          </w:tcPr>
          <w:p w14:paraId="1FBF1A74" w14:textId="77777777" w:rsidR="002F27F7" w:rsidRDefault="00E3715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0166A12C" w14:textId="77777777" w:rsidR="002F27F7" w:rsidRDefault="00E3715C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2F27F7" w14:paraId="6E5045BA" w14:textId="77777777">
        <w:tc>
          <w:tcPr>
            <w:tcW w:w="3345" w:type="dxa"/>
            <w:shd w:val="clear" w:color="auto" w:fill="E6E6E6"/>
            <w:vAlign w:val="center"/>
          </w:tcPr>
          <w:p w14:paraId="4A21BAA5" w14:textId="77777777" w:rsidR="002F27F7" w:rsidRDefault="00E3715C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0B02324C" w14:textId="77777777" w:rsidR="002F27F7" w:rsidRDefault="00E3715C">
            <w:pPr>
              <w:jc w:val="center"/>
            </w:pPr>
            <w:r>
              <w:t>2.07</w:t>
            </w:r>
          </w:p>
        </w:tc>
      </w:tr>
    </w:tbl>
    <w:p w14:paraId="188FF2A6" w14:textId="77777777" w:rsidR="002F27F7" w:rsidRDefault="00E3715C">
      <w:pPr>
        <w:pStyle w:val="2"/>
        <w:widowControl w:val="0"/>
        <w:rPr>
          <w:kern w:val="2"/>
        </w:rPr>
      </w:pPr>
      <w:bookmarkStart w:id="47" w:name="_Toc92098681"/>
      <w:r>
        <w:rPr>
          <w:kern w:val="2"/>
        </w:rPr>
        <w:t>外墙平均热工特性</w:t>
      </w:r>
      <w:bookmarkEnd w:id="47"/>
    </w:p>
    <w:p w14:paraId="655C8A5E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F27F7" w14:paraId="26D56D3E" w14:textId="77777777">
        <w:tc>
          <w:tcPr>
            <w:tcW w:w="2948" w:type="dxa"/>
            <w:shd w:val="clear" w:color="auto" w:fill="E6E6E6"/>
            <w:vAlign w:val="center"/>
          </w:tcPr>
          <w:p w14:paraId="2A351D9A" w14:textId="77777777" w:rsidR="002F27F7" w:rsidRDefault="00E3715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2BD7489" w14:textId="77777777" w:rsidR="002F27F7" w:rsidRDefault="00E3715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92C9292" w14:textId="77777777" w:rsidR="002F27F7" w:rsidRDefault="00E3715C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DFFCCF8" w14:textId="77777777" w:rsidR="002F27F7" w:rsidRDefault="00E3715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9672F71" w14:textId="77777777" w:rsidR="002F27F7" w:rsidRDefault="00E3715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693EABA" w14:textId="77777777" w:rsidR="002F27F7" w:rsidRDefault="00E3715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3A0B1E4" w14:textId="77777777" w:rsidR="002F27F7" w:rsidRDefault="00E3715C">
            <w:pPr>
              <w:jc w:val="center"/>
            </w:pPr>
            <w:r>
              <w:t>太阳辐射吸收系数</w:t>
            </w:r>
          </w:p>
        </w:tc>
      </w:tr>
      <w:tr w:rsidR="002F27F7" w14:paraId="761B9E70" w14:textId="77777777">
        <w:tc>
          <w:tcPr>
            <w:tcW w:w="2948" w:type="dxa"/>
            <w:vAlign w:val="center"/>
          </w:tcPr>
          <w:p w14:paraId="64CCAF33" w14:textId="77777777" w:rsidR="002F27F7" w:rsidRDefault="00E3715C">
            <w:r>
              <w:t>外墙构造一</w:t>
            </w:r>
          </w:p>
        </w:tc>
        <w:tc>
          <w:tcPr>
            <w:tcW w:w="1120" w:type="dxa"/>
            <w:vAlign w:val="center"/>
          </w:tcPr>
          <w:p w14:paraId="1B6A22E7" w14:textId="77777777" w:rsidR="002F27F7" w:rsidRDefault="00E3715C">
            <w:r>
              <w:t>主墙体</w:t>
            </w:r>
          </w:p>
        </w:tc>
        <w:tc>
          <w:tcPr>
            <w:tcW w:w="990" w:type="dxa"/>
            <w:vAlign w:val="center"/>
          </w:tcPr>
          <w:p w14:paraId="51C9B68F" w14:textId="77777777" w:rsidR="002F27F7" w:rsidRDefault="00E3715C">
            <w:r>
              <w:t>1540.53</w:t>
            </w:r>
          </w:p>
        </w:tc>
        <w:tc>
          <w:tcPr>
            <w:tcW w:w="950" w:type="dxa"/>
            <w:vAlign w:val="center"/>
          </w:tcPr>
          <w:p w14:paraId="426D6018" w14:textId="77777777" w:rsidR="002F27F7" w:rsidRDefault="00E3715C">
            <w:r>
              <w:t>0.791</w:t>
            </w:r>
          </w:p>
        </w:tc>
        <w:tc>
          <w:tcPr>
            <w:tcW w:w="1107" w:type="dxa"/>
            <w:vAlign w:val="center"/>
          </w:tcPr>
          <w:p w14:paraId="790C51E1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68AE2AC8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7CAC3935" w14:textId="77777777" w:rsidR="002F27F7" w:rsidRDefault="00E3715C">
            <w:r>
              <w:t>0.56</w:t>
            </w:r>
          </w:p>
        </w:tc>
      </w:tr>
      <w:tr w:rsidR="002F27F7" w14:paraId="5FCEDFF1" w14:textId="77777777">
        <w:tc>
          <w:tcPr>
            <w:tcW w:w="2948" w:type="dxa"/>
            <w:vAlign w:val="center"/>
          </w:tcPr>
          <w:p w14:paraId="1C9A1604" w14:textId="77777777" w:rsidR="002F27F7" w:rsidRDefault="00E3715C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5E4B5D82" w14:textId="77777777" w:rsidR="002F27F7" w:rsidRDefault="00E3715C">
            <w:r>
              <w:t>阳台隔墙</w:t>
            </w:r>
          </w:p>
        </w:tc>
        <w:tc>
          <w:tcPr>
            <w:tcW w:w="990" w:type="dxa"/>
            <w:vAlign w:val="center"/>
          </w:tcPr>
          <w:p w14:paraId="0C4F3E10" w14:textId="77777777" w:rsidR="002F27F7" w:rsidRDefault="00E3715C">
            <w:r>
              <w:t>406.10</w:t>
            </w:r>
          </w:p>
        </w:tc>
        <w:tc>
          <w:tcPr>
            <w:tcW w:w="950" w:type="dxa"/>
            <w:vAlign w:val="center"/>
          </w:tcPr>
          <w:p w14:paraId="570CACA0" w14:textId="77777777" w:rsidR="002F27F7" w:rsidRDefault="00E3715C">
            <w:r>
              <w:t>0.209</w:t>
            </w:r>
          </w:p>
        </w:tc>
        <w:tc>
          <w:tcPr>
            <w:tcW w:w="1107" w:type="dxa"/>
            <w:vAlign w:val="center"/>
          </w:tcPr>
          <w:p w14:paraId="1C47548A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7782E083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72EBEC23" w14:textId="77777777" w:rsidR="002F27F7" w:rsidRDefault="00E3715C">
            <w:r>
              <w:t>0.56</w:t>
            </w:r>
          </w:p>
        </w:tc>
      </w:tr>
      <w:tr w:rsidR="002F27F7" w14:paraId="0C121FAB" w14:textId="77777777">
        <w:tc>
          <w:tcPr>
            <w:tcW w:w="2948" w:type="dxa"/>
            <w:vAlign w:val="center"/>
          </w:tcPr>
          <w:p w14:paraId="1E7209AD" w14:textId="77777777" w:rsidR="002F27F7" w:rsidRDefault="00E3715C">
            <w:r>
              <w:t>合计</w:t>
            </w:r>
          </w:p>
        </w:tc>
        <w:tc>
          <w:tcPr>
            <w:tcW w:w="1120" w:type="dxa"/>
            <w:vAlign w:val="center"/>
          </w:tcPr>
          <w:p w14:paraId="17EA059F" w14:textId="77777777" w:rsidR="002F27F7" w:rsidRDefault="002F27F7"/>
        </w:tc>
        <w:tc>
          <w:tcPr>
            <w:tcW w:w="990" w:type="dxa"/>
            <w:vAlign w:val="center"/>
          </w:tcPr>
          <w:p w14:paraId="07E65B17" w14:textId="77777777" w:rsidR="002F27F7" w:rsidRDefault="00E3715C">
            <w:r>
              <w:t>1946.63</w:t>
            </w:r>
          </w:p>
        </w:tc>
        <w:tc>
          <w:tcPr>
            <w:tcW w:w="950" w:type="dxa"/>
            <w:vAlign w:val="center"/>
          </w:tcPr>
          <w:p w14:paraId="2B4128EB" w14:textId="77777777" w:rsidR="002F27F7" w:rsidRDefault="00E3715C">
            <w:r>
              <w:t>1.000</w:t>
            </w:r>
          </w:p>
        </w:tc>
        <w:tc>
          <w:tcPr>
            <w:tcW w:w="1107" w:type="dxa"/>
            <w:vAlign w:val="center"/>
          </w:tcPr>
          <w:p w14:paraId="7DCB959C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06378480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1AE2DBAC" w14:textId="77777777" w:rsidR="002F27F7" w:rsidRDefault="00E3715C">
            <w:r>
              <w:t>0.56</w:t>
            </w:r>
          </w:p>
        </w:tc>
      </w:tr>
    </w:tbl>
    <w:p w14:paraId="2E558FDB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F27F7" w14:paraId="27B97795" w14:textId="77777777">
        <w:tc>
          <w:tcPr>
            <w:tcW w:w="2948" w:type="dxa"/>
            <w:shd w:val="clear" w:color="auto" w:fill="E6E6E6"/>
            <w:vAlign w:val="center"/>
          </w:tcPr>
          <w:p w14:paraId="237C88E5" w14:textId="77777777" w:rsidR="002F27F7" w:rsidRDefault="00E3715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7B9C85D7" w14:textId="77777777" w:rsidR="002F27F7" w:rsidRDefault="00E3715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EC78257" w14:textId="77777777" w:rsidR="002F27F7" w:rsidRDefault="00E3715C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06E0198D" w14:textId="77777777" w:rsidR="002F27F7" w:rsidRDefault="00E3715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E40F6CF" w14:textId="77777777" w:rsidR="002F27F7" w:rsidRDefault="00E3715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D495310" w14:textId="77777777" w:rsidR="002F27F7" w:rsidRDefault="00E3715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1049449" w14:textId="77777777" w:rsidR="002F27F7" w:rsidRDefault="00E3715C">
            <w:pPr>
              <w:jc w:val="center"/>
            </w:pPr>
            <w:r>
              <w:t>太阳辐射吸收系数</w:t>
            </w:r>
          </w:p>
        </w:tc>
      </w:tr>
      <w:tr w:rsidR="002F27F7" w14:paraId="3C1D698E" w14:textId="77777777">
        <w:tc>
          <w:tcPr>
            <w:tcW w:w="2948" w:type="dxa"/>
            <w:vAlign w:val="center"/>
          </w:tcPr>
          <w:p w14:paraId="112D586A" w14:textId="77777777" w:rsidR="002F27F7" w:rsidRDefault="00E3715C">
            <w:r>
              <w:t>外墙构造一</w:t>
            </w:r>
          </w:p>
        </w:tc>
        <w:tc>
          <w:tcPr>
            <w:tcW w:w="1120" w:type="dxa"/>
            <w:vAlign w:val="center"/>
          </w:tcPr>
          <w:p w14:paraId="13A58BDA" w14:textId="77777777" w:rsidR="002F27F7" w:rsidRDefault="00E3715C">
            <w:r>
              <w:t>主墙体</w:t>
            </w:r>
          </w:p>
        </w:tc>
        <w:tc>
          <w:tcPr>
            <w:tcW w:w="990" w:type="dxa"/>
            <w:vAlign w:val="center"/>
          </w:tcPr>
          <w:p w14:paraId="50F2E1E7" w14:textId="77777777" w:rsidR="002F27F7" w:rsidRDefault="00E3715C">
            <w:r>
              <w:t>1316.70</w:t>
            </w:r>
          </w:p>
        </w:tc>
        <w:tc>
          <w:tcPr>
            <w:tcW w:w="950" w:type="dxa"/>
            <w:vAlign w:val="center"/>
          </w:tcPr>
          <w:p w14:paraId="10D149DA" w14:textId="77777777" w:rsidR="002F27F7" w:rsidRDefault="00E3715C">
            <w:r>
              <w:t>0.736</w:t>
            </w:r>
          </w:p>
        </w:tc>
        <w:tc>
          <w:tcPr>
            <w:tcW w:w="1107" w:type="dxa"/>
            <w:vAlign w:val="center"/>
          </w:tcPr>
          <w:p w14:paraId="480AF3C8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67371359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46EE396A" w14:textId="77777777" w:rsidR="002F27F7" w:rsidRDefault="00E3715C">
            <w:r>
              <w:t>0.56</w:t>
            </w:r>
          </w:p>
        </w:tc>
      </w:tr>
      <w:tr w:rsidR="002F27F7" w14:paraId="5D65CA6C" w14:textId="77777777">
        <w:tc>
          <w:tcPr>
            <w:tcW w:w="2948" w:type="dxa"/>
            <w:vAlign w:val="center"/>
          </w:tcPr>
          <w:p w14:paraId="4F674274" w14:textId="77777777" w:rsidR="002F27F7" w:rsidRDefault="00E3715C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476D3C20" w14:textId="77777777" w:rsidR="002F27F7" w:rsidRDefault="00E3715C">
            <w:r>
              <w:t>阳台隔墙</w:t>
            </w:r>
          </w:p>
        </w:tc>
        <w:tc>
          <w:tcPr>
            <w:tcW w:w="990" w:type="dxa"/>
            <w:vAlign w:val="center"/>
          </w:tcPr>
          <w:p w14:paraId="44A86540" w14:textId="77777777" w:rsidR="002F27F7" w:rsidRDefault="00E3715C">
            <w:r>
              <w:t>408.69</w:t>
            </w:r>
          </w:p>
        </w:tc>
        <w:tc>
          <w:tcPr>
            <w:tcW w:w="950" w:type="dxa"/>
            <w:vAlign w:val="center"/>
          </w:tcPr>
          <w:p w14:paraId="0B4128FC" w14:textId="77777777" w:rsidR="002F27F7" w:rsidRDefault="00E3715C">
            <w:r>
              <w:t>0.229</w:t>
            </w:r>
          </w:p>
        </w:tc>
        <w:tc>
          <w:tcPr>
            <w:tcW w:w="1107" w:type="dxa"/>
            <w:vAlign w:val="center"/>
          </w:tcPr>
          <w:p w14:paraId="5DCE1221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459A59E0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4D76B0B4" w14:textId="77777777" w:rsidR="002F27F7" w:rsidRDefault="00E3715C">
            <w:r>
              <w:t>0.56</w:t>
            </w:r>
          </w:p>
        </w:tc>
      </w:tr>
      <w:tr w:rsidR="002F27F7" w14:paraId="2F1D811F" w14:textId="77777777">
        <w:tc>
          <w:tcPr>
            <w:tcW w:w="2948" w:type="dxa"/>
            <w:vAlign w:val="center"/>
          </w:tcPr>
          <w:p w14:paraId="251373B1" w14:textId="77777777" w:rsidR="002F27F7" w:rsidRDefault="00E3715C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764A1AB3" w14:textId="77777777" w:rsidR="002F27F7" w:rsidRDefault="00E3715C">
            <w:r>
              <w:t>热桥柱</w:t>
            </w:r>
          </w:p>
        </w:tc>
        <w:tc>
          <w:tcPr>
            <w:tcW w:w="990" w:type="dxa"/>
            <w:vAlign w:val="center"/>
          </w:tcPr>
          <w:p w14:paraId="13EF3739" w14:textId="77777777" w:rsidR="002F27F7" w:rsidRDefault="00E3715C">
            <w:r>
              <w:t>62.40</w:t>
            </w:r>
          </w:p>
        </w:tc>
        <w:tc>
          <w:tcPr>
            <w:tcW w:w="950" w:type="dxa"/>
            <w:vAlign w:val="center"/>
          </w:tcPr>
          <w:p w14:paraId="5B26324A" w14:textId="77777777" w:rsidR="002F27F7" w:rsidRDefault="00E3715C">
            <w:r>
              <w:t>0.035</w:t>
            </w:r>
          </w:p>
        </w:tc>
        <w:tc>
          <w:tcPr>
            <w:tcW w:w="1107" w:type="dxa"/>
            <w:vAlign w:val="center"/>
          </w:tcPr>
          <w:p w14:paraId="63641DA4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12D217D7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20E93EDE" w14:textId="77777777" w:rsidR="002F27F7" w:rsidRDefault="00E3715C">
            <w:r>
              <w:t>0.56</w:t>
            </w:r>
          </w:p>
        </w:tc>
      </w:tr>
      <w:tr w:rsidR="002F27F7" w14:paraId="79A5FE76" w14:textId="77777777">
        <w:tc>
          <w:tcPr>
            <w:tcW w:w="2948" w:type="dxa"/>
            <w:vAlign w:val="center"/>
          </w:tcPr>
          <w:p w14:paraId="19EF5E20" w14:textId="77777777" w:rsidR="002F27F7" w:rsidRDefault="00E3715C">
            <w:r>
              <w:t>合计</w:t>
            </w:r>
          </w:p>
        </w:tc>
        <w:tc>
          <w:tcPr>
            <w:tcW w:w="1120" w:type="dxa"/>
            <w:vAlign w:val="center"/>
          </w:tcPr>
          <w:p w14:paraId="0EFABFA1" w14:textId="77777777" w:rsidR="002F27F7" w:rsidRDefault="002F27F7"/>
        </w:tc>
        <w:tc>
          <w:tcPr>
            <w:tcW w:w="990" w:type="dxa"/>
            <w:vAlign w:val="center"/>
          </w:tcPr>
          <w:p w14:paraId="44963A56" w14:textId="77777777" w:rsidR="002F27F7" w:rsidRDefault="00E3715C">
            <w:r>
              <w:t>1787.79</w:t>
            </w:r>
          </w:p>
        </w:tc>
        <w:tc>
          <w:tcPr>
            <w:tcW w:w="950" w:type="dxa"/>
            <w:vAlign w:val="center"/>
          </w:tcPr>
          <w:p w14:paraId="5248CD95" w14:textId="77777777" w:rsidR="002F27F7" w:rsidRDefault="00E3715C">
            <w:r>
              <w:t>1.000</w:t>
            </w:r>
          </w:p>
        </w:tc>
        <w:tc>
          <w:tcPr>
            <w:tcW w:w="1107" w:type="dxa"/>
            <w:vAlign w:val="center"/>
          </w:tcPr>
          <w:p w14:paraId="4E03ACE3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7E0C5F8C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3BBA6AF5" w14:textId="77777777" w:rsidR="002F27F7" w:rsidRDefault="00E3715C">
            <w:r>
              <w:t>0.56</w:t>
            </w:r>
          </w:p>
        </w:tc>
      </w:tr>
    </w:tbl>
    <w:p w14:paraId="701FDD51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F27F7" w14:paraId="3058A0FC" w14:textId="77777777">
        <w:tc>
          <w:tcPr>
            <w:tcW w:w="2948" w:type="dxa"/>
            <w:shd w:val="clear" w:color="auto" w:fill="E6E6E6"/>
            <w:vAlign w:val="center"/>
          </w:tcPr>
          <w:p w14:paraId="117A4E5C" w14:textId="77777777" w:rsidR="002F27F7" w:rsidRDefault="00E3715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1C1CE27C" w14:textId="77777777" w:rsidR="002F27F7" w:rsidRDefault="00E3715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B297854" w14:textId="77777777" w:rsidR="002F27F7" w:rsidRDefault="00E3715C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20F9FAB8" w14:textId="77777777" w:rsidR="002F27F7" w:rsidRDefault="00E3715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1143445" w14:textId="77777777" w:rsidR="002F27F7" w:rsidRDefault="00E3715C">
            <w:pPr>
              <w:jc w:val="center"/>
            </w:pPr>
            <w:r>
              <w:t>传热系数</w:t>
            </w:r>
            <w:r>
              <w:t>K</w:t>
            </w:r>
            <w:r>
              <w:br/>
            </w:r>
            <w:r>
              <w:lastRenderedPageBreak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F260338" w14:textId="77777777" w:rsidR="002F27F7" w:rsidRDefault="00E3715C">
            <w:pPr>
              <w:jc w:val="center"/>
            </w:pPr>
            <w:r>
              <w:lastRenderedPageBreak/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056787A" w14:textId="77777777" w:rsidR="002F27F7" w:rsidRDefault="00E3715C">
            <w:pPr>
              <w:jc w:val="center"/>
            </w:pPr>
            <w:r>
              <w:t>太阳辐射吸收系数</w:t>
            </w:r>
          </w:p>
        </w:tc>
      </w:tr>
      <w:tr w:rsidR="002F27F7" w14:paraId="683DD423" w14:textId="77777777">
        <w:tc>
          <w:tcPr>
            <w:tcW w:w="2948" w:type="dxa"/>
            <w:vAlign w:val="center"/>
          </w:tcPr>
          <w:p w14:paraId="5324B405" w14:textId="77777777" w:rsidR="002F27F7" w:rsidRDefault="00E3715C">
            <w:r>
              <w:t>外墙构造一</w:t>
            </w:r>
          </w:p>
        </w:tc>
        <w:tc>
          <w:tcPr>
            <w:tcW w:w="1120" w:type="dxa"/>
            <w:vAlign w:val="center"/>
          </w:tcPr>
          <w:p w14:paraId="421B00CD" w14:textId="77777777" w:rsidR="002F27F7" w:rsidRDefault="00E3715C">
            <w:r>
              <w:t>主墙体</w:t>
            </w:r>
          </w:p>
        </w:tc>
        <w:tc>
          <w:tcPr>
            <w:tcW w:w="990" w:type="dxa"/>
            <w:vAlign w:val="center"/>
          </w:tcPr>
          <w:p w14:paraId="20FAA246" w14:textId="77777777" w:rsidR="002F27F7" w:rsidRDefault="00E3715C">
            <w:r>
              <w:t>2249.04</w:t>
            </w:r>
          </w:p>
        </w:tc>
        <w:tc>
          <w:tcPr>
            <w:tcW w:w="950" w:type="dxa"/>
            <w:vAlign w:val="center"/>
          </w:tcPr>
          <w:p w14:paraId="4A301D30" w14:textId="77777777" w:rsidR="002F27F7" w:rsidRDefault="00E3715C">
            <w:r>
              <w:t>0.939</w:t>
            </w:r>
          </w:p>
        </w:tc>
        <w:tc>
          <w:tcPr>
            <w:tcW w:w="1107" w:type="dxa"/>
            <w:vAlign w:val="center"/>
          </w:tcPr>
          <w:p w14:paraId="32DC9866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53CF525A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5397239B" w14:textId="77777777" w:rsidR="002F27F7" w:rsidRDefault="00E3715C">
            <w:r>
              <w:t>0.56</w:t>
            </w:r>
          </w:p>
        </w:tc>
      </w:tr>
      <w:tr w:rsidR="002F27F7" w14:paraId="46114F10" w14:textId="77777777">
        <w:tc>
          <w:tcPr>
            <w:tcW w:w="2948" w:type="dxa"/>
            <w:vAlign w:val="center"/>
          </w:tcPr>
          <w:p w14:paraId="270032F6" w14:textId="77777777" w:rsidR="002F27F7" w:rsidRDefault="00E3715C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4DAFBE97" w14:textId="77777777" w:rsidR="002F27F7" w:rsidRDefault="00E3715C">
            <w:r>
              <w:t>阳台隔墙</w:t>
            </w:r>
          </w:p>
        </w:tc>
        <w:tc>
          <w:tcPr>
            <w:tcW w:w="990" w:type="dxa"/>
            <w:vAlign w:val="center"/>
          </w:tcPr>
          <w:p w14:paraId="6A2F7BAC" w14:textId="77777777" w:rsidR="002F27F7" w:rsidRDefault="00E3715C">
            <w:r>
              <w:t>138.18</w:t>
            </w:r>
          </w:p>
        </w:tc>
        <w:tc>
          <w:tcPr>
            <w:tcW w:w="950" w:type="dxa"/>
            <w:vAlign w:val="center"/>
          </w:tcPr>
          <w:p w14:paraId="3AA86700" w14:textId="77777777" w:rsidR="002F27F7" w:rsidRDefault="00E3715C">
            <w:r>
              <w:t>0.058</w:t>
            </w:r>
          </w:p>
        </w:tc>
        <w:tc>
          <w:tcPr>
            <w:tcW w:w="1107" w:type="dxa"/>
            <w:vAlign w:val="center"/>
          </w:tcPr>
          <w:p w14:paraId="69844BF4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1362D17F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510BA04B" w14:textId="77777777" w:rsidR="002F27F7" w:rsidRDefault="00E3715C">
            <w:r>
              <w:t>0.56</w:t>
            </w:r>
          </w:p>
        </w:tc>
      </w:tr>
      <w:tr w:rsidR="002F27F7" w14:paraId="4A1E3891" w14:textId="77777777">
        <w:tc>
          <w:tcPr>
            <w:tcW w:w="2948" w:type="dxa"/>
            <w:vAlign w:val="center"/>
          </w:tcPr>
          <w:p w14:paraId="2112EF48" w14:textId="77777777" w:rsidR="002F27F7" w:rsidRDefault="00E3715C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6E726828" w14:textId="77777777" w:rsidR="002F27F7" w:rsidRDefault="00E3715C">
            <w:r>
              <w:t>热桥柱</w:t>
            </w:r>
          </w:p>
        </w:tc>
        <w:tc>
          <w:tcPr>
            <w:tcW w:w="990" w:type="dxa"/>
            <w:vAlign w:val="center"/>
          </w:tcPr>
          <w:p w14:paraId="3612BFEA" w14:textId="77777777" w:rsidR="002F27F7" w:rsidRDefault="00E3715C">
            <w:r>
              <w:t>7.80</w:t>
            </w:r>
          </w:p>
        </w:tc>
        <w:tc>
          <w:tcPr>
            <w:tcW w:w="950" w:type="dxa"/>
            <w:vAlign w:val="center"/>
          </w:tcPr>
          <w:p w14:paraId="085957BE" w14:textId="77777777" w:rsidR="002F27F7" w:rsidRDefault="00E3715C">
            <w:r>
              <w:t>0.003</w:t>
            </w:r>
          </w:p>
        </w:tc>
        <w:tc>
          <w:tcPr>
            <w:tcW w:w="1107" w:type="dxa"/>
            <w:vAlign w:val="center"/>
          </w:tcPr>
          <w:p w14:paraId="6687BE6E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00A17AD3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4DF1A39A" w14:textId="77777777" w:rsidR="002F27F7" w:rsidRDefault="00E3715C">
            <w:r>
              <w:t>0.56</w:t>
            </w:r>
          </w:p>
        </w:tc>
      </w:tr>
      <w:tr w:rsidR="002F27F7" w14:paraId="1715D2B3" w14:textId="77777777">
        <w:tc>
          <w:tcPr>
            <w:tcW w:w="2948" w:type="dxa"/>
            <w:vAlign w:val="center"/>
          </w:tcPr>
          <w:p w14:paraId="046CEE04" w14:textId="77777777" w:rsidR="002F27F7" w:rsidRDefault="00E3715C">
            <w:r>
              <w:t>合计</w:t>
            </w:r>
          </w:p>
        </w:tc>
        <w:tc>
          <w:tcPr>
            <w:tcW w:w="1120" w:type="dxa"/>
            <w:vAlign w:val="center"/>
          </w:tcPr>
          <w:p w14:paraId="61F3D309" w14:textId="77777777" w:rsidR="002F27F7" w:rsidRDefault="002F27F7"/>
        </w:tc>
        <w:tc>
          <w:tcPr>
            <w:tcW w:w="990" w:type="dxa"/>
            <w:vAlign w:val="center"/>
          </w:tcPr>
          <w:p w14:paraId="61F3FA53" w14:textId="77777777" w:rsidR="002F27F7" w:rsidRDefault="00E3715C">
            <w:r>
              <w:t>2395.02</w:t>
            </w:r>
          </w:p>
        </w:tc>
        <w:tc>
          <w:tcPr>
            <w:tcW w:w="950" w:type="dxa"/>
            <w:vAlign w:val="center"/>
          </w:tcPr>
          <w:p w14:paraId="67D73E3B" w14:textId="77777777" w:rsidR="002F27F7" w:rsidRDefault="00E3715C">
            <w:r>
              <w:t>1.000</w:t>
            </w:r>
          </w:p>
        </w:tc>
        <w:tc>
          <w:tcPr>
            <w:tcW w:w="1107" w:type="dxa"/>
            <w:vAlign w:val="center"/>
          </w:tcPr>
          <w:p w14:paraId="477B55D8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61991556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48D4643A" w14:textId="77777777" w:rsidR="002F27F7" w:rsidRDefault="00E3715C">
            <w:r>
              <w:t>0.56</w:t>
            </w:r>
          </w:p>
        </w:tc>
      </w:tr>
      <w:tr w:rsidR="002F27F7" w14:paraId="6C348D19" w14:textId="77777777">
        <w:tc>
          <w:tcPr>
            <w:tcW w:w="2948" w:type="dxa"/>
            <w:shd w:val="clear" w:color="auto" w:fill="E6E6E6"/>
            <w:vAlign w:val="center"/>
          </w:tcPr>
          <w:p w14:paraId="3B40D766" w14:textId="77777777" w:rsidR="002F27F7" w:rsidRDefault="00E3715C">
            <w:r>
              <w:t>标准依据</w:t>
            </w:r>
          </w:p>
        </w:tc>
        <w:tc>
          <w:tcPr>
            <w:tcW w:w="6381" w:type="dxa"/>
            <w:gridSpan w:val="6"/>
          </w:tcPr>
          <w:p w14:paraId="41942AA3" w14:textId="77777777" w:rsidR="002F27F7" w:rsidRDefault="00E3715C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2F27F7" w14:paraId="4EE9C3D3" w14:textId="77777777">
        <w:tc>
          <w:tcPr>
            <w:tcW w:w="2948" w:type="dxa"/>
            <w:shd w:val="clear" w:color="auto" w:fill="E6E6E6"/>
            <w:vAlign w:val="center"/>
          </w:tcPr>
          <w:p w14:paraId="3715E8C6" w14:textId="77777777" w:rsidR="002F27F7" w:rsidRDefault="00E3715C">
            <w:r>
              <w:t>标准要求</w:t>
            </w:r>
          </w:p>
        </w:tc>
        <w:tc>
          <w:tcPr>
            <w:tcW w:w="6381" w:type="dxa"/>
            <w:gridSpan w:val="6"/>
          </w:tcPr>
          <w:p w14:paraId="5E8FD4F6" w14:textId="77777777" w:rsidR="002F27F7" w:rsidRDefault="00E3715C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2F27F7" w14:paraId="3EF652F4" w14:textId="77777777">
        <w:tc>
          <w:tcPr>
            <w:tcW w:w="2948" w:type="dxa"/>
            <w:shd w:val="clear" w:color="auto" w:fill="E6E6E6"/>
            <w:vAlign w:val="center"/>
          </w:tcPr>
          <w:p w14:paraId="790A430D" w14:textId="77777777" w:rsidR="002F27F7" w:rsidRDefault="00E3715C">
            <w:r>
              <w:t>结论</w:t>
            </w:r>
          </w:p>
        </w:tc>
        <w:tc>
          <w:tcPr>
            <w:tcW w:w="6381" w:type="dxa"/>
            <w:gridSpan w:val="6"/>
          </w:tcPr>
          <w:p w14:paraId="19BB3BE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</w:tbl>
    <w:p w14:paraId="0AD93768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F27F7" w14:paraId="5ED68FE5" w14:textId="77777777">
        <w:tc>
          <w:tcPr>
            <w:tcW w:w="2948" w:type="dxa"/>
            <w:shd w:val="clear" w:color="auto" w:fill="E6E6E6"/>
            <w:vAlign w:val="center"/>
          </w:tcPr>
          <w:p w14:paraId="4A2F3F50" w14:textId="77777777" w:rsidR="002F27F7" w:rsidRDefault="00E3715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119CB230" w14:textId="77777777" w:rsidR="002F27F7" w:rsidRDefault="00E3715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36C91E9" w14:textId="77777777" w:rsidR="002F27F7" w:rsidRDefault="00E3715C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37267382" w14:textId="77777777" w:rsidR="002F27F7" w:rsidRDefault="00E3715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92A103A" w14:textId="77777777" w:rsidR="002F27F7" w:rsidRDefault="00E3715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DBD5E48" w14:textId="77777777" w:rsidR="002F27F7" w:rsidRDefault="00E3715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4D6C880" w14:textId="77777777" w:rsidR="002F27F7" w:rsidRDefault="00E3715C">
            <w:pPr>
              <w:jc w:val="center"/>
            </w:pPr>
            <w:r>
              <w:t>太阳辐射吸收系数</w:t>
            </w:r>
          </w:p>
        </w:tc>
      </w:tr>
      <w:tr w:rsidR="002F27F7" w14:paraId="59F764AE" w14:textId="77777777">
        <w:tc>
          <w:tcPr>
            <w:tcW w:w="2948" w:type="dxa"/>
            <w:vAlign w:val="center"/>
          </w:tcPr>
          <w:p w14:paraId="685B2346" w14:textId="77777777" w:rsidR="002F27F7" w:rsidRDefault="00E3715C">
            <w:r>
              <w:t>外墙构造一</w:t>
            </w:r>
          </w:p>
        </w:tc>
        <w:tc>
          <w:tcPr>
            <w:tcW w:w="1120" w:type="dxa"/>
            <w:vAlign w:val="center"/>
          </w:tcPr>
          <w:p w14:paraId="0B652187" w14:textId="77777777" w:rsidR="002F27F7" w:rsidRDefault="00E3715C">
            <w:r>
              <w:t>主墙体</w:t>
            </w:r>
          </w:p>
        </w:tc>
        <w:tc>
          <w:tcPr>
            <w:tcW w:w="990" w:type="dxa"/>
            <w:vAlign w:val="center"/>
          </w:tcPr>
          <w:p w14:paraId="41C3FD80" w14:textId="77777777" w:rsidR="002F27F7" w:rsidRDefault="00E3715C">
            <w:r>
              <w:t>2215.79</w:t>
            </w:r>
          </w:p>
        </w:tc>
        <w:tc>
          <w:tcPr>
            <w:tcW w:w="950" w:type="dxa"/>
            <w:vAlign w:val="center"/>
          </w:tcPr>
          <w:p w14:paraId="16E0FFF4" w14:textId="77777777" w:rsidR="002F27F7" w:rsidRDefault="00E3715C">
            <w:r>
              <w:t>0.887</w:t>
            </w:r>
          </w:p>
        </w:tc>
        <w:tc>
          <w:tcPr>
            <w:tcW w:w="1107" w:type="dxa"/>
            <w:vAlign w:val="center"/>
          </w:tcPr>
          <w:p w14:paraId="50C7EF0F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212AEDDD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06F401D8" w14:textId="77777777" w:rsidR="002F27F7" w:rsidRDefault="00E3715C">
            <w:r>
              <w:t>0.56</w:t>
            </w:r>
          </w:p>
        </w:tc>
      </w:tr>
      <w:tr w:rsidR="002F27F7" w14:paraId="14DD56CE" w14:textId="77777777">
        <w:tc>
          <w:tcPr>
            <w:tcW w:w="2948" w:type="dxa"/>
            <w:vAlign w:val="center"/>
          </w:tcPr>
          <w:p w14:paraId="02DE3D4F" w14:textId="77777777" w:rsidR="002F27F7" w:rsidRDefault="00E3715C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22E2A7DD" w14:textId="77777777" w:rsidR="002F27F7" w:rsidRDefault="00E3715C">
            <w:r>
              <w:t>阳台隔墙</w:t>
            </w:r>
          </w:p>
        </w:tc>
        <w:tc>
          <w:tcPr>
            <w:tcW w:w="990" w:type="dxa"/>
            <w:vAlign w:val="center"/>
          </w:tcPr>
          <w:p w14:paraId="6C4E8A8C" w14:textId="77777777" w:rsidR="002F27F7" w:rsidRDefault="00E3715C">
            <w:r>
              <w:t>274.66</w:t>
            </w:r>
          </w:p>
        </w:tc>
        <w:tc>
          <w:tcPr>
            <w:tcW w:w="950" w:type="dxa"/>
            <w:vAlign w:val="center"/>
          </w:tcPr>
          <w:p w14:paraId="1C2615B9" w14:textId="77777777" w:rsidR="002F27F7" w:rsidRDefault="00E3715C">
            <w:r>
              <w:t>0.110</w:t>
            </w:r>
          </w:p>
        </w:tc>
        <w:tc>
          <w:tcPr>
            <w:tcW w:w="1107" w:type="dxa"/>
            <w:vAlign w:val="center"/>
          </w:tcPr>
          <w:p w14:paraId="7C1C0D3B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5B348505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08E002F0" w14:textId="77777777" w:rsidR="002F27F7" w:rsidRDefault="00E3715C">
            <w:r>
              <w:t>0.56</w:t>
            </w:r>
          </w:p>
        </w:tc>
      </w:tr>
      <w:tr w:rsidR="002F27F7" w14:paraId="542E72BD" w14:textId="77777777">
        <w:tc>
          <w:tcPr>
            <w:tcW w:w="2948" w:type="dxa"/>
            <w:vAlign w:val="center"/>
          </w:tcPr>
          <w:p w14:paraId="0A57D75C" w14:textId="77777777" w:rsidR="002F27F7" w:rsidRDefault="00E3715C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66ED9293" w14:textId="77777777" w:rsidR="002F27F7" w:rsidRDefault="00E3715C">
            <w:r>
              <w:t>热桥柱</w:t>
            </w:r>
          </w:p>
        </w:tc>
        <w:tc>
          <w:tcPr>
            <w:tcW w:w="990" w:type="dxa"/>
            <w:vAlign w:val="center"/>
          </w:tcPr>
          <w:p w14:paraId="431D0D69" w14:textId="77777777" w:rsidR="002F27F7" w:rsidRDefault="00E3715C">
            <w:r>
              <w:t>7.80</w:t>
            </w:r>
          </w:p>
        </w:tc>
        <w:tc>
          <w:tcPr>
            <w:tcW w:w="950" w:type="dxa"/>
            <w:vAlign w:val="center"/>
          </w:tcPr>
          <w:p w14:paraId="4C984039" w14:textId="77777777" w:rsidR="002F27F7" w:rsidRDefault="00E3715C">
            <w:r>
              <w:t>0.003</w:t>
            </w:r>
          </w:p>
        </w:tc>
        <w:tc>
          <w:tcPr>
            <w:tcW w:w="1107" w:type="dxa"/>
            <w:vAlign w:val="center"/>
          </w:tcPr>
          <w:p w14:paraId="07E4A4B3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698F2045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32D5EE94" w14:textId="77777777" w:rsidR="002F27F7" w:rsidRDefault="00E3715C">
            <w:r>
              <w:t>0.56</w:t>
            </w:r>
          </w:p>
        </w:tc>
      </w:tr>
      <w:tr w:rsidR="002F27F7" w14:paraId="3C876238" w14:textId="77777777">
        <w:tc>
          <w:tcPr>
            <w:tcW w:w="2948" w:type="dxa"/>
            <w:vAlign w:val="center"/>
          </w:tcPr>
          <w:p w14:paraId="14F4A7BC" w14:textId="77777777" w:rsidR="002F27F7" w:rsidRDefault="00E3715C">
            <w:r>
              <w:t>合计</w:t>
            </w:r>
          </w:p>
        </w:tc>
        <w:tc>
          <w:tcPr>
            <w:tcW w:w="1120" w:type="dxa"/>
            <w:vAlign w:val="center"/>
          </w:tcPr>
          <w:p w14:paraId="08D3A06E" w14:textId="77777777" w:rsidR="002F27F7" w:rsidRDefault="002F27F7"/>
        </w:tc>
        <w:tc>
          <w:tcPr>
            <w:tcW w:w="990" w:type="dxa"/>
            <w:vAlign w:val="center"/>
          </w:tcPr>
          <w:p w14:paraId="39BE5A3A" w14:textId="77777777" w:rsidR="002F27F7" w:rsidRDefault="00E3715C">
            <w:r>
              <w:t>2498.25</w:t>
            </w:r>
          </w:p>
        </w:tc>
        <w:tc>
          <w:tcPr>
            <w:tcW w:w="950" w:type="dxa"/>
            <w:vAlign w:val="center"/>
          </w:tcPr>
          <w:p w14:paraId="56983ABC" w14:textId="77777777" w:rsidR="002F27F7" w:rsidRDefault="00E3715C">
            <w:r>
              <w:t>1.000</w:t>
            </w:r>
          </w:p>
        </w:tc>
        <w:tc>
          <w:tcPr>
            <w:tcW w:w="1107" w:type="dxa"/>
            <w:vAlign w:val="center"/>
          </w:tcPr>
          <w:p w14:paraId="29122C12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393165FD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37225E46" w14:textId="77777777" w:rsidR="002F27F7" w:rsidRDefault="00E3715C">
            <w:r>
              <w:t>0.56</w:t>
            </w:r>
          </w:p>
        </w:tc>
      </w:tr>
      <w:tr w:rsidR="002F27F7" w14:paraId="33F27CC0" w14:textId="77777777">
        <w:tc>
          <w:tcPr>
            <w:tcW w:w="2948" w:type="dxa"/>
            <w:shd w:val="clear" w:color="auto" w:fill="E6E6E6"/>
            <w:vAlign w:val="center"/>
          </w:tcPr>
          <w:p w14:paraId="30CFE06D" w14:textId="77777777" w:rsidR="002F27F7" w:rsidRDefault="00E3715C">
            <w:r>
              <w:t>标准依据</w:t>
            </w:r>
          </w:p>
        </w:tc>
        <w:tc>
          <w:tcPr>
            <w:tcW w:w="6381" w:type="dxa"/>
            <w:gridSpan w:val="6"/>
          </w:tcPr>
          <w:p w14:paraId="31E18685" w14:textId="77777777" w:rsidR="002F27F7" w:rsidRDefault="00E3715C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2F27F7" w14:paraId="2B6C5C4D" w14:textId="77777777">
        <w:tc>
          <w:tcPr>
            <w:tcW w:w="2948" w:type="dxa"/>
            <w:shd w:val="clear" w:color="auto" w:fill="E6E6E6"/>
            <w:vAlign w:val="center"/>
          </w:tcPr>
          <w:p w14:paraId="78A8A2D2" w14:textId="77777777" w:rsidR="002F27F7" w:rsidRDefault="00E3715C">
            <w:r>
              <w:t>标准要求</w:t>
            </w:r>
          </w:p>
        </w:tc>
        <w:tc>
          <w:tcPr>
            <w:tcW w:w="6381" w:type="dxa"/>
            <w:gridSpan w:val="6"/>
          </w:tcPr>
          <w:p w14:paraId="787B40A8" w14:textId="77777777" w:rsidR="002F27F7" w:rsidRDefault="00E3715C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2F27F7" w14:paraId="41FDD9D6" w14:textId="77777777">
        <w:tc>
          <w:tcPr>
            <w:tcW w:w="2948" w:type="dxa"/>
            <w:shd w:val="clear" w:color="auto" w:fill="E6E6E6"/>
            <w:vAlign w:val="center"/>
          </w:tcPr>
          <w:p w14:paraId="771DC5C5" w14:textId="77777777" w:rsidR="002F27F7" w:rsidRDefault="00E3715C">
            <w:r>
              <w:t>结论</w:t>
            </w:r>
          </w:p>
        </w:tc>
        <w:tc>
          <w:tcPr>
            <w:tcW w:w="6381" w:type="dxa"/>
            <w:gridSpan w:val="6"/>
          </w:tcPr>
          <w:p w14:paraId="4C39019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</w:tbl>
    <w:p w14:paraId="429ACF7E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F27F7" w14:paraId="52DF3BE6" w14:textId="77777777">
        <w:tc>
          <w:tcPr>
            <w:tcW w:w="2948" w:type="dxa"/>
            <w:shd w:val="clear" w:color="auto" w:fill="E6E6E6"/>
            <w:vAlign w:val="center"/>
          </w:tcPr>
          <w:p w14:paraId="4816EC11" w14:textId="77777777" w:rsidR="002F27F7" w:rsidRDefault="00E3715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326B131B" w14:textId="77777777" w:rsidR="002F27F7" w:rsidRDefault="00E3715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0C8BEDC" w14:textId="77777777" w:rsidR="002F27F7" w:rsidRDefault="00E3715C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04EE5C6" w14:textId="77777777" w:rsidR="002F27F7" w:rsidRDefault="00E3715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DD1AD54" w14:textId="77777777" w:rsidR="002F27F7" w:rsidRDefault="00E3715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FF34588" w14:textId="77777777" w:rsidR="002F27F7" w:rsidRDefault="00E3715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2BF6054" w14:textId="77777777" w:rsidR="002F27F7" w:rsidRDefault="00E3715C">
            <w:pPr>
              <w:jc w:val="center"/>
            </w:pPr>
            <w:r>
              <w:t>太阳辐射吸收系数</w:t>
            </w:r>
          </w:p>
        </w:tc>
      </w:tr>
      <w:tr w:rsidR="002F27F7" w14:paraId="71DB06D8" w14:textId="77777777">
        <w:tc>
          <w:tcPr>
            <w:tcW w:w="2948" w:type="dxa"/>
            <w:vAlign w:val="center"/>
          </w:tcPr>
          <w:p w14:paraId="5909C809" w14:textId="77777777" w:rsidR="002F27F7" w:rsidRDefault="00E3715C">
            <w:r>
              <w:t>外墙构造一</w:t>
            </w:r>
          </w:p>
        </w:tc>
        <w:tc>
          <w:tcPr>
            <w:tcW w:w="1120" w:type="dxa"/>
            <w:vAlign w:val="center"/>
          </w:tcPr>
          <w:p w14:paraId="674BE72C" w14:textId="77777777" w:rsidR="002F27F7" w:rsidRDefault="00E3715C">
            <w:r>
              <w:t>主墙体</w:t>
            </w:r>
          </w:p>
        </w:tc>
        <w:tc>
          <w:tcPr>
            <w:tcW w:w="990" w:type="dxa"/>
            <w:vAlign w:val="center"/>
          </w:tcPr>
          <w:p w14:paraId="65F05E05" w14:textId="77777777" w:rsidR="002F27F7" w:rsidRDefault="00E3715C">
            <w:r>
              <w:t>7322.06</w:t>
            </w:r>
          </w:p>
        </w:tc>
        <w:tc>
          <w:tcPr>
            <w:tcW w:w="950" w:type="dxa"/>
            <w:vAlign w:val="center"/>
          </w:tcPr>
          <w:p w14:paraId="5153DA41" w14:textId="77777777" w:rsidR="002F27F7" w:rsidRDefault="00E3715C">
            <w:r>
              <w:t>0.849</w:t>
            </w:r>
          </w:p>
        </w:tc>
        <w:tc>
          <w:tcPr>
            <w:tcW w:w="1107" w:type="dxa"/>
            <w:vAlign w:val="center"/>
          </w:tcPr>
          <w:p w14:paraId="18E8D3CC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3711E6F7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44D671DD" w14:textId="77777777" w:rsidR="002F27F7" w:rsidRDefault="00E3715C">
            <w:r>
              <w:t>0.56</w:t>
            </w:r>
          </w:p>
        </w:tc>
      </w:tr>
      <w:tr w:rsidR="002F27F7" w14:paraId="5F560FDA" w14:textId="77777777">
        <w:tc>
          <w:tcPr>
            <w:tcW w:w="2948" w:type="dxa"/>
            <w:vAlign w:val="center"/>
          </w:tcPr>
          <w:p w14:paraId="7AA28B52" w14:textId="77777777" w:rsidR="002F27F7" w:rsidRDefault="00E3715C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48C7B68F" w14:textId="77777777" w:rsidR="002F27F7" w:rsidRDefault="00E3715C">
            <w:r>
              <w:t>阳台隔墙</w:t>
            </w:r>
          </w:p>
        </w:tc>
        <w:tc>
          <w:tcPr>
            <w:tcW w:w="990" w:type="dxa"/>
            <w:vAlign w:val="center"/>
          </w:tcPr>
          <w:p w14:paraId="30B369D6" w14:textId="77777777" w:rsidR="002F27F7" w:rsidRDefault="00E3715C">
            <w:r>
              <w:t>1227.63</w:t>
            </w:r>
          </w:p>
        </w:tc>
        <w:tc>
          <w:tcPr>
            <w:tcW w:w="950" w:type="dxa"/>
            <w:vAlign w:val="center"/>
          </w:tcPr>
          <w:p w14:paraId="6DF00112" w14:textId="77777777" w:rsidR="002F27F7" w:rsidRDefault="00E3715C">
            <w:r>
              <w:t>0.142</w:t>
            </w:r>
          </w:p>
        </w:tc>
        <w:tc>
          <w:tcPr>
            <w:tcW w:w="1107" w:type="dxa"/>
            <w:vAlign w:val="center"/>
          </w:tcPr>
          <w:p w14:paraId="2B65F093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00CAF393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04EEFC6A" w14:textId="77777777" w:rsidR="002F27F7" w:rsidRDefault="00E3715C">
            <w:r>
              <w:t>0.56</w:t>
            </w:r>
          </w:p>
        </w:tc>
      </w:tr>
      <w:tr w:rsidR="002F27F7" w14:paraId="285939C6" w14:textId="77777777">
        <w:tc>
          <w:tcPr>
            <w:tcW w:w="2948" w:type="dxa"/>
            <w:vAlign w:val="center"/>
          </w:tcPr>
          <w:p w14:paraId="03AAFD04" w14:textId="77777777" w:rsidR="002F27F7" w:rsidRDefault="00E3715C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51B93C5F" w14:textId="77777777" w:rsidR="002F27F7" w:rsidRDefault="00E3715C">
            <w:r>
              <w:t>热桥柱</w:t>
            </w:r>
          </w:p>
        </w:tc>
        <w:tc>
          <w:tcPr>
            <w:tcW w:w="990" w:type="dxa"/>
            <w:vAlign w:val="center"/>
          </w:tcPr>
          <w:p w14:paraId="4A4DF203" w14:textId="77777777" w:rsidR="002F27F7" w:rsidRDefault="00E3715C">
            <w:r>
              <w:t>78.00</w:t>
            </w:r>
          </w:p>
        </w:tc>
        <w:tc>
          <w:tcPr>
            <w:tcW w:w="950" w:type="dxa"/>
            <w:vAlign w:val="center"/>
          </w:tcPr>
          <w:p w14:paraId="2B4A2D57" w14:textId="77777777" w:rsidR="002F27F7" w:rsidRDefault="00E3715C">
            <w:r>
              <w:t>0.009</w:t>
            </w:r>
          </w:p>
        </w:tc>
        <w:tc>
          <w:tcPr>
            <w:tcW w:w="1107" w:type="dxa"/>
            <w:vAlign w:val="center"/>
          </w:tcPr>
          <w:p w14:paraId="57BA2AAF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1C0471BD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718C244B" w14:textId="77777777" w:rsidR="002F27F7" w:rsidRDefault="00E3715C">
            <w:r>
              <w:t>0.56</w:t>
            </w:r>
          </w:p>
        </w:tc>
      </w:tr>
      <w:tr w:rsidR="002F27F7" w14:paraId="143150D8" w14:textId="77777777">
        <w:tc>
          <w:tcPr>
            <w:tcW w:w="2948" w:type="dxa"/>
            <w:vAlign w:val="center"/>
          </w:tcPr>
          <w:p w14:paraId="020A2365" w14:textId="77777777" w:rsidR="002F27F7" w:rsidRDefault="00E3715C">
            <w:r>
              <w:t>合计</w:t>
            </w:r>
          </w:p>
        </w:tc>
        <w:tc>
          <w:tcPr>
            <w:tcW w:w="1120" w:type="dxa"/>
            <w:vAlign w:val="center"/>
          </w:tcPr>
          <w:p w14:paraId="59FC9196" w14:textId="77777777" w:rsidR="002F27F7" w:rsidRDefault="002F27F7"/>
        </w:tc>
        <w:tc>
          <w:tcPr>
            <w:tcW w:w="990" w:type="dxa"/>
            <w:vAlign w:val="center"/>
          </w:tcPr>
          <w:p w14:paraId="496A14AA" w14:textId="77777777" w:rsidR="002F27F7" w:rsidRDefault="00E3715C">
            <w:r>
              <w:t>8627.69</w:t>
            </w:r>
          </w:p>
        </w:tc>
        <w:tc>
          <w:tcPr>
            <w:tcW w:w="950" w:type="dxa"/>
            <w:vAlign w:val="center"/>
          </w:tcPr>
          <w:p w14:paraId="05A7A131" w14:textId="77777777" w:rsidR="002F27F7" w:rsidRDefault="00E3715C">
            <w:r>
              <w:t>1.000</w:t>
            </w:r>
          </w:p>
        </w:tc>
        <w:tc>
          <w:tcPr>
            <w:tcW w:w="1107" w:type="dxa"/>
            <w:vAlign w:val="center"/>
          </w:tcPr>
          <w:p w14:paraId="0ADF89B4" w14:textId="77777777" w:rsidR="002F27F7" w:rsidRDefault="00E3715C">
            <w:r>
              <w:t>2.07</w:t>
            </w:r>
          </w:p>
        </w:tc>
        <w:tc>
          <w:tcPr>
            <w:tcW w:w="1107" w:type="dxa"/>
            <w:vAlign w:val="center"/>
          </w:tcPr>
          <w:p w14:paraId="3CB27B02" w14:textId="77777777" w:rsidR="002F27F7" w:rsidRDefault="00E3715C">
            <w:r>
              <w:t>2.86</w:t>
            </w:r>
          </w:p>
        </w:tc>
        <w:tc>
          <w:tcPr>
            <w:tcW w:w="1107" w:type="dxa"/>
            <w:vAlign w:val="center"/>
          </w:tcPr>
          <w:p w14:paraId="2625D38B" w14:textId="77777777" w:rsidR="002F27F7" w:rsidRDefault="00E3715C">
            <w:r>
              <w:t>0.56</w:t>
            </w:r>
          </w:p>
        </w:tc>
      </w:tr>
    </w:tbl>
    <w:p w14:paraId="42F71DAC" w14:textId="77777777" w:rsidR="002F27F7" w:rsidRDefault="002F27F7">
      <w:pPr>
        <w:widowControl w:val="0"/>
        <w:jc w:val="both"/>
        <w:rPr>
          <w:kern w:val="2"/>
          <w:szCs w:val="24"/>
          <w:lang w:val="en-US"/>
        </w:rPr>
      </w:pPr>
    </w:p>
    <w:p w14:paraId="1D3A39F6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48" w:name="_Toc92098682"/>
      <w:r>
        <w:rPr>
          <w:kern w:val="2"/>
          <w:szCs w:val="24"/>
        </w:rPr>
        <w:t>分户墙</w:t>
      </w:r>
      <w:bookmarkEnd w:id="48"/>
    </w:p>
    <w:p w14:paraId="5DCE4A1D" w14:textId="77777777" w:rsidR="002F27F7" w:rsidRDefault="00E3715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4DFE19C5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49" w:name="_Toc92098683"/>
      <w:r>
        <w:rPr>
          <w:kern w:val="2"/>
          <w:szCs w:val="24"/>
        </w:rPr>
        <w:lastRenderedPageBreak/>
        <w:t>挑空楼板</w:t>
      </w:r>
      <w:bookmarkEnd w:id="49"/>
    </w:p>
    <w:p w14:paraId="282F6F3D" w14:textId="77777777" w:rsidR="002F27F7" w:rsidRDefault="00E3715C">
      <w:pPr>
        <w:pStyle w:val="2"/>
        <w:widowControl w:val="0"/>
        <w:rPr>
          <w:kern w:val="2"/>
        </w:rPr>
      </w:pPr>
      <w:bookmarkStart w:id="50" w:name="_Toc92098684"/>
      <w:r>
        <w:rPr>
          <w:kern w:val="2"/>
        </w:rPr>
        <w:t>挑空楼板构造一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27F7" w14:paraId="3D38C9C8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3ECB3461" w14:textId="77777777" w:rsidR="002F27F7" w:rsidRDefault="00E3715C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4A53014" w14:textId="77777777" w:rsidR="002F27F7" w:rsidRDefault="00E3715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03223A5" w14:textId="77777777" w:rsidR="002F27F7" w:rsidRDefault="00E3715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E8E2325" w14:textId="77777777" w:rsidR="002F27F7" w:rsidRDefault="00E3715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DE710BD" w14:textId="77777777" w:rsidR="002F27F7" w:rsidRDefault="00E3715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47A1BBE" w14:textId="77777777" w:rsidR="002F27F7" w:rsidRDefault="00E3715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B87363E" w14:textId="77777777" w:rsidR="002F27F7" w:rsidRDefault="00E3715C">
            <w:pPr>
              <w:jc w:val="center"/>
            </w:pPr>
            <w:r>
              <w:t>热惰性指标</w:t>
            </w:r>
          </w:p>
        </w:tc>
      </w:tr>
      <w:tr w:rsidR="002F27F7" w14:paraId="2A22707D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6A1CECE" w14:textId="77777777" w:rsidR="002F27F7" w:rsidRDefault="002F27F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88783CF" w14:textId="77777777" w:rsidR="002F27F7" w:rsidRDefault="00E3715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1D88746" w14:textId="77777777" w:rsidR="002F27F7" w:rsidRDefault="00E3715C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ACA518F" w14:textId="77777777" w:rsidR="002F27F7" w:rsidRDefault="00E3715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EA7BF93" w14:textId="77777777" w:rsidR="002F27F7" w:rsidRDefault="00E3715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46D6870" w14:textId="77777777" w:rsidR="002F27F7" w:rsidRDefault="00E3715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44C31E1" w14:textId="77777777" w:rsidR="002F27F7" w:rsidRDefault="00E3715C">
            <w:pPr>
              <w:jc w:val="center"/>
            </w:pPr>
            <w:r>
              <w:t>D=R*S</w:t>
            </w:r>
          </w:p>
        </w:tc>
      </w:tr>
      <w:tr w:rsidR="002F27F7" w14:paraId="0FC30308" w14:textId="77777777">
        <w:tc>
          <w:tcPr>
            <w:tcW w:w="3345" w:type="dxa"/>
            <w:vAlign w:val="center"/>
          </w:tcPr>
          <w:p w14:paraId="064226AF" w14:textId="77777777" w:rsidR="002F27F7" w:rsidRDefault="00E3715C">
            <w:r>
              <w:t>水泥砂浆</w:t>
            </w:r>
          </w:p>
        </w:tc>
        <w:tc>
          <w:tcPr>
            <w:tcW w:w="848" w:type="dxa"/>
            <w:vAlign w:val="center"/>
          </w:tcPr>
          <w:p w14:paraId="32D2AEB0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578468BB" w14:textId="77777777" w:rsidR="002F27F7" w:rsidRDefault="00E3715C">
            <w:r>
              <w:t>0.930</w:t>
            </w:r>
          </w:p>
        </w:tc>
        <w:tc>
          <w:tcPr>
            <w:tcW w:w="1075" w:type="dxa"/>
            <w:vAlign w:val="center"/>
          </w:tcPr>
          <w:p w14:paraId="0DB2C320" w14:textId="77777777" w:rsidR="002F27F7" w:rsidRDefault="00E3715C">
            <w:r>
              <w:t>11.370</w:t>
            </w:r>
          </w:p>
        </w:tc>
        <w:tc>
          <w:tcPr>
            <w:tcW w:w="848" w:type="dxa"/>
            <w:vAlign w:val="center"/>
          </w:tcPr>
          <w:p w14:paraId="1DF45966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42166F6D" w14:textId="77777777" w:rsidR="002F27F7" w:rsidRDefault="00E3715C">
            <w:r>
              <w:t>0.022</w:t>
            </w:r>
          </w:p>
        </w:tc>
        <w:tc>
          <w:tcPr>
            <w:tcW w:w="1064" w:type="dxa"/>
            <w:vAlign w:val="center"/>
          </w:tcPr>
          <w:p w14:paraId="71BD8C79" w14:textId="77777777" w:rsidR="002F27F7" w:rsidRDefault="00E3715C">
            <w:r>
              <w:t>0.245</w:t>
            </w:r>
          </w:p>
        </w:tc>
      </w:tr>
      <w:tr w:rsidR="002F27F7" w14:paraId="60F68D11" w14:textId="77777777">
        <w:tc>
          <w:tcPr>
            <w:tcW w:w="3345" w:type="dxa"/>
            <w:vAlign w:val="center"/>
          </w:tcPr>
          <w:p w14:paraId="47581429" w14:textId="77777777" w:rsidR="002F27F7" w:rsidRDefault="00E3715C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190A42F6" w14:textId="77777777" w:rsidR="002F27F7" w:rsidRDefault="00E3715C">
            <w:r>
              <w:t>120</w:t>
            </w:r>
          </w:p>
        </w:tc>
        <w:tc>
          <w:tcPr>
            <w:tcW w:w="1075" w:type="dxa"/>
            <w:vAlign w:val="center"/>
          </w:tcPr>
          <w:p w14:paraId="39B79795" w14:textId="77777777" w:rsidR="002F27F7" w:rsidRDefault="00E3715C">
            <w:r>
              <w:t>0.650</w:t>
            </w:r>
          </w:p>
        </w:tc>
        <w:tc>
          <w:tcPr>
            <w:tcW w:w="1075" w:type="dxa"/>
            <w:vAlign w:val="center"/>
          </w:tcPr>
          <w:p w14:paraId="533EFC28" w14:textId="77777777" w:rsidR="002F27F7" w:rsidRDefault="00E3715C">
            <w:r>
              <w:t>8.548</w:t>
            </w:r>
          </w:p>
        </w:tc>
        <w:tc>
          <w:tcPr>
            <w:tcW w:w="848" w:type="dxa"/>
            <w:vAlign w:val="center"/>
          </w:tcPr>
          <w:p w14:paraId="325C59E2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1BF0F44B" w14:textId="77777777" w:rsidR="002F27F7" w:rsidRDefault="00E3715C">
            <w:r>
              <w:t>0.185</w:t>
            </w:r>
          </w:p>
        </w:tc>
        <w:tc>
          <w:tcPr>
            <w:tcW w:w="1064" w:type="dxa"/>
            <w:vAlign w:val="center"/>
          </w:tcPr>
          <w:p w14:paraId="05D895C6" w14:textId="77777777" w:rsidR="002F27F7" w:rsidRDefault="00E3715C">
            <w:r>
              <w:t>1.578</w:t>
            </w:r>
          </w:p>
        </w:tc>
      </w:tr>
      <w:tr w:rsidR="002F27F7" w14:paraId="47B17F7A" w14:textId="77777777">
        <w:tc>
          <w:tcPr>
            <w:tcW w:w="3345" w:type="dxa"/>
            <w:vAlign w:val="center"/>
          </w:tcPr>
          <w:p w14:paraId="6D8EB198" w14:textId="77777777" w:rsidR="002F27F7" w:rsidRDefault="00E3715C">
            <w:r>
              <w:t>水泥砂浆</w:t>
            </w:r>
          </w:p>
        </w:tc>
        <w:tc>
          <w:tcPr>
            <w:tcW w:w="848" w:type="dxa"/>
            <w:vAlign w:val="center"/>
          </w:tcPr>
          <w:p w14:paraId="16400E0E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3267F00D" w14:textId="77777777" w:rsidR="002F27F7" w:rsidRDefault="00E3715C">
            <w:r>
              <w:t>0.930</w:t>
            </w:r>
          </w:p>
        </w:tc>
        <w:tc>
          <w:tcPr>
            <w:tcW w:w="1075" w:type="dxa"/>
            <w:vAlign w:val="center"/>
          </w:tcPr>
          <w:p w14:paraId="5870E8B4" w14:textId="77777777" w:rsidR="002F27F7" w:rsidRDefault="00E3715C">
            <w:r>
              <w:t>11.370</w:t>
            </w:r>
          </w:p>
        </w:tc>
        <w:tc>
          <w:tcPr>
            <w:tcW w:w="848" w:type="dxa"/>
            <w:vAlign w:val="center"/>
          </w:tcPr>
          <w:p w14:paraId="7E9C3441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498D8CE9" w14:textId="77777777" w:rsidR="002F27F7" w:rsidRDefault="00E3715C">
            <w:r>
              <w:t>0.022</w:t>
            </w:r>
          </w:p>
        </w:tc>
        <w:tc>
          <w:tcPr>
            <w:tcW w:w="1064" w:type="dxa"/>
            <w:vAlign w:val="center"/>
          </w:tcPr>
          <w:p w14:paraId="5663A4AE" w14:textId="77777777" w:rsidR="002F27F7" w:rsidRDefault="00E3715C">
            <w:r>
              <w:t>0.245</w:t>
            </w:r>
          </w:p>
        </w:tc>
      </w:tr>
      <w:tr w:rsidR="002F27F7" w14:paraId="3A760BD9" w14:textId="77777777">
        <w:tc>
          <w:tcPr>
            <w:tcW w:w="3345" w:type="dxa"/>
            <w:vAlign w:val="center"/>
          </w:tcPr>
          <w:p w14:paraId="7F74441B" w14:textId="77777777" w:rsidR="002F27F7" w:rsidRDefault="00E3715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2A65C961" w14:textId="77777777" w:rsidR="002F27F7" w:rsidRDefault="00E3715C">
            <w:r>
              <w:t>160</w:t>
            </w:r>
          </w:p>
        </w:tc>
        <w:tc>
          <w:tcPr>
            <w:tcW w:w="1075" w:type="dxa"/>
            <w:vAlign w:val="center"/>
          </w:tcPr>
          <w:p w14:paraId="1DEB5499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68193A8F" w14:textId="77777777" w:rsidR="002F27F7" w:rsidRDefault="00E3715C">
            <w:r>
              <w:t>－</w:t>
            </w:r>
          </w:p>
        </w:tc>
        <w:tc>
          <w:tcPr>
            <w:tcW w:w="848" w:type="dxa"/>
            <w:vAlign w:val="center"/>
          </w:tcPr>
          <w:p w14:paraId="2AE87D02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34106F46" w14:textId="77777777" w:rsidR="002F27F7" w:rsidRDefault="00E3715C">
            <w:r>
              <w:t>0.228</w:t>
            </w:r>
          </w:p>
        </w:tc>
        <w:tc>
          <w:tcPr>
            <w:tcW w:w="1064" w:type="dxa"/>
            <w:vAlign w:val="center"/>
          </w:tcPr>
          <w:p w14:paraId="75899716" w14:textId="77777777" w:rsidR="002F27F7" w:rsidRDefault="00E3715C">
            <w:r>
              <w:t>2.067</w:t>
            </w:r>
          </w:p>
        </w:tc>
      </w:tr>
      <w:tr w:rsidR="002F27F7" w14:paraId="180F895A" w14:textId="77777777">
        <w:tc>
          <w:tcPr>
            <w:tcW w:w="3345" w:type="dxa"/>
            <w:shd w:val="clear" w:color="auto" w:fill="E6E6E6"/>
            <w:vAlign w:val="center"/>
          </w:tcPr>
          <w:p w14:paraId="5DB14A30" w14:textId="77777777" w:rsidR="002F27F7" w:rsidRDefault="00E3715C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757802C7" w14:textId="77777777" w:rsidR="002F27F7" w:rsidRDefault="00E3715C">
            <w:pPr>
              <w:jc w:val="center"/>
            </w:pPr>
            <w:r>
              <w:t>2.58</w:t>
            </w:r>
          </w:p>
        </w:tc>
      </w:tr>
    </w:tbl>
    <w:p w14:paraId="2714FB51" w14:textId="77777777" w:rsidR="002F27F7" w:rsidRDefault="002F27F7">
      <w:pPr>
        <w:widowControl w:val="0"/>
        <w:jc w:val="both"/>
        <w:rPr>
          <w:kern w:val="2"/>
          <w:szCs w:val="24"/>
          <w:lang w:val="en-US"/>
        </w:rPr>
      </w:pPr>
    </w:p>
    <w:p w14:paraId="6AFA200D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51" w:name="_Toc92098685"/>
      <w:r>
        <w:rPr>
          <w:kern w:val="2"/>
          <w:szCs w:val="24"/>
        </w:rPr>
        <w:t>楼板</w:t>
      </w:r>
      <w:bookmarkEnd w:id="51"/>
    </w:p>
    <w:p w14:paraId="18AC7375" w14:textId="77777777" w:rsidR="002F27F7" w:rsidRDefault="00E3715C">
      <w:pPr>
        <w:pStyle w:val="2"/>
        <w:widowControl w:val="0"/>
        <w:rPr>
          <w:kern w:val="2"/>
        </w:rPr>
      </w:pPr>
      <w:bookmarkStart w:id="52" w:name="_Toc92098686"/>
      <w:r>
        <w:rPr>
          <w:kern w:val="2"/>
        </w:rPr>
        <w:t>控温房间楼板构造一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27F7" w14:paraId="2F37A4AE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2AD6162A" w14:textId="77777777" w:rsidR="002F27F7" w:rsidRDefault="00E3715C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21D07BF" w14:textId="77777777" w:rsidR="002F27F7" w:rsidRDefault="00E3715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EBF16F5" w14:textId="77777777" w:rsidR="002F27F7" w:rsidRDefault="00E3715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3E0967C" w14:textId="77777777" w:rsidR="002F27F7" w:rsidRDefault="00E3715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9F9F8F3" w14:textId="77777777" w:rsidR="002F27F7" w:rsidRDefault="00E3715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5D05D51" w14:textId="77777777" w:rsidR="002F27F7" w:rsidRDefault="00E3715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598BA80" w14:textId="77777777" w:rsidR="002F27F7" w:rsidRDefault="00E3715C">
            <w:pPr>
              <w:jc w:val="center"/>
            </w:pPr>
            <w:r>
              <w:t>热惰性指标</w:t>
            </w:r>
          </w:p>
        </w:tc>
      </w:tr>
      <w:tr w:rsidR="002F27F7" w14:paraId="5D91FD1C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04B57B6F" w14:textId="77777777" w:rsidR="002F27F7" w:rsidRDefault="002F27F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14D0B18" w14:textId="77777777" w:rsidR="002F27F7" w:rsidRDefault="00E3715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3AF7348" w14:textId="77777777" w:rsidR="002F27F7" w:rsidRDefault="00E3715C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CE669A6" w14:textId="77777777" w:rsidR="002F27F7" w:rsidRDefault="00E3715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E6FCCA2" w14:textId="77777777" w:rsidR="002F27F7" w:rsidRDefault="00E3715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20A600E" w14:textId="77777777" w:rsidR="002F27F7" w:rsidRDefault="00E3715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313E701" w14:textId="77777777" w:rsidR="002F27F7" w:rsidRDefault="00E3715C">
            <w:pPr>
              <w:jc w:val="center"/>
            </w:pPr>
            <w:r>
              <w:t>D=R*S</w:t>
            </w:r>
          </w:p>
        </w:tc>
      </w:tr>
      <w:tr w:rsidR="002F27F7" w14:paraId="51D24B06" w14:textId="77777777">
        <w:tc>
          <w:tcPr>
            <w:tcW w:w="3345" w:type="dxa"/>
            <w:vAlign w:val="center"/>
          </w:tcPr>
          <w:p w14:paraId="44A7FCCE" w14:textId="77777777" w:rsidR="002F27F7" w:rsidRDefault="00E3715C">
            <w:r>
              <w:t>水泥砂浆</w:t>
            </w:r>
          </w:p>
        </w:tc>
        <w:tc>
          <w:tcPr>
            <w:tcW w:w="848" w:type="dxa"/>
            <w:vAlign w:val="center"/>
          </w:tcPr>
          <w:p w14:paraId="7B9A384F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666F27DB" w14:textId="77777777" w:rsidR="002F27F7" w:rsidRDefault="00E3715C">
            <w:r>
              <w:t>0.930</w:t>
            </w:r>
          </w:p>
        </w:tc>
        <w:tc>
          <w:tcPr>
            <w:tcW w:w="1075" w:type="dxa"/>
            <w:vAlign w:val="center"/>
          </w:tcPr>
          <w:p w14:paraId="5158F1D2" w14:textId="77777777" w:rsidR="002F27F7" w:rsidRDefault="00E3715C">
            <w:r>
              <w:t>11.370</w:t>
            </w:r>
          </w:p>
        </w:tc>
        <w:tc>
          <w:tcPr>
            <w:tcW w:w="848" w:type="dxa"/>
            <w:vAlign w:val="center"/>
          </w:tcPr>
          <w:p w14:paraId="5C41E964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67A394F1" w14:textId="77777777" w:rsidR="002F27F7" w:rsidRDefault="00E3715C">
            <w:r>
              <w:t>0.022</w:t>
            </w:r>
          </w:p>
        </w:tc>
        <w:tc>
          <w:tcPr>
            <w:tcW w:w="1064" w:type="dxa"/>
            <w:vAlign w:val="center"/>
          </w:tcPr>
          <w:p w14:paraId="0995C5CF" w14:textId="77777777" w:rsidR="002F27F7" w:rsidRDefault="00E3715C">
            <w:r>
              <w:t>0.245</w:t>
            </w:r>
          </w:p>
        </w:tc>
      </w:tr>
      <w:tr w:rsidR="002F27F7" w14:paraId="2563E953" w14:textId="77777777">
        <w:tc>
          <w:tcPr>
            <w:tcW w:w="3345" w:type="dxa"/>
            <w:vAlign w:val="center"/>
          </w:tcPr>
          <w:p w14:paraId="0B950132" w14:textId="77777777" w:rsidR="002F27F7" w:rsidRDefault="00E3715C">
            <w:r>
              <w:t>钢筋混凝土</w:t>
            </w:r>
          </w:p>
        </w:tc>
        <w:tc>
          <w:tcPr>
            <w:tcW w:w="848" w:type="dxa"/>
            <w:vAlign w:val="center"/>
          </w:tcPr>
          <w:p w14:paraId="6E5B90BC" w14:textId="77777777" w:rsidR="002F27F7" w:rsidRDefault="00E3715C">
            <w:r>
              <w:t>120</w:t>
            </w:r>
          </w:p>
        </w:tc>
        <w:tc>
          <w:tcPr>
            <w:tcW w:w="1075" w:type="dxa"/>
            <w:vAlign w:val="center"/>
          </w:tcPr>
          <w:p w14:paraId="49CC77A1" w14:textId="77777777" w:rsidR="002F27F7" w:rsidRDefault="00E3715C">
            <w:r>
              <w:t>1.740</w:t>
            </w:r>
          </w:p>
        </w:tc>
        <w:tc>
          <w:tcPr>
            <w:tcW w:w="1075" w:type="dxa"/>
            <w:vAlign w:val="center"/>
          </w:tcPr>
          <w:p w14:paraId="441634BA" w14:textId="77777777" w:rsidR="002F27F7" w:rsidRDefault="00E3715C">
            <w:r>
              <w:t>17.200</w:t>
            </w:r>
          </w:p>
        </w:tc>
        <w:tc>
          <w:tcPr>
            <w:tcW w:w="848" w:type="dxa"/>
            <w:vAlign w:val="center"/>
          </w:tcPr>
          <w:p w14:paraId="22F1AA39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2C1C20B4" w14:textId="77777777" w:rsidR="002F27F7" w:rsidRDefault="00E3715C">
            <w:r>
              <w:t>0.069</w:t>
            </w:r>
          </w:p>
        </w:tc>
        <w:tc>
          <w:tcPr>
            <w:tcW w:w="1064" w:type="dxa"/>
            <w:vAlign w:val="center"/>
          </w:tcPr>
          <w:p w14:paraId="4E1F649E" w14:textId="77777777" w:rsidR="002F27F7" w:rsidRDefault="00E3715C">
            <w:r>
              <w:t>1.186</w:t>
            </w:r>
          </w:p>
        </w:tc>
      </w:tr>
      <w:tr w:rsidR="002F27F7" w14:paraId="0ED0936F" w14:textId="77777777">
        <w:tc>
          <w:tcPr>
            <w:tcW w:w="3345" w:type="dxa"/>
            <w:vAlign w:val="center"/>
          </w:tcPr>
          <w:p w14:paraId="04FAEC86" w14:textId="77777777" w:rsidR="002F27F7" w:rsidRDefault="00E3715C">
            <w:r>
              <w:t>石灰砂浆</w:t>
            </w:r>
          </w:p>
        </w:tc>
        <w:tc>
          <w:tcPr>
            <w:tcW w:w="848" w:type="dxa"/>
            <w:vAlign w:val="center"/>
          </w:tcPr>
          <w:p w14:paraId="29507C37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0FBA11EA" w14:textId="77777777" w:rsidR="002F27F7" w:rsidRDefault="00E3715C">
            <w:r>
              <w:t>0.810</w:t>
            </w:r>
          </w:p>
        </w:tc>
        <w:tc>
          <w:tcPr>
            <w:tcW w:w="1075" w:type="dxa"/>
            <w:vAlign w:val="center"/>
          </w:tcPr>
          <w:p w14:paraId="704DFFDE" w14:textId="77777777" w:rsidR="002F27F7" w:rsidRDefault="00E3715C">
            <w:r>
              <w:t>10.070</w:t>
            </w:r>
          </w:p>
        </w:tc>
        <w:tc>
          <w:tcPr>
            <w:tcW w:w="848" w:type="dxa"/>
            <w:vAlign w:val="center"/>
          </w:tcPr>
          <w:p w14:paraId="7B5DDAE3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5AA31E64" w14:textId="77777777" w:rsidR="002F27F7" w:rsidRDefault="00E3715C">
            <w:r>
              <w:t>0.025</w:t>
            </w:r>
          </w:p>
        </w:tc>
        <w:tc>
          <w:tcPr>
            <w:tcW w:w="1064" w:type="dxa"/>
            <w:vAlign w:val="center"/>
          </w:tcPr>
          <w:p w14:paraId="3ED1B9C5" w14:textId="77777777" w:rsidR="002F27F7" w:rsidRDefault="00E3715C">
            <w:r>
              <w:t>0.249</w:t>
            </w:r>
          </w:p>
        </w:tc>
      </w:tr>
      <w:tr w:rsidR="002F27F7" w14:paraId="2FE02E76" w14:textId="77777777">
        <w:tc>
          <w:tcPr>
            <w:tcW w:w="3345" w:type="dxa"/>
            <w:vAlign w:val="center"/>
          </w:tcPr>
          <w:p w14:paraId="72B4CD22" w14:textId="77777777" w:rsidR="002F27F7" w:rsidRDefault="00E3715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D2E79F4" w14:textId="77777777" w:rsidR="002F27F7" w:rsidRDefault="00E3715C">
            <w:r>
              <w:t>160</w:t>
            </w:r>
          </w:p>
        </w:tc>
        <w:tc>
          <w:tcPr>
            <w:tcW w:w="1075" w:type="dxa"/>
            <w:vAlign w:val="center"/>
          </w:tcPr>
          <w:p w14:paraId="1B094EFF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4F285FCE" w14:textId="77777777" w:rsidR="002F27F7" w:rsidRDefault="00E3715C">
            <w:r>
              <w:t>－</w:t>
            </w:r>
          </w:p>
        </w:tc>
        <w:tc>
          <w:tcPr>
            <w:tcW w:w="848" w:type="dxa"/>
            <w:vAlign w:val="center"/>
          </w:tcPr>
          <w:p w14:paraId="5AF05380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50C04465" w14:textId="77777777" w:rsidR="002F27F7" w:rsidRDefault="00E3715C">
            <w:r>
              <w:t>0.115</w:t>
            </w:r>
          </w:p>
        </w:tc>
        <w:tc>
          <w:tcPr>
            <w:tcW w:w="1064" w:type="dxa"/>
            <w:vAlign w:val="center"/>
          </w:tcPr>
          <w:p w14:paraId="7B0CA9EF" w14:textId="77777777" w:rsidR="002F27F7" w:rsidRDefault="00E3715C">
            <w:r>
              <w:t>1.679</w:t>
            </w:r>
          </w:p>
        </w:tc>
      </w:tr>
      <w:tr w:rsidR="002F27F7" w14:paraId="5AF9F10A" w14:textId="77777777">
        <w:tc>
          <w:tcPr>
            <w:tcW w:w="3345" w:type="dxa"/>
            <w:shd w:val="clear" w:color="auto" w:fill="E6E6E6"/>
            <w:vAlign w:val="center"/>
          </w:tcPr>
          <w:p w14:paraId="4663296D" w14:textId="77777777" w:rsidR="002F27F7" w:rsidRDefault="00E3715C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65391C27" w14:textId="77777777" w:rsidR="002F27F7" w:rsidRDefault="00E3715C">
            <w:pPr>
              <w:jc w:val="center"/>
            </w:pPr>
            <w:r>
              <w:t>2.98</w:t>
            </w:r>
          </w:p>
        </w:tc>
      </w:tr>
    </w:tbl>
    <w:p w14:paraId="41A0E38D" w14:textId="77777777" w:rsidR="002F27F7" w:rsidRDefault="00E3715C">
      <w:pPr>
        <w:pStyle w:val="2"/>
        <w:widowControl w:val="0"/>
        <w:rPr>
          <w:kern w:val="2"/>
        </w:rPr>
      </w:pPr>
      <w:bookmarkStart w:id="53" w:name="_Toc92098687"/>
      <w:r>
        <w:rPr>
          <w:kern w:val="2"/>
        </w:rPr>
        <w:t>控温与非控温楼板构造一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F27F7" w14:paraId="079BCC69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544666AC" w14:textId="77777777" w:rsidR="002F27F7" w:rsidRDefault="00E3715C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BDDB525" w14:textId="77777777" w:rsidR="002F27F7" w:rsidRDefault="00E3715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37B0C0D" w14:textId="77777777" w:rsidR="002F27F7" w:rsidRDefault="00E3715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28A5717" w14:textId="77777777" w:rsidR="002F27F7" w:rsidRDefault="00E3715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03BFDAD" w14:textId="77777777" w:rsidR="002F27F7" w:rsidRDefault="00E3715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87F940A" w14:textId="77777777" w:rsidR="002F27F7" w:rsidRDefault="00E3715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15F1455" w14:textId="77777777" w:rsidR="002F27F7" w:rsidRDefault="00E3715C">
            <w:pPr>
              <w:jc w:val="center"/>
            </w:pPr>
            <w:r>
              <w:t>热惰性指标</w:t>
            </w:r>
          </w:p>
        </w:tc>
      </w:tr>
      <w:tr w:rsidR="002F27F7" w14:paraId="6D0FA4A5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EFD8F37" w14:textId="77777777" w:rsidR="002F27F7" w:rsidRDefault="002F27F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06C1E39" w14:textId="77777777" w:rsidR="002F27F7" w:rsidRDefault="00E3715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ED06A9E" w14:textId="77777777" w:rsidR="002F27F7" w:rsidRDefault="00E3715C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C96F72F" w14:textId="77777777" w:rsidR="002F27F7" w:rsidRDefault="00E3715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6957A01" w14:textId="77777777" w:rsidR="002F27F7" w:rsidRDefault="00E3715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F76271D" w14:textId="77777777" w:rsidR="002F27F7" w:rsidRDefault="00E3715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2C790EC" w14:textId="77777777" w:rsidR="002F27F7" w:rsidRDefault="00E3715C">
            <w:pPr>
              <w:jc w:val="center"/>
            </w:pPr>
            <w:r>
              <w:t>D=R*S</w:t>
            </w:r>
          </w:p>
        </w:tc>
      </w:tr>
      <w:tr w:rsidR="002F27F7" w14:paraId="4141A661" w14:textId="77777777">
        <w:tc>
          <w:tcPr>
            <w:tcW w:w="3345" w:type="dxa"/>
            <w:vAlign w:val="center"/>
          </w:tcPr>
          <w:p w14:paraId="0C2C31F9" w14:textId="77777777" w:rsidR="002F27F7" w:rsidRDefault="00E3715C">
            <w:r>
              <w:t>水泥砂浆</w:t>
            </w:r>
          </w:p>
        </w:tc>
        <w:tc>
          <w:tcPr>
            <w:tcW w:w="848" w:type="dxa"/>
            <w:vAlign w:val="center"/>
          </w:tcPr>
          <w:p w14:paraId="1685E3D1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298191E8" w14:textId="77777777" w:rsidR="002F27F7" w:rsidRDefault="00E3715C">
            <w:r>
              <w:t>0.930</w:t>
            </w:r>
          </w:p>
        </w:tc>
        <w:tc>
          <w:tcPr>
            <w:tcW w:w="1075" w:type="dxa"/>
            <w:vAlign w:val="center"/>
          </w:tcPr>
          <w:p w14:paraId="6AC747F9" w14:textId="77777777" w:rsidR="002F27F7" w:rsidRDefault="00E3715C">
            <w:r>
              <w:t>11.370</w:t>
            </w:r>
          </w:p>
        </w:tc>
        <w:tc>
          <w:tcPr>
            <w:tcW w:w="848" w:type="dxa"/>
            <w:vAlign w:val="center"/>
          </w:tcPr>
          <w:p w14:paraId="7A20FB5D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5E580BCE" w14:textId="77777777" w:rsidR="002F27F7" w:rsidRDefault="00E3715C">
            <w:r>
              <w:t>0.022</w:t>
            </w:r>
          </w:p>
        </w:tc>
        <w:tc>
          <w:tcPr>
            <w:tcW w:w="1064" w:type="dxa"/>
            <w:vAlign w:val="center"/>
          </w:tcPr>
          <w:p w14:paraId="72C9C2C3" w14:textId="77777777" w:rsidR="002F27F7" w:rsidRDefault="00E3715C">
            <w:r>
              <w:t>0.245</w:t>
            </w:r>
          </w:p>
        </w:tc>
      </w:tr>
      <w:tr w:rsidR="002F27F7" w14:paraId="6A52B63E" w14:textId="77777777">
        <w:tc>
          <w:tcPr>
            <w:tcW w:w="3345" w:type="dxa"/>
            <w:vAlign w:val="center"/>
          </w:tcPr>
          <w:p w14:paraId="0E98B4AD" w14:textId="77777777" w:rsidR="002F27F7" w:rsidRDefault="00E3715C">
            <w:r>
              <w:t>钢筋混凝土</w:t>
            </w:r>
          </w:p>
        </w:tc>
        <w:tc>
          <w:tcPr>
            <w:tcW w:w="848" w:type="dxa"/>
            <w:vAlign w:val="center"/>
          </w:tcPr>
          <w:p w14:paraId="135817BC" w14:textId="77777777" w:rsidR="002F27F7" w:rsidRDefault="00E3715C">
            <w:r>
              <w:t>120</w:t>
            </w:r>
          </w:p>
        </w:tc>
        <w:tc>
          <w:tcPr>
            <w:tcW w:w="1075" w:type="dxa"/>
            <w:vAlign w:val="center"/>
          </w:tcPr>
          <w:p w14:paraId="35933454" w14:textId="77777777" w:rsidR="002F27F7" w:rsidRDefault="00E3715C">
            <w:r>
              <w:t>1.740</w:t>
            </w:r>
          </w:p>
        </w:tc>
        <w:tc>
          <w:tcPr>
            <w:tcW w:w="1075" w:type="dxa"/>
            <w:vAlign w:val="center"/>
          </w:tcPr>
          <w:p w14:paraId="6B4B5AB9" w14:textId="77777777" w:rsidR="002F27F7" w:rsidRDefault="00E3715C">
            <w:r>
              <w:t>17.200</w:t>
            </w:r>
          </w:p>
        </w:tc>
        <w:tc>
          <w:tcPr>
            <w:tcW w:w="848" w:type="dxa"/>
            <w:vAlign w:val="center"/>
          </w:tcPr>
          <w:p w14:paraId="44E44DBD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0587201C" w14:textId="77777777" w:rsidR="002F27F7" w:rsidRDefault="00E3715C">
            <w:r>
              <w:t>0.069</w:t>
            </w:r>
          </w:p>
        </w:tc>
        <w:tc>
          <w:tcPr>
            <w:tcW w:w="1064" w:type="dxa"/>
            <w:vAlign w:val="center"/>
          </w:tcPr>
          <w:p w14:paraId="2BE77A7C" w14:textId="77777777" w:rsidR="002F27F7" w:rsidRDefault="00E3715C">
            <w:r>
              <w:t>1.186</w:t>
            </w:r>
          </w:p>
        </w:tc>
      </w:tr>
      <w:tr w:rsidR="002F27F7" w14:paraId="1A1B6A2E" w14:textId="77777777">
        <w:tc>
          <w:tcPr>
            <w:tcW w:w="3345" w:type="dxa"/>
            <w:vAlign w:val="center"/>
          </w:tcPr>
          <w:p w14:paraId="02266881" w14:textId="77777777" w:rsidR="002F27F7" w:rsidRDefault="00E3715C">
            <w:r>
              <w:t>石灰砂浆</w:t>
            </w:r>
          </w:p>
        </w:tc>
        <w:tc>
          <w:tcPr>
            <w:tcW w:w="848" w:type="dxa"/>
            <w:vAlign w:val="center"/>
          </w:tcPr>
          <w:p w14:paraId="1683D9A2" w14:textId="77777777" w:rsidR="002F27F7" w:rsidRDefault="00E3715C">
            <w:r>
              <w:t>20</w:t>
            </w:r>
          </w:p>
        </w:tc>
        <w:tc>
          <w:tcPr>
            <w:tcW w:w="1075" w:type="dxa"/>
            <w:vAlign w:val="center"/>
          </w:tcPr>
          <w:p w14:paraId="5B40DB3E" w14:textId="77777777" w:rsidR="002F27F7" w:rsidRDefault="00E3715C">
            <w:r>
              <w:t>0.810</w:t>
            </w:r>
          </w:p>
        </w:tc>
        <w:tc>
          <w:tcPr>
            <w:tcW w:w="1075" w:type="dxa"/>
            <w:vAlign w:val="center"/>
          </w:tcPr>
          <w:p w14:paraId="6227BDA0" w14:textId="77777777" w:rsidR="002F27F7" w:rsidRDefault="00E3715C">
            <w:r>
              <w:t>10.070</w:t>
            </w:r>
          </w:p>
        </w:tc>
        <w:tc>
          <w:tcPr>
            <w:tcW w:w="848" w:type="dxa"/>
            <w:vAlign w:val="center"/>
          </w:tcPr>
          <w:p w14:paraId="29A296BE" w14:textId="77777777" w:rsidR="002F27F7" w:rsidRDefault="00E3715C">
            <w:r>
              <w:t>1.00</w:t>
            </w:r>
          </w:p>
        </w:tc>
        <w:tc>
          <w:tcPr>
            <w:tcW w:w="1075" w:type="dxa"/>
            <w:vAlign w:val="center"/>
          </w:tcPr>
          <w:p w14:paraId="5D7DB4EA" w14:textId="77777777" w:rsidR="002F27F7" w:rsidRDefault="00E3715C">
            <w:r>
              <w:t>0.025</w:t>
            </w:r>
          </w:p>
        </w:tc>
        <w:tc>
          <w:tcPr>
            <w:tcW w:w="1064" w:type="dxa"/>
            <w:vAlign w:val="center"/>
          </w:tcPr>
          <w:p w14:paraId="3A925032" w14:textId="77777777" w:rsidR="002F27F7" w:rsidRDefault="00E3715C">
            <w:r>
              <w:t>0.249</w:t>
            </w:r>
          </w:p>
        </w:tc>
      </w:tr>
      <w:tr w:rsidR="002F27F7" w14:paraId="02E70D32" w14:textId="77777777">
        <w:tc>
          <w:tcPr>
            <w:tcW w:w="3345" w:type="dxa"/>
            <w:vAlign w:val="center"/>
          </w:tcPr>
          <w:p w14:paraId="28C51C49" w14:textId="77777777" w:rsidR="002F27F7" w:rsidRDefault="00E3715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2CDAF17D" w14:textId="77777777" w:rsidR="002F27F7" w:rsidRDefault="00E3715C">
            <w:r>
              <w:t>160</w:t>
            </w:r>
          </w:p>
        </w:tc>
        <w:tc>
          <w:tcPr>
            <w:tcW w:w="1075" w:type="dxa"/>
            <w:vAlign w:val="center"/>
          </w:tcPr>
          <w:p w14:paraId="666F217F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50650437" w14:textId="77777777" w:rsidR="002F27F7" w:rsidRDefault="00E3715C">
            <w:r>
              <w:t>－</w:t>
            </w:r>
          </w:p>
        </w:tc>
        <w:tc>
          <w:tcPr>
            <w:tcW w:w="848" w:type="dxa"/>
            <w:vAlign w:val="center"/>
          </w:tcPr>
          <w:p w14:paraId="4E5F8E37" w14:textId="77777777" w:rsidR="002F27F7" w:rsidRDefault="00E3715C">
            <w:r>
              <w:t>－</w:t>
            </w:r>
          </w:p>
        </w:tc>
        <w:tc>
          <w:tcPr>
            <w:tcW w:w="1075" w:type="dxa"/>
            <w:vAlign w:val="center"/>
          </w:tcPr>
          <w:p w14:paraId="42DFC4D3" w14:textId="77777777" w:rsidR="002F27F7" w:rsidRDefault="00E3715C">
            <w:r>
              <w:t>0.115</w:t>
            </w:r>
          </w:p>
        </w:tc>
        <w:tc>
          <w:tcPr>
            <w:tcW w:w="1064" w:type="dxa"/>
            <w:vAlign w:val="center"/>
          </w:tcPr>
          <w:p w14:paraId="1D8E9B43" w14:textId="77777777" w:rsidR="002F27F7" w:rsidRDefault="00E3715C">
            <w:r>
              <w:t>1.679</w:t>
            </w:r>
          </w:p>
        </w:tc>
      </w:tr>
      <w:tr w:rsidR="002F27F7" w14:paraId="53746BC6" w14:textId="77777777">
        <w:tc>
          <w:tcPr>
            <w:tcW w:w="3345" w:type="dxa"/>
            <w:shd w:val="clear" w:color="auto" w:fill="E6E6E6"/>
            <w:vAlign w:val="center"/>
          </w:tcPr>
          <w:p w14:paraId="74F1DEF3" w14:textId="77777777" w:rsidR="002F27F7" w:rsidRDefault="00E3715C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7E02FB6C" w14:textId="77777777" w:rsidR="002F27F7" w:rsidRDefault="00E3715C">
            <w:pPr>
              <w:jc w:val="center"/>
            </w:pPr>
            <w:r>
              <w:t>2.98</w:t>
            </w:r>
          </w:p>
        </w:tc>
      </w:tr>
    </w:tbl>
    <w:p w14:paraId="3457696A" w14:textId="77777777" w:rsidR="002F27F7" w:rsidRDefault="002F27F7">
      <w:pPr>
        <w:widowControl w:val="0"/>
        <w:jc w:val="both"/>
        <w:rPr>
          <w:kern w:val="2"/>
          <w:szCs w:val="24"/>
          <w:lang w:val="en-US"/>
        </w:rPr>
      </w:pPr>
    </w:p>
    <w:p w14:paraId="1873E339" w14:textId="77777777" w:rsidR="002F27F7" w:rsidRDefault="00E3715C">
      <w:pPr>
        <w:pStyle w:val="1"/>
        <w:widowControl w:val="0"/>
        <w:jc w:val="both"/>
        <w:rPr>
          <w:kern w:val="2"/>
          <w:szCs w:val="24"/>
        </w:rPr>
      </w:pPr>
      <w:bookmarkStart w:id="54" w:name="_Toc92098688"/>
      <w:r>
        <w:rPr>
          <w:kern w:val="2"/>
          <w:szCs w:val="24"/>
        </w:rPr>
        <w:t>户门</w:t>
      </w:r>
      <w:bookmarkEnd w:id="54"/>
    </w:p>
    <w:p w14:paraId="30E0C1C6" w14:textId="77777777" w:rsidR="002F27F7" w:rsidRDefault="002F27F7">
      <w:pPr>
        <w:widowControl w:val="0"/>
        <w:jc w:val="both"/>
        <w:rPr>
          <w:kern w:val="2"/>
          <w:szCs w:val="24"/>
          <w:lang w:val="en-US"/>
        </w:rPr>
      </w:pPr>
    </w:p>
    <w:p w14:paraId="39768805" w14:textId="77777777" w:rsidR="002F27F7" w:rsidRDefault="00E3715C">
      <w:r>
        <w:lastRenderedPageBreak/>
        <w:tab/>
      </w:r>
      <w:r>
        <w:t>本工程无此项内容</w:t>
      </w:r>
    </w:p>
    <w:p w14:paraId="134CFF69" w14:textId="77777777" w:rsidR="002F27F7" w:rsidRDefault="00E3715C">
      <w:pPr>
        <w:pStyle w:val="1"/>
      </w:pPr>
      <w:bookmarkStart w:id="55" w:name="_Toc92098689"/>
      <w:r>
        <w:t>外窗热工</w:t>
      </w:r>
      <w:bookmarkEnd w:id="55"/>
    </w:p>
    <w:p w14:paraId="0BEF1F96" w14:textId="77777777" w:rsidR="002F27F7" w:rsidRDefault="00E3715C">
      <w:pPr>
        <w:pStyle w:val="2"/>
      </w:pPr>
      <w:bookmarkStart w:id="56" w:name="_Toc92098690"/>
      <w:r>
        <w:t>外窗构造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2F27F7" w14:paraId="68F67341" w14:textId="77777777">
        <w:tc>
          <w:tcPr>
            <w:tcW w:w="905" w:type="dxa"/>
            <w:shd w:val="clear" w:color="auto" w:fill="E6E6E6"/>
            <w:vAlign w:val="center"/>
          </w:tcPr>
          <w:p w14:paraId="6F9B790F" w14:textId="77777777" w:rsidR="002F27F7" w:rsidRDefault="00E3715C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3A801DCD" w14:textId="77777777" w:rsidR="002F27F7" w:rsidRDefault="00E3715C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600403EF" w14:textId="77777777" w:rsidR="002F27F7" w:rsidRDefault="00E3715C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1517C616" w14:textId="77777777" w:rsidR="002F27F7" w:rsidRDefault="00E3715C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4C1700CD" w14:textId="77777777" w:rsidR="002F27F7" w:rsidRDefault="00E3715C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298684E7" w14:textId="77777777" w:rsidR="002F27F7" w:rsidRDefault="00E3715C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28A54FE3" w14:textId="77777777" w:rsidR="002F27F7" w:rsidRDefault="00E3715C">
            <w:pPr>
              <w:jc w:val="center"/>
            </w:pPr>
            <w:r>
              <w:t>备注</w:t>
            </w:r>
          </w:p>
        </w:tc>
      </w:tr>
      <w:tr w:rsidR="002F27F7" w14:paraId="4EF0D8EB" w14:textId="77777777">
        <w:tc>
          <w:tcPr>
            <w:tcW w:w="905" w:type="dxa"/>
            <w:vAlign w:val="center"/>
          </w:tcPr>
          <w:p w14:paraId="51B082DE" w14:textId="77777777" w:rsidR="002F27F7" w:rsidRDefault="00E3715C">
            <w:r>
              <w:t>1</w:t>
            </w:r>
          </w:p>
        </w:tc>
        <w:tc>
          <w:tcPr>
            <w:tcW w:w="1867" w:type="dxa"/>
            <w:vAlign w:val="center"/>
          </w:tcPr>
          <w:p w14:paraId="7B995AF5" w14:textId="77777777" w:rsidR="002F27F7" w:rsidRDefault="00E3715C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454360D0" w14:textId="77777777" w:rsidR="002F27F7" w:rsidRDefault="00E3715C">
            <w:r>
              <w:t>18</w:t>
            </w:r>
          </w:p>
        </w:tc>
        <w:tc>
          <w:tcPr>
            <w:tcW w:w="832" w:type="dxa"/>
            <w:vAlign w:val="center"/>
          </w:tcPr>
          <w:p w14:paraId="44E5F67C" w14:textId="77777777" w:rsidR="002F27F7" w:rsidRDefault="00E3715C">
            <w:r>
              <w:t>6.00</w:t>
            </w:r>
          </w:p>
        </w:tc>
        <w:tc>
          <w:tcPr>
            <w:tcW w:w="956" w:type="dxa"/>
            <w:vAlign w:val="center"/>
          </w:tcPr>
          <w:p w14:paraId="452DD49B" w14:textId="77777777" w:rsidR="002F27F7" w:rsidRDefault="00E3715C">
            <w:r>
              <w:t>0.85</w:t>
            </w:r>
          </w:p>
        </w:tc>
        <w:tc>
          <w:tcPr>
            <w:tcW w:w="956" w:type="dxa"/>
            <w:vAlign w:val="center"/>
          </w:tcPr>
          <w:p w14:paraId="0A4204D2" w14:textId="77777777" w:rsidR="002F27F7" w:rsidRDefault="00E3715C">
            <w:r>
              <w:t>0.800</w:t>
            </w:r>
          </w:p>
        </w:tc>
        <w:tc>
          <w:tcPr>
            <w:tcW w:w="2988" w:type="dxa"/>
            <w:vAlign w:val="center"/>
          </w:tcPr>
          <w:p w14:paraId="21BF9CD8" w14:textId="77777777" w:rsidR="002F27F7" w:rsidRDefault="002F27F7"/>
        </w:tc>
      </w:tr>
      <w:tr w:rsidR="002F27F7" w14:paraId="50C7E10A" w14:textId="77777777">
        <w:tc>
          <w:tcPr>
            <w:tcW w:w="905" w:type="dxa"/>
            <w:vAlign w:val="center"/>
          </w:tcPr>
          <w:p w14:paraId="08BE9008" w14:textId="77777777" w:rsidR="002F27F7" w:rsidRDefault="00E3715C">
            <w:r>
              <w:t>2</w:t>
            </w:r>
          </w:p>
        </w:tc>
        <w:tc>
          <w:tcPr>
            <w:tcW w:w="1867" w:type="dxa"/>
            <w:vAlign w:val="center"/>
          </w:tcPr>
          <w:p w14:paraId="11A84286" w14:textId="77777777" w:rsidR="002F27F7" w:rsidRDefault="00E3715C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7F0CCA52" w14:textId="77777777" w:rsidR="002F27F7" w:rsidRDefault="00E3715C">
            <w:r>
              <w:t>67</w:t>
            </w:r>
          </w:p>
        </w:tc>
        <w:tc>
          <w:tcPr>
            <w:tcW w:w="832" w:type="dxa"/>
            <w:vAlign w:val="center"/>
          </w:tcPr>
          <w:p w14:paraId="28BA9C1C" w14:textId="77777777" w:rsidR="002F27F7" w:rsidRDefault="00E3715C">
            <w:r>
              <w:t>6.00</w:t>
            </w:r>
          </w:p>
        </w:tc>
        <w:tc>
          <w:tcPr>
            <w:tcW w:w="956" w:type="dxa"/>
            <w:vAlign w:val="center"/>
          </w:tcPr>
          <w:p w14:paraId="1A039C71" w14:textId="77777777" w:rsidR="002F27F7" w:rsidRDefault="00E3715C">
            <w:r>
              <w:t>0.85</w:t>
            </w:r>
          </w:p>
        </w:tc>
        <w:tc>
          <w:tcPr>
            <w:tcW w:w="956" w:type="dxa"/>
            <w:vAlign w:val="center"/>
          </w:tcPr>
          <w:p w14:paraId="17954C5B" w14:textId="77777777" w:rsidR="002F27F7" w:rsidRDefault="00E3715C">
            <w:r>
              <w:t>1.000</w:t>
            </w:r>
          </w:p>
        </w:tc>
        <w:tc>
          <w:tcPr>
            <w:tcW w:w="2988" w:type="dxa"/>
            <w:vAlign w:val="center"/>
          </w:tcPr>
          <w:p w14:paraId="559F0677" w14:textId="77777777" w:rsidR="002F27F7" w:rsidRDefault="002F27F7"/>
        </w:tc>
      </w:tr>
    </w:tbl>
    <w:p w14:paraId="1F11265C" w14:textId="77777777" w:rsidR="002F27F7" w:rsidRDefault="00E3715C">
      <w:pPr>
        <w:pStyle w:val="2"/>
      </w:pPr>
      <w:bookmarkStart w:id="57" w:name="_Toc92098691"/>
      <w:r>
        <w:t>外遮阳类型</w:t>
      </w:r>
      <w:bookmarkEnd w:id="57"/>
    </w:p>
    <w:p w14:paraId="6FF95636" w14:textId="77777777" w:rsidR="002F27F7" w:rsidRDefault="00E3715C">
      <w:r>
        <w:t>本工程无此内容</w:t>
      </w:r>
    </w:p>
    <w:p w14:paraId="4B6D37B3" w14:textId="77777777" w:rsidR="002F27F7" w:rsidRDefault="00E3715C">
      <w:pPr>
        <w:pStyle w:val="2"/>
      </w:pPr>
      <w:bookmarkStart w:id="58" w:name="_Toc92098692"/>
      <w:r>
        <w:t>外遮阳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2F27F7" w14:paraId="4F258E91" w14:textId="77777777">
        <w:tc>
          <w:tcPr>
            <w:tcW w:w="1245" w:type="dxa"/>
            <w:shd w:val="clear" w:color="auto" w:fill="E6E6E6"/>
            <w:vAlign w:val="center"/>
          </w:tcPr>
          <w:p w14:paraId="37FE9F07" w14:textId="77777777" w:rsidR="002F27F7" w:rsidRDefault="00E3715C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3E279095" w14:textId="77777777" w:rsidR="002F27F7" w:rsidRDefault="00E3715C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0EE27115" w14:textId="77777777" w:rsidR="002F27F7" w:rsidRDefault="00E3715C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2018FB03" w14:textId="77777777" w:rsidR="002F27F7" w:rsidRDefault="00E3715C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9626765" w14:textId="77777777" w:rsidR="002F27F7" w:rsidRDefault="00E3715C">
            <w:pPr>
              <w:jc w:val="center"/>
            </w:pPr>
            <w:r>
              <w:t>结论</w:t>
            </w:r>
          </w:p>
        </w:tc>
      </w:tr>
      <w:tr w:rsidR="002F27F7" w14:paraId="665ABF4B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6EDB3AB2" w14:textId="77777777" w:rsidR="002F27F7" w:rsidRDefault="00E3715C">
            <w:r>
              <w:t>东向</w:t>
            </w:r>
          </w:p>
        </w:tc>
        <w:tc>
          <w:tcPr>
            <w:tcW w:w="2150" w:type="dxa"/>
            <w:vAlign w:val="center"/>
          </w:tcPr>
          <w:p w14:paraId="6B67BFB0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0631BB0D" w14:textId="77777777" w:rsidR="002F27F7" w:rsidRDefault="00E3715C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3CE19BCB" w14:textId="77777777" w:rsidR="002F27F7" w:rsidRDefault="00E3715C">
            <w:r>
              <w:t>SD≤0.80</w:t>
            </w:r>
          </w:p>
        </w:tc>
        <w:tc>
          <w:tcPr>
            <w:tcW w:w="1131" w:type="dxa"/>
            <w:vAlign w:val="center"/>
          </w:tcPr>
          <w:p w14:paraId="36228BD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9769FB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698F71" w14:textId="77777777" w:rsidR="002F27F7" w:rsidRDefault="002F27F7"/>
        </w:tc>
        <w:tc>
          <w:tcPr>
            <w:tcW w:w="2150" w:type="dxa"/>
            <w:vAlign w:val="center"/>
          </w:tcPr>
          <w:p w14:paraId="66B0AACE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29588F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DB517D1" w14:textId="77777777" w:rsidR="002F27F7" w:rsidRDefault="002F27F7"/>
        </w:tc>
        <w:tc>
          <w:tcPr>
            <w:tcW w:w="1131" w:type="dxa"/>
            <w:vAlign w:val="center"/>
          </w:tcPr>
          <w:p w14:paraId="075F98D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8EFE45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D9C06A" w14:textId="77777777" w:rsidR="002F27F7" w:rsidRDefault="002F27F7"/>
        </w:tc>
        <w:tc>
          <w:tcPr>
            <w:tcW w:w="2150" w:type="dxa"/>
            <w:vAlign w:val="center"/>
          </w:tcPr>
          <w:p w14:paraId="7AB77E71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C7AB061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9CD78D8" w14:textId="77777777" w:rsidR="002F27F7" w:rsidRDefault="002F27F7"/>
        </w:tc>
        <w:tc>
          <w:tcPr>
            <w:tcW w:w="1131" w:type="dxa"/>
            <w:vAlign w:val="center"/>
          </w:tcPr>
          <w:p w14:paraId="1AA1B6D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62CFB0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17CB14" w14:textId="77777777" w:rsidR="002F27F7" w:rsidRDefault="002F27F7"/>
        </w:tc>
        <w:tc>
          <w:tcPr>
            <w:tcW w:w="2150" w:type="dxa"/>
            <w:vAlign w:val="center"/>
          </w:tcPr>
          <w:p w14:paraId="49D68034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45011EBC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04F5F3" w14:textId="77777777" w:rsidR="002F27F7" w:rsidRDefault="002F27F7"/>
        </w:tc>
        <w:tc>
          <w:tcPr>
            <w:tcW w:w="1131" w:type="dxa"/>
            <w:vAlign w:val="center"/>
          </w:tcPr>
          <w:p w14:paraId="745C5B7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C1565F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A73AD8" w14:textId="77777777" w:rsidR="002F27F7" w:rsidRDefault="002F27F7"/>
        </w:tc>
        <w:tc>
          <w:tcPr>
            <w:tcW w:w="2150" w:type="dxa"/>
            <w:vAlign w:val="center"/>
          </w:tcPr>
          <w:p w14:paraId="6889619C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972822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8F7DBE6" w14:textId="77777777" w:rsidR="002F27F7" w:rsidRDefault="002F27F7"/>
        </w:tc>
        <w:tc>
          <w:tcPr>
            <w:tcW w:w="1131" w:type="dxa"/>
            <w:vAlign w:val="center"/>
          </w:tcPr>
          <w:p w14:paraId="17BBD63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9375B7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BF50C0B" w14:textId="77777777" w:rsidR="002F27F7" w:rsidRDefault="002F27F7"/>
        </w:tc>
        <w:tc>
          <w:tcPr>
            <w:tcW w:w="2150" w:type="dxa"/>
            <w:vAlign w:val="center"/>
          </w:tcPr>
          <w:p w14:paraId="02DBEA00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9ACB9F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67533D" w14:textId="77777777" w:rsidR="002F27F7" w:rsidRDefault="002F27F7"/>
        </w:tc>
        <w:tc>
          <w:tcPr>
            <w:tcW w:w="1131" w:type="dxa"/>
            <w:vAlign w:val="center"/>
          </w:tcPr>
          <w:p w14:paraId="50F1041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2E3E9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BBC1AE0" w14:textId="77777777" w:rsidR="002F27F7" w:rsidRDefault="002F27F7"/>
        </w:tc>
        <w:tc>
          <w:tcPr>
            <w:tcW w:w="2150" w:type="dxa"/>
            <w:vAlign w:val="center"/>
          </w:tcPr>
          <w:p w14:paraId="2A5FE3E2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BB62D2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6EEA853" w14:textId="77777777" w:rsidR="002F27F7" w:rsidRDefault="002F27F7"/>
        </w:tc>
        <w:tc>
          <w:tcPr>
            <w:tcW w:w="1131" w:type="dxa"/>
            <w:vAlign w:val="center"/>
          </w:tcPr>
          <w:p w14:paraId="1CBC67B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F42AB6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7F6798" w14:textId="77777777" w:rsidR="002F27F7" w:rsidRDefault="002F27F7"/>
        </w:tc>
        <w:tc>
          <w:tcPr>
            <w:tcW w:w="2150" w:type="dxa"/>
            <w:vAlign w:val="center"/>
          </w:tcPr>
          <w:p w14:paraId="3EB6205E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C04812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3DB8831" w14:textId="77777777" w:rsidR="002F27F7" w:rsidRDefault="002F27F7"/>
        </w:tc>
        <w:tc>
          <w:tcPr>
            <w:tcW w:w="1131" w:type="dxa"/>
            <w:vAlign w:val="center"/>
          </w:tcPr>
          <w:p w14:paraId="18047D2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F168C7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B61430" w14:textId="77777777" w:rsidR="002F27F7" w:rsidRDefault="002F27F7"/>
        </w:tc>
        <w:tc>
          <w:tcPr>
            <w:tcW w:w="2150" w:type="dxa"/>
            <w:vAlign w:val="center"/>
          </w:tcPr>
          <w:p w14:paraId="53314ED3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5A9E93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65BB48" w14:textId="77777777" w:rsidR="002F27F7" w:rsidRDefault="002F27F7"/>
        </w:tc>
        <w:tc>
          <w:tcPr>
            <w:tcW w:w="1131" w:type="dxa"/>
            <w:vAlign w:val="center"/>
          </w:tcPr>
          <w:p w14:paraId="13CE5EC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B54319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F17034D" w14:textId="77777777" w:rsidR="002F27F7" w:rsidRDefault="002F27F7"/>
        </w:tc>
        <w:tc>
          <w:tcPr>
            <w:tcW w:w="2150" w:type="dxa"/>
            <w:vAlign w:val="center"/>
          </w:tcPr>
          <w:p w14:paraId="40E66DA0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630865F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43DBD6E" w14:textId="77777777" w:rsidR="002F27F7" w:rsidRDefault="002F27F7"/>
        </w:tc>
        <w:tc>
          <w:tcPr>
            <w:tcW w:w="1131" w:type="dxa"/>
            <w:vAlign w:val="center"/>
          </w:tcPr>
          <w:p w14:paraId="5F98FDF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9F1E91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7FE6809" w14:textId="77777777" w:rsidR="002F27F7" w:rsidRDefault="002F27F7"/>
        </w:tc>
        <w:tc>
          <w:tcPr>
            <w:tcW w:w="2150" w:type="dxa"/>
            <w:vAlign w:val="center"/>
          </w:tcPr>
          <w:p w14:paraId="35E9EB60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9F78E0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0F84D1" w14:textId="77777777" w:rsidR="002F27F7" w:rsidRDefault="002F27F7"/>
        </w:tc>
        <w:tc>
          <w:tcPr>
            <w:tcW w:w="1131" w:type="dxa"/>
            <w:vAlign w:val="center"/>
          </w:tcPr>
          <w:p w14:paraId="4367389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F92E31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0871B94" w14:textId="77777777" w:rsidR="002F27F7" w:rsidRDefault="002F27F7"/>
        </w:tc>
        <w:tc>
          <w:tcPr>
            <w:tcW w:w="2150" w:type="dxa"/>
            <w:vAlign w:val="center"/>
          </w:tcPr>
          <w:p w14:paraId="5A39AD8B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1C390D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698DAF3" w14:textId="77777777" w:rsidR="002F27F7" w:rsidRDefault="002F27F7"/>
        </w:tc>
        <w:tc>
          <w:tcPr>
            <w:tcW w:w="1131" w:type="dxa"/>
            <w:vAlign w:val="center"/>
          </w:tcPr>
          <w:p w14:paraId="6114A1D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3BCC3F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11FE072" w14:textId="77777777" w:rsidR="002F27F7" w:rsidRDefault="002F27F7"/>
        </w:tc>
        <w:tc>
          <w:tcPr>
            <w:tcW w:w="2150" w:type="dxa"/>
            <w:vAlign w:val="center"/>
          </w:tcPr>
          <w:p w14:paraId="6EF25AA4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28C2EB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6E8833C" w14:textId="77777777" w:rsidR="002F27F7" w:rsidRDefault="002F27F7"/>
        </w:tc>
        <w:tc>
          <w:tcPr>
            <w:tcW w:w="1131" w:type="dxa"/>
            <w:vAlign w:val="center"/>
          </w:tcPr>
          <w:p w14:paraId="10FF787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ADA5AE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BB5F187" w14:textId="77777777" w:rsidR="002F27F7" w:rsidRDefault="002F27F7"/>
        </w:tc>
        <w:tc>
          <w:tcPr>
            <w:tcW w:w="2150" w:type="dxa"/>
            <w:vAlign w:val="center"/>
          </w:tcPr>
          <w:p w14:paraId="3DFFC759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88F6C3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1363285" w14:textId="77777777" w:rsidR="002F27F7" w:rsidRDefault="002F27F7"/>
        </w:tc>
        <w:tc>
          <w:tcPr>
            <w:tcW w:w="1131" w:type="dxa"/>
            <w:vAlign w:val="center"/>
          </w:tcPr>
          <w:p w14:paraId="273D044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81CB1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5DE4FD2" w14:textId="77777777" w:rsidR="002F27F7" w:rsidRDefault="002F27F7"/>
        </w:tc>
        <w:tc>
          <w:tcPr>
            <w:tcW w:w="2150" w:type="dxa"/>
            <w:vAlign w:val="center"/>
          </w:tcPr>
          <w:p w14:paraId="4CA90786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0B92908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0BF2D4A" w14:textId="77777777" w:rsidR="002F27F7" w:rsidRDefault="002F27F7"/>
        </w:tc>
        <w:tc>
          <w:tcPr>
            <w:tcW w:w="1131" w:type="dxa"/>
            <w:vAlign w:val="center"/>
          </w:tcPr>
          <w:p w14:paraId="113923B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6D7D89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FD04D8F" w14:textId="77777777" w:rsidR="002F27F7" w:rsidRDefault="002F27F7"/>
        </w:tc>
        <w:tc>
          <w:tcPr>
            <w:tcW w:w="2150" w:type="dxa"/>
            <w:vAlign w:val="center"/>
          </w:tcPr>
          <w:p w14:paraId="553C5D69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7D865A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3C08FB6" w14:textId="77777777" w:rsidR="002F27F7" w:rsidRDefault="002F27F7"/>
        </w:tc>
        <w:tc>
          <w:tcPr>
            <w:tcW w:w="1131" w:type="dxa"/>
            <w:vAlign w:val="center"/>
          </w:tcPr>
          <w:p w14:paraId="5D55FD0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0686C0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19C1E45" w14:textId="77777777" w:rsidR="002F27F7" w:rsidRDefault="002F27F7"/>
        </w:tc>
        <w:tc>
          <w:tcPr>
            <w:tcW w:w="2150" w:type="dxa"/>
            <w:vAlign w:val="center"/>
          </w:tcPr>
          <w:p w14:paraId="3D4236FA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043DC9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672DA3C" w14:textId="77777777" w:rsidR="002F27F7" w:rsidRDefault="002F27F7"/>
        </w:tc>
        <w:tc>
          <w:tcPr>
            <w:tcW w:w="1131" w:type="dxa"/>
            <w:vAlign w:val="center"/>
          </w:tcPr>
          <w:p w14:paraId="6F2B04E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C7BF98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0565D2" w14:textId="77777777" w:rsidR="002F27F7" w:rsidRDefault="002F27F7"/>
        </w:tc>
        <w:tc>
          <w:tcPr>
            <w:tcW w:w="2150" w:type="dxa"/>
            <w:vAlign w:val="center"/>
          </w:tcPr>
          <w:p w14:paraId="671FE6E1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DE92B6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5336E02" w14:textId="77777777" w:rsidR="002F27F7" w:rsidRDefault="002F27F7"/>
        </w:tc>
        <w:tc>
          <w:tcPr>
            <w:tcW w:w="1131" w:type="dxa"/>
            <w:vAlign w:val="center"/>
          </w:tcPr>
          <w:p w14:paraId="210FF6C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A5A8A5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208ED4" w14:textId="77777777" w:rsidR="002F27F7" w:rsidRDefault="002F27F7"/>
        </w:tc>
        <w:tc>
          <w:tcPr>
            <w:tcW w:w="2150" w:type="dxa"/>
            <w:vAlign w:val="center"/>
          </w:tcPr>
          <w:p w14:paraId="6B142C4F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7FF4D5F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EC19449" w14:textId="77777777" w:rsidR="002F27F7" w:rsidRDefault="002F27F7"/>
        </w:tc>
        <w:tc>
          <w:tcPr>
            <w:tcW w:w="1131" w:type="dxa"/>
            <w:vAlign w:val="center"/>
          </w:tcPr>
          <w:p w14:paraId="1362A4D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66A83E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E7B362E" w14:textId="77777777" w:rsidR="002F27F7" w:rsidRDefault="002F27F7"/>
        </w:tc>
        <w:tc>
          <w:tcPr>
            <w:tcW w:w="2150" w:type="dxa"/>
            <w:vAlign w:val="center"/>
          </w:tcPr>
          <w:p w14:paraId="27DA4A1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C5A3EB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248F7B" w14:textId="77777777" w:rsidR="002F27F7" w:rsidRDefault="002F27F7"/>
        </w:tc>
        <w:tc>
          <w:tcPr>
            <w:tcW w:w="1131" w:type="dxa"/>
            <w:vAlign w:val="center"/>
          </w:tcPr>
          <w:p w14:paraId="6EA1208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A49C2E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F534E99" w14:textId="77777777" w:rsidR="002F27F7" w:rsidRDefault="002F27F7"/>
        </w:tc>
        <w:tc>
          <w:tcPr>
            <w:tcW w:w="2150" w:type="dxa"/>
            <w:vAlign w:val="center"/>
          </w:tcPr>
          <w:p w14:paraId="29FB0BF7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F06C80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2350225" w14:textId="77777777" w:rsidR="002F27F7" w:rsidRDefault="002F27F7"/>
        </w:tc>
        <w:tc>
          <w:tcPr>
            <w:tcW w:w="1131" w:type="dxa"/>
            <w:vAlign w:val="center"/>
          </w:tcPr>
          <w:p w14:paraId="26A02F7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FF99D7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AC69CCA" w14:textId="77777777" w:rsidR="002F27F7" w:rsidRDefault="002F27F7"/>
        </w:tc>
        <w:tc>
          <w:tcPr>
            <w:tcW w:w="2150" w:type="dxa"/>
            <w:vAlign w:val="center"/>
          </w:tcPr>
          <w:p w14:paraId="2079C3CE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A59882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CA3E73" w14:textId="77777777" w:rsidR="002F27F7" w:rsidRDefault="002F27F7"/>
        </w:tc>
        <w:tc>
          <w:tcPr>
            <w:tcW w:w="1131" w:type="dxa"/>
            <w:vAlign w:val="center"/>
          </w:tcPr>
          <w:p w14:paraId="04CAB7C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73B85D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19E8D1" w14:textId="77777777" w:rsidR="002F27F7" w:rsidRDefault="002F27F7"/>
        </w:tc>
        <w:tc>
          <w:tcPr>
            <w:tcW w:w="2150" w:type="dxa"/>
            <w:vAlign w:val="center"/>
          </w:tcPr>
          <w:p w14:paraId="3B058200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D591F4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F12BCFE" w14:textId="77777777" w:rsidR="002F27F7" w:rsidRDefault="002F27F7"/>
        </w:tc>
        <w:tc>
          <w:tcPr>
            <w:tcW w:w="1131" w:type="dxa"/>
            <w:vAlign w:val="center"/>
          </w:tcPr>
          <w:p w14:paraId="4CE924F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F3EE16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89B9AF" w14:textId="77777777" w:rsidR="002F27F7" w:rsidRDefault="002F27F7"/>
        </w:tc>
        <w:tc>
          <w:tcPr>
            <w:tcW w:w="2150" w:type="dxa"/>
            <w:vAlign w:val="center"/>
          </w:tcPr>
          <w:p w14:paraId="0BA533BD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5BBE7FD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63C8047" w14:textId="77777777" w:rsidR="002F27F7" w:rsidRDefault="002F27F7"/>
        </w:tc>
        <w:tc>
          <w:tcPr>
            <w:tcW w:w="1131" w:type="dxa"/>
            <w:vAlign w:val="center"/>
          </w:tcPr>
          <w:p w14:paraId="4A11FDB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8BEA6C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59B4F6" w14:textId="77777777" w:rsidR="002F27F7" w:rsidRDefault="002F27F7"/>
        </w:tc>
        <w:tc>
          <w:tcPr>
            <w:tcW w:w="2150" w:type="dxa"/>
            <w:vAlign w:val="center"/>
          </w:tcPr>
          <w:p w14:paraId="7E800FF7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1F1655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C8FEE2" w14:textId="77777777" w:rsidR="002F27F7" w:rsidRDefault="002F27F7"/>
        </w:tc>
        <w:tc>
          <w:tcPr>
            <w:tcW w:w="1131" w:type="dxa"/>
            <w:vAlign w:val="center"/>
          </w:tcPr>
          <w:p w14:paraId="5DE72D3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8D1BF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109CD9" w14:textId="77777777" w:rsidR="002F27F7" w:rsidRDefault="002F27F7"/>
        </w:tc>
        <w:tc>
          <w:tcPr>
            <w:tcW w:w="2150" w:type="dxa"/>
            <w:vAlign w:val="center"/>
          </w:tcPr>
          <w:p w14:paraId="395DFD09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5C111B1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D0A1D2" w14:textId="77777777" w:rsidR="002F27F7" w:rsidRDefault="002F27F7"/>
        </w:tc>
        <w:tc>
          <w:tcPr>
            <w:tcW w:w="1131" w:type="dxa"/>
            <w:vAlign w:val="center"/>
          </w:tcPr>
          <w:p w14:paraId="70DCCC0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C5BEB2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769557" w14:textId="77777777" w:rsidR="002F27F7" w:rsidRDefault="002F27F7"/>
        </w:tc>
        <w:tc>
          <w:tcPr>
            <w:tcW w:w="2150" w:type="dxa"/>
            <w:vAlign w:val="center"/>
          </w:tcPr>
          <w:p w14:paraId="494C16CD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07139B6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3D8B99" w14:textId="77777777" w:rsidR="002F27F7" w:rsidRDefault="002F27F7"/>
        </w:tc>
        <w:tc>
          <w:tcPr>
            <w:tcW w:w="1131" w:type="dxa"/>
            <w:vAlign w:val="center"/>
          </w:tcPr>
          <w:p w14:paraId="5221238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ADD821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D59D29F" w14:textId="77777777" w:rsidR="002F27F7" w:rsidRDefault="002F27F7"/>
        </w:tc>
        <w:tc>
          <w:tcPr>
            <w:tcW w:w="2150" w:type="dxa"/>
            <w:vAlign w:val="center"/>
          </w:tcPr>
          <w:p w14:paraId="09F1FD39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38C36E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23AC96" w14:textId="77777777" w:rsidR="002F27F7" w:rsidRDefault="002F27F7"/>
        </w:tc>
        <w:tc>
          <w:tcPr>
            <w:tcW w:w="1131" w:type="dxa"/>
            <w:vAlign w:val="center"/>
          </w:tcPr>
          <w:p w14:paraId="54A0E0D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4641A7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ED4E08E" w14:textId="77777777" w:rsidR="002F27F7" w:rsidRDefault="002F27F7"/>
        </w:tc>
        <w:tc>
          <w:tcPr>
            <w:tcW w:w="2150" w:type="dxa"/>
            <w:vAlign w:val="center"/>
          </w:tcPr>
          <w:p w14:paraId="27B7A1DF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4AC9AC4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E2BF1D" w14:textId="77777777" w:rsidR="002F27F7" w:rsidRDefault="002F27F7"/>
        </w:tc>
        <w:tc>
          <w:tcPr>
            <w:tcW w:w="1131" w:type="dxa"/>
            <w:vAlign w:val="center"/>
          </w:tcPr>
          <w:p w14:paraId="56CA928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D326D7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F57FD66" w14:textId="77777777" w:rsidR="002F27F7" w:rsidRDefault="002F27F7"/>
        </w:tc>
        <w:tc>
          <w:tcPr>
            <w:tcW w:w="2150" w:type="dxa"/>
            <w:vAlign w:val="center"/>
          </w:tcPr>
          <w:p w14:paraId="6DA13EC4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DF1EA3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B29041" w14:textId="77777777" w:rsidR="002F27F7" w:rsidRDefault="002F27F7"/>
        </w:tc>
        <w:tc>
          <w:tcPr>
            <w:tcW w:w="1131" w:type="dxa"/>
            <w:vAlign w:val="center"/>
          </w:tcPr>
          <w:p w14:paraId="7154CC6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4E8A95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9F987F" w14:textId="77777777" w:rsidR="002F27F7" w:rsidRDefault="002F27F7"/>
        </w:tc>
        <w:tc>
          <w:tcPr>
            <w:tcW w:w="2150" w:type="dxa"/>
            <w:vAlign w:val="center"/>
          </w:tcPr>
          <w:p w14:paraId="6FAA2789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DBBA61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DF6272" w14:textId="77777777" w:rsidR="002F27F7" w:rsidRDefault="002F27F7"/>
        </w:tc>
        <w:tc>
          <w:tcPr>
            <w:tcW w:w="1131" w:type="dxa"/>
            <w:vAlign w:val="center"/>
          </w:tcPr>
          <w:p w14:paraId="5ED0A22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D3AC14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CB5A19B" w14:textId="77777777" w:rsidR="002F27F7" w:rsidRDefault="002F27F7"/>
        </w:tc>
        <w:tc>
          <w:tcPr>
            <w:tcW w:w="2150" w:type="dxa"/>
            <w:vAlign w:val="center"/>
          </w:tcPr>
          <w:p w14:paraId="0F05B531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904D24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903871E" w14:textId="77777777" w:rsidR="002F27F7" w:rsidRDefault="002F27F7"/>
        </w:tc>
        <w:tc>
          <w:tcPr>
            <w:tcW w:w="1131" w:type="dxa"/>
            <w:vAlign w:val="center"/>
          </w:tcPr>
          <w:p w14:paraId="176372E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9D1F89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15D30E" w14:textId="77777777" w:rsidR="002F27F7" w:rsidRDefault="002F27F7"/>
        </w:tc>
        <w:tc>
          <w:tcPr>
            <w:tcW w:w="2150" w:type="dxa"/>
            <w:vAlign w:val="center"/>
          </w:tcPr>
          <w:p w14:paraId="0A4E8925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01F007B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065B972" w14:textId="77777777" w:rsidR="002F27F7" w:rsidRDefault="002F27F7"/>
        </w:tc>
        <w:tc>
          <w:tcPr>
            <w:tcW w:w="1131" w:type="dxa"/>
            <w:vAlign w:val="center"/>
          </w:tcPr>
          <w:p w14:paraId="098837D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ABDB23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73B4E8B" w14:textId="77777777" w:rsidR="002F27F7" w:rsidRDefault="002F27F7"/>
        </w:tc>
        <w:tc>
          <w:tcPr>
            <w:tcW w:w="2150" w:type="dxa"/>
            <w:vAlign w:val="center"/>
          </w:tcPr>
          <w:p w14:paraId="5940E41D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97C208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9F8956A" w14:textId="77777777" w:rsidR="002F27F7" w:rsidRDefault="002F27F7"/>
        </w:tc>
        <w:tc>
          <w:tcPr>
            <w:tcW w:w="1131" w:type="dxa"/>
            <w:vAlign w:val="center"/>
          </w:tcPr>
          <w:p w14:paraId="7088CA1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CA2767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6BBEED" w14:textId="77777777" w:rsidR="002F27F7" w:rsidRDefault="002F27F7"/>
        </w:tc>
        <w:tc>
          <w:tcPr>
            <w:tcW w:w="2150" w:type="dxa"/>
            <w:vAlign w:val="center"/>
          </w:tcPr>
          <w:p w14:paraId="42887219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78E076C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EBF61A5" w14:textId="77777777" w:rsidR="002F27F7" w:rsidRDefault="002F27F7"/>
        </w:tc>
        <w:tc>
          <w:tcPr>
            <w:tcW w:w="1131" w:type="dxa"/>
            <w:vAlign w:val="center"/>
          </w:tcPr>
          <w:p w14:paraId="3F11E59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8148A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A6FF61" w14:textId="77777777" w:rsidR="002F27F7" w:rsidRDefault="002F27F7"/>
        </w:tc>
        <w:tc>
          <w:tcPr>
            <w:tcW w:w="2150" w:type="dxa"/>
            <w:vAlign w:val="center"/>
          </w:tcPr>
          <w:p w14:paraId="74A011C3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BD66AD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BCD7D78" w14:textId="77777777" w:rsidR="002F27F7" w:rsidRDefault="002F27F7"/>
        </w:tc>
        <w:tc>
          <w:tcPr>
            <w:tcW w:w="1131" w:type="dxa"/>
            <w:vAlign w:val="center"/>
          </w:tcPr>
          <w:p w14:paraId="0553236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BFA883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7CE327F" w14:textId="77777777" w:rsidR="002F27F7" w:rsidRDefault="002F27F7"/>
        </w:tc>
        <w:tc>
          <w:tcPr>
            <w:tcW w:w="2150" w:type="dxa"/>
            <w:vAlign w:val="center"/>
          </w:tcPr>
          <w:p w14:paraId="7C741291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0BF93C1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83ECB0" w14:textId="77777777" w:rsidR="002F27F7" w:rsidRDefault="002F27F7"/>
        </w:tc>
        <w:tc>
          <w:tcPr>
            <w:tcW w:w="1131" w:type="dxa"/>
            <w:vAlign w:val="center"/>
          </w:tcPr>
          <w:p w14:paraId="271C191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FD6159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548035D" w14:textId="77777777" w:rsidR="002F27F7" w:rsidRDefault="002F27F7"/>
        </w:tc>
        <w:tc>
          <w:tcPr>
            <w:tcW w:w="2150" w:type="dxa"/>
            <w:vAlign w:val="center"/>
          </w:tcPr>
          <w:p w14:paraId="46B5E3EC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AF5A61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CF23DB0" w14:textId="77777777" w:rsidR="002F27F7" w:rsidRDefault="002F27F7"/>
        </w:tc>
        <w:tc>
          <w:tcPr>
            <w:tcW w:w="1131" w:type="dxa"/>
            <w:vAlign w:val="center"/>
          </w:tcPr>
          <w:p w14:paraId="043567A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D4798B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05E904" w14:textId="77777777" w:rsidR="002F27F7" w:rsidRDefault="002F27F7"/>
        </w:tc>
        <w:tc>
          <w:tcPr>
            <w:tcW w:w="2150" w:type="dxa"/>
            <w:vAlign w:val="center"/>
          </w:tcPr>
          <w:p w14:paraId="34C8FEAB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DDEB32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38B8828" w14:textId="77777777" w:rsidR="002F27F7" w:rsidRDefault="002F27F7"/>
        </w:tc>
        <w:tc>
          <w:tcPr>
            <w:tcW w:w="1131" w:type="dxa"/>
            <w:vAlign w:val="center"/>
          </w:tcPr>
          <w:p w14:paraId="1AF327B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01C8A8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EBB2470" w14:textId="77777777" w:rsidR="002F27F7" w:rsidRDefault="002F27F7"/>
        </w:tc>
        <w:tc>
          <w:tcPr>
            <w:tcW w:w="2150" w:type="dxa"/>
            <w:vAlign w:val="center"/>
          </w:tcPr>
          <w:p w14:paraId="2C71A2B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E7D4CDC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FA54BC" w14:textId="77777777" w:rsidR="002F27F7" w:rsidRDefault="002F27F7"/>
        </w:tc>
        <w:tc>
          <w:tcPr>
            <w:tcW w:w="1131" w:type="dxa"/>
            <w:vAlign w:val="center"/>
          </w:tcPr>
          <w:p w14:paraId="69918EB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BBD839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FA14B0" w14:textId="77777777" w:rsidR="002F27F7" w:rsidRDefault="002F27F7"/>
        </w:tc>
        <w:tc>
          <w:tcPr>
            <w:tcW w:w="2150" w:type="dxa"/>
            <w:vAlign w:val="center"/>
          </w:tcPr>
          <w:p w14:paraId="61F862A7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0ED7BC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1B27CB4" w14:textId="77777777" w:rsidR="002F27F7" w:rsidRDefault="002F27F7"/>
        </w:tc>
        <w:tc>
          <w:tcPr>
            <w:tcW w:w="1131" w:type="dxa"/>
            <w:vAlign w:val="center"/>
          </w:tcPr>
          <w:p w14:paraId="3766BF1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4C4DDD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6E051C" w14:textId="77777777" w:rsidR="002F27F7" w:rsidRDefault="002F27F7"/>
        </w:tc>
        <w:tc>
          <w:tcPr>
            <w:tcW w:w="2150" w:type="dxa"/>
            <w:vAlign w:val="center"/>
          </w:tcPr>
          <w:p w14:paraId="07C6C124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6EEC3DD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80E6BE6" w14:textId="77777777" w:rsidR="002F27F7" w:rsidRDefault="002F27F7"/>
        </w:tc>
        <w:tc>
          <w:tcPr>
            <w:tcW w:w="1131" w:type="dxa"/>
            <w:vAlign w:val="center"/>
          </w:tcPr>
          <w:p w14:paraId="5C4E594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F4CE0D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F7ED559" w14:textId="77777777" w:rsidR="002F27F7" w:rsidRDefault="002F27F7"/>
        </w:tc>
        <w:tc>
          <w:tcPr>
            <w:tcW w:w="2150" w:type="dxa"/>
            <w:vAlign w:val="center"/>
          </w:tcPr>
          <w:p w14:paraId="4FCB8E2C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4F1A1BD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7AA78CC" w14:textId="77777777" w:rsidR="002F27F7" w:rsidRDefault="002F27F7"/>
        </w:tc>
        <w:tc>
          <w:tcPr>
            <w:tcW w:w="1131" w:type="dxa"/>
            <w:vAlign w:val="center"/>
          </w:tcPr>
          <w:p w14:paraId="21E8E95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54A606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5B367B" w14:textId="77777777" w:rsidR="002F27F7" w:rsidRDefault="002F27F7"/>
        </w:tc>
        <w:tc>
          <w:tcPr>
            <w:tcW w:w="2150" w:type="dxa"/>
            <w:vAlign w:val="center"/>
          </w:tcPr>
          <w:p w14:paraId="1D45EF84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F0264D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9E31CF7" w14:textId="77777777" w:rsidR="002F27F7" w:rsidRDefault="002F27F7"/>
        </w:tc>
        <w:tc>
          <w:tcPr>
            <w:tcW w:w="1131" w:type="dxa"/>
            <w:vAlign w:val="center"/>
          </w:tcPr>
          <w:p w14:paraId="58DB048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50E12B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16023D4" w14:textId="77777777" w:rsidR="002F27F7" w:rsidRDefault="002F27F7"/>
        </w:tc>
        <w:tc>
          <w:tcPr>
            <w:tcW w:w="2150" w:type="dxa"/>
            <w:vAlign w:val="center"/>
          </w:tcPr>
          <w:p w14:paraId="104B7DDF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B287F3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BA6664F" w14:textId="77777777" w:rsidR="002F27F7" w:rsidRDefault="002F27F7"/>
        </w:tc>
        <w:tc>
          <w:tcPr>
            <w:tcW w:w="1131" w:type="dxa"/>
            <w:vAlign w:val="center"/>
          </w:tcPr>
          <w:p w14:paraId="59AFB70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E0D982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7F1AC29" w14:textId="77777777" w:rsidR="002F27F7" w:rsidRDefault="002F27F7"/>
        </w:tc>
        <w:tc>
          <w:tcPr>
            <w:tcW w:w="2150" w:type="dxa"/>
            <w:vAlign w:val="center"/>
          </w:tcPr>
          <w:p w14:paraId="1D667005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DE4427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8D6901F" w14:textId="77777777" w:rsidR="002F27F7" w:rsidRDefault="002F27F7"/>
        </w:tc>
        <w:tc>
          <w:tcPr>
            <w:tcW w:w="1131" w:type="dxa"/>
            <w:vAlign w:val="center"/>
          </w:tcPr>
          <w:p w14:paraId="1A63B46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CE06F2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931936" w14:textId="77777777" w:rsidR="002F27F7" w:rsidRDefault="002F27F7"/>
        </w:tc>
        <w:tc>
          <w:tcPr>
            <w:tcW w:w="2150" w:type="dxa"/>
            <w:vAlign w:val="center"/>
          </w:tcPr>
          <w:p w14:paraId="283B0F00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CBB396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972746" w14:textId="77777777" w:rsidR="002F27F7" w:rsidRDefault="002F27F7"/>
        </w:tc>
        <w:tc>
          <w:tcPr>
            <w:tcW w:w="1131" w:type="dxa"/>
            <w:vAlign w:val="center"/>
          </w:tcPr>
          <w:p w14:paraId="02CA7B1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BCE698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15108D" w14:textId="77777777" w:rsidR="002F27F7" w:rsidRDefault="002F27F7"/>
        </w:tc>
        <w:tc>
          <w:tcPr>
            <w:tcW w:w="2150" w:type="dxa"/>
            <w:vAlign w:val="center"/>
          </w:tcPr>
          <w:p w14:paraId="7828B27B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C5420E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7F2073" w14:textId="77777777" w:rsidR="002F27F7" w:rsidRDefault="002F27F7"/>
        </w:tc>
        <w:tc>
          <w:tcPr>
            <w:tcW w:w="1131" w:type="dxa"/>
            <w:vAlign w:val="center"/>
          </w:tcPr>
          <w:p w14:paraId="720CB02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595A04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8B299FC" w14:textId="77777777" w:rsidR="002F27F7" w:rsidRDefault="002F27F7"/>
        </w:tc>
        <w:tc>
          <w:tcPr>
            <w:tcW w:w="2150" w:type="dxa"/>
            <w:vAlign w:val="center"/>
          </w:tcPr>
          <w:p w14:paraId="26CA38D5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6F3068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4DC634" w14:textId="77777777" w:rsidR="002F27F7" w:rsidRDefault="002F27F7"/>
        </w:tc>
        <w:tc>
          <w:tcPr>
            <w:tcW w:w="1131" w:type="dxa"/>
            <w:vAlign w:val="center"/>
          </w:tcPr>
          <w:p w14:paraId="56B980F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1BA252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31C89C" w14:textId="77777777" w:rsidR="002F27F7" w:rsidRDefault="002F27F7"/>
        </w:tc>
        <w:tc>
          <w:tcPr>
            <w:tcW w:w="2150" w:type="dxa"/>
            <w:vAlign w:val="center"/>
          </w:tcPr>
          <w:p w14:paraId="28E9F133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1D6F3F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5B0F2C" w14:textId="77777777" w:rsidR="002F27F7" w:rsidRDefault="002F27F7"/>
        </w:tc>
        <w:tc>
          <w:tcPr>
            <w:tcW w:w="1131" w:type="dxa"/>
            <w:vAlign w:val="center"/>
          </w:tcPr>
          <w:p w14:paraId="2661D1C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0877D3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30ED51" w14:textId="77777777" w:rsidR="002F27F7" w:rsidRDefault="002F27F7"/>
        </w:tc>
        <w:tc>
          <w:tcPr>
            <w:tcW w:w="2150" w:type="dxa"/>
            <w:vAlign w:val="center"/>
          </w:tcPr>
          <w:p w14:paraId="490CF838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119B543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FB5E1D" w14:textId="77777777" w:rsidR="002F27F7" w:rsidRDefault="002F27F7"/>
        </w:tc>
        <w:tc>
          <w:tcPr>
            <w:tcW w:w="1131" w:type="dxa"/>
            <w:vAlign w:val="center"/>
          </w:tcPr>
          <w:p w14:paraId="5C56299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2B664A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DCB47A" w14:textId="77777777" w:rsidR="002F27F7" w:rsidRDefault="002F27F7"/>
        </w:tc>
        <w:tc>
          <w:tcPr>
            <w:tcW w:w="2150" w:type="dxa"/>
            <w:vAlign w:val="center"/>
          </w:tcPr>
          <w:p w14:paraId="66047706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456FEB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8759A27" w14:textId="77777777" w:rsidR="002F27F7" w:rsidRDefault="002F27F7"/>
        </w:tc>
        <w:tc>
          <w:tcPr>
            <w:tcW w:w="1131" w:type="dxa"/>
            <w:vAlign w:val="center"/>
          </w:tcPr>
          <w:p w14:paraId="42A7997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8AB016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3F79DD" w14:textId="77777777" w:rsidR="002F27F7" w:rsidRDefault="002F27F7"/>
        </w:tc>
        <w:tc>
          <w:tcPr>
            <w:tcW w:w="2150" w:type="dxa"/>
            <w:vAlign w:val="center"/>
          </w:tcPr>
          <w:p w14:paraId="1032D30D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8D7634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A09690C" w14:textId="77777777" w:rsidR="002F27F7" w:rsidRDefault="002F27F7"/>
        </w:tc>
        <w:tc>
          <w:tcPr>
            <w:tcW w:w="1131" w:type="dxa"/>
            <w:vAlign w:val="center"/>
          </w:tcPr>
          <w:p w14:paraId="660FD6A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D410B1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620831" w14:textId="77777777" w:rsidR="002F27F7" w:rsidRDefault="002F27F7"/>
        </w:tc>
        <w:tc>
          <w:tcPr>
            <w:tcW w:w="2150" w:type="dxa"/>
            <w:vAlign w:val="center"/>
          </w:tcPr>
          <w:p w14:paraId="02E0FAA0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BFB6FC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FC83E8" w14:textId="77777777" w:rsidR="002F27F7" w:rsidRDefault="002F27F7"/>
        </w:tc>
        <w:tc>
          <w:tcPr>
            <w:tcW w:w="1131" w:type="dxa"/>
            <w:vAlign w:val="center"/>
          </w:tcPr>
          <w:p w14:paraId="3D5D3ED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15728B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35409D1" w14:textId="77777777" w:rsidR="002F27F7" w:rsidRDefault="002F27F7"/>
        </w:tc>
        <w:tc>
          <w:tcPr>
            <w:tcW w:w="2150" w:type="dxa"/>
            <w:vAlign w:val="center"/>
          </w:tcPr>
          <w:p w14:paraId="4A0945D5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60C8CAF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21FDE6C" w14:textId="77777777" w:rsidR="002F27F7" w:rsidRDefault="002F27F7"/>
        </w:tc>
        <w:tc>
          <w:tcPr>
            <w:tcW w:w="1131" w:type="dxa"/>
            <w:vAlign w:val="center"/>
          </w:tcPr>
          <w:p w14:paraId="6BA4838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2CC35A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7C1B765" w14:textId="77777777" w:rsidR="002F27F7" w:rsidRDefault="002F27F7"/>
        </w:tc>
        <w:tc>
          <w:tcPr>
            <w:tcW w:w="2150" w:type="dxa"/>
            <w:vAlign w:val="center"/>
          </w:tcPr>
          <w:p w14:paraId="4DA55909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B5582B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A847527" w14:textId="77777777" w:rsidR="002F27F7" w:rsidRDefault="002F27F7"/>
        </w:tc>
        <w:tc>
          <w:tcPr>
            <w:tcW w:w="1131" w:type="dxa"/>
            <w:vAlign w:val="center"/>
          </w:tcPr>
          <w:p w14:paraId="468F4EB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1F4576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31FEDC" w14:textId="77777777" w:rsidR="002F27F7" w:rsidRDefault="002F27F7"/>
        </w:tc>
        <w:tc>
          <w:tcPr>
            <w:tcW w:w="2150" w:type="dxa"/>
            <w:vAlign w:val="center"/>
          </w:tcPr>
          <w:p w14:paraId="6C0B1F8E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1C66F1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9FA8FB" w14:textId="77777777" w:rsidR="002F27F7" w:rsidRDefault="002F27F7"/>
        </w:tc>
        <w:tc>
          <w:tcPr>
            <w:tcW w:w="1131" w:type="dxa"/>
            <w:vAlign w:val="center"/>
          </w:tcPr>
          <w:p w14:paraId="6C227BC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A8B6AA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CA65BC" w14:textId="77777777" w:rsidR="002F27F7" w:rsidRDefault="002F27F7"/>
        </w:tc>
        <w:tc>
          <w:tcPr>
            <w:tcW w:w="2150" w:type="dxa"/>
            <w:vAlign w:val="center"/>
          </w:tcPr>
          <w:p w14:paraId="10ADAA2E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16658C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E681790" w14:textId="77777777" w:rsidR="002F27F7" w:rsidRDefault="002F27F7"/>
        </w:tc>
        <w:tc>
          <w:tcPr>
            <w:tcW w:w="1131" w:type="dxa"/>
            <w:vAlign w:val="center"/>
          </w:tcPr>
          <w:p w14:paraId="7A5CF0B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BEF611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868DB6" w14:textId="77777777" w:rsidR="002F27F7" w:rsidRDefault="002F27F7"/>
        </w:tc>
        <w:tc>
          <w:tcPr>
            <w:tcW w:w="2150" w:type="dxa"/>
            <w:vAlign w:val="center"/>
          </w:tcPr>
          <w:p w14:paraId="11F75630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58B2257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53F848" w14:textId="77777777" w:rsidR="002F27F7" w:rsidRDefault="002F27F7"/>
        </w:tc>
        <w:tc>
          <w:tcPr>
            <w:tcW w:w="1131" w:type="dxa"/>
            <w:vAlign w:val="center"/>
          </w:tcPr>
          <w:p w14:paraId="4168C8E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534509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96B9048" w14:textId="77777777" w:rsidR="002F27F7" w:rsidRDefault="002F27F7"/>
        </w:tc>
        <w:tc>
          <w:tcPr>
            <w:tcW w:w="2150" w:type="dxa"/>
            <w:vAlign w:val="center"/>
          </w:tcPr>
          <w:p w14:paraId="0E8B0289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5ECF63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EAEA1E0" w14:textId="77777777" w:rsidR="002F27F7" w:rsidRDefault="002F27F7"/>
        </w:tc>
        <w:tc>
          <w:tcPr>
            <w:tcW w:w="1131" w:type="dxa"/>
            <w:vAlign w:val="center"/>
          </w:tcPr>
          <w:p w14:paraId="3C84FEE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CB75EE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3058FAB" w14:textId="77777777" w:rsidR="002F27F7" w:rsidRDefault="002F27F7"/>
        </w:tc>
        <w:tc>
          <w:tcPr>
            <w:tcW w:w="2150" w:type="dxa"/>
            <w:vAlign w:val="center"/>
          </w:tcPr>
          <w:p w14:paraId="17657DE6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B9B8DD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99C3351" w14:textId="77777777" w:rsidR="002F27F7" w:rsidRDefault="002F27F7"/>
        </w:tc>
        <w:tc>
          <w:tcPr>
            <w:tcW w:w="1131" w:type="dxa"/>
            <w:vAlign w:val="center"/>
          </w:tcPr>
          <w:p w14:paraId="48695A3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65B615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1C18D9A" w14:textId="77777777" w:rsidR="002F27F7" w:rsidRDefault="002F27F7"/>
        </w:tc>
        <w:tc>
          <w:tcPr>
            <w:tcW w:w="2150" w:type="dxa"/>
            <w:vAlign w:val="center"/>
          </w:tcPr>
          <w:p w14:paraId="29622F2E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6B8B04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64F9950" w14:textId="77777777" w:rsidR="002F27F7" w:rsidRDefault="002F27F7"/>
        </w:tc>
        <w:tc>
          <w:tcPr>
            <w:tcW w:w="1131" w:type="dxa"/>
            <w:vAlign w:val="center"/>
          </w:tcPr>
          <w:p w14:paraId="16B9862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160BB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AB195FA" w14:textId="77777777" w:rsidR="002F27F7" w:rsidRDefault="002F27F7"/>
        </w:tc>
        <w:tc>
          <w:tcPr>
            <w:tcW w:w="2150" w:type="dxa"/>
            <w:vAlign w:val="center"/>
          </w:tcPr>
          <w:p w14:paraId="69D37614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065CA6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13F71E" w14:textId="77777777" w:rsidR="002F27F7" w:rsidRDefault="002F27F7"/>
        </w:tc>
        <w:tc>
          <w:tcPr>
            <w:tcW w:w="1131" w:type="dxa"/>
            <w:vAlign w:val="center"/>
          </w:tcPr>
          <w:p w14:paraId="74FBF7D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A229C8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703B617" w14:textId="77777777" w:rsidR="002F27F7" w:rsidRDefault="002F27F7"/>
        </w:tc>
        <w:tc>
          <w:tcPr>
            <w:tcW w:w="2150" w:type="dxa"/>
            <w:vAlign w:val="center"/>
          </w:tcPr>
          <w:p w14:paraId="646D7A9A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5705610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691A46" w14:textId="77777777" w:rsidR="002F27F7" w:rsidRDefault="002F27F7"/>
        </w:tc>
        <w:tc>
          <w:tcPr>
            <w:tcW w:w="1131" w:type="dxa"/>
            <w:vAlign w:val="center"/>
          </w:tcPr>
          <w:p w14:paraId="4F21AE2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6C0154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DCC8A0" w14:textId="77777777" w:rsidR="002F27F7" w:rsidRDefault="002F27F7"/>
        </w:tc>
        <w:tc>
          <w:tcPr>
            <w:tcW w:w="2150" w:type="dxa"/>
            <w:vAlign w:val="center"/>
          </w:tcPr>
          <w:p w14:paraId="3D09A88C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693D79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C3197E" w14:textId="77777777" w:rsidR="002F27F7" w:rsidRDefault="002F27F7"/>
        </w:tc>
        <w:tc>
          <w:tcPr>
            <w:tcW w:w="1131" w:type="dxa"/>
            <w:vAlign w:val="center"/>
          </w:tcPr>
          <w:p w14:paraId="37B5DBD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5EA0F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FE4CBF" w14:textId="77777777" w:rsidR="002F27F7" w:rsidRDefault="002F27F7"/>
        </w:tc>
        <w:tc>
          <w:tcPr>
            <w:tcW w:w="2150" w:type="dxa"/>
            <w:vAlign w:val="center"/>
          </w:tcPr>
          <w:p w14:paraId="33D2F515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F10FB3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9829652" w14:textId="77777777" w:rsidR="002F27F7" w:rsidRDefault="002F27F7"/>
        </w:tc>
        <w:tc>
          <w:tcPr>
            <w:tcW w:w="1131" w:type="dxa"/>
            <w:vAlign w:val="center"/>
          </w:tcPr>
          <w:p w14:paraId="71CD8EB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22E432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F6B14FD" w14:textId="77777777" w:rsidR="002F27F7" w:rsidRDefault="002F27F7"/>
        </w:tc>
        <w:tc>
          <w:tcPr>
            <w:tcW w:w="2150" w:type="dxa"/>
            <w:vAlign w:val="center"/>
          </w:tcPr>
          <w:p w14:paraId="3A10F877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818BCC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81000EE" w14:textId="77777777" w:rsidR="002F27F7" w:rsidRDefault="002F27F7"/>
        </w:tc>
        <w:tc>
          <w:tcPr>
            <w:tcW w:w="1131" w:type="dxa"/>
            <w:vAlign w:val="center"/>
          </w:tcPr>
          <w:p w14:paraId="090078F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59DCA4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3D3D0D7" w14:textId="77777777" w:rsidR="002F27F7" w:rsidRDefault="002F27F7"/>
        </w:tc>
        <w:tc>
          <w:tcPr>
            <w:tcW w:w="2150" w:type="dxa"/>
            <w:vAlign w:val="center"/>
          </w:tcPr>
          <w:p w14:paraId="1FFFAAA3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E4203A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933912" w14:textId="77777777" w:rsidR="002F27F7" w:rsidRDefault="002F27F7"/>
        </w:tc>
        <w:tc>
          <w:tcPr>
            <w:tcW w:w="1131" w:type="dxa"/>
            <w:vAlign w:val="center"/>
          </w:tcPr>
          <w:p w14:paraId="6C0136B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0058E4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165C290" w14:textId="77777777" w:rsidR="002F27F7" w:rsidRDefault="002F27F7"/>
        </w:tc>
        <w:tc>
          <w:tcPr>
            <w:tcW w:w="2150" w:type="dxa"/>
            <w:vAlign w:val="center"/>
          </w:tcPr>
          <w:p w14:paraId="07E5CDB5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6113F7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EBD9B18" w14:textId="77777777" w:rsidR="002F27F7" w:rsidRDefault="002F27F7"/>
        </w:tc>
        <w:tc>
          <w:tcPr>
            <w:tcW w:w="1131" w:type="dxa"/>
            <w:vAlign w:val="center"/>
          </w:tcPr>
          <w:p w14:paraId="3AF3A4C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FA6CCA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304323" w14:textId="77777777" w:rsidR="002F27F7" w:rsidRDefault="002F27F7"/>
        </w:tc>
        <w:tc>
          <w:tcPr>
            <w:tcW w:w="2150" w:type="dxa"/>
            <w:vAlign w:val="center"/>
          </w:tcPr>
          <w:p w14:paraId="368C6D88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452CFC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7F8CE52" w14:textId="77777777" w:rsidR="002F27F7" w:rsidRDefault="002F27F7"/>
        </w:tc>
        <w:tc>
          <w:tcPr>
            <w:tcW w:w="1131" w:type="dxa"/>
            <w:vAlign w:val="center"/>
          </w:tcPr>
          <w:p w14:paraId="5F0FE3E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CA74A4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D0674FE" w14:textId="77777777" w:rsidR="002F27F7" w:rsidRDefault="002F27F7"/>
        </w:tc>
        <w:tc>
          <w:tcPr>
            <w:tcW w:w="2150" w:type="dxa"/>
            <w:vAlign w:val="center"/>
          </w:tcPr>
          <w:p w14:paraId="3BC30905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43DC90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54EA15" w14:textId="77777777" w:rsidR="002F27F7" w:rsidRDefault="002F27F7"/>
        </w:tc>
        <w:tc>
          <w:tcPr>
            <w:tcW w:w="1131" w:type="dxa"/>
            <w:vAlign w:val="center"/>
          </w:tcPr>
          <w:p w14:paraId="01A4DC6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AEBE58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8D98C38" w14:textId="77777777" w:rsidR="002F27F7" w:rsidRDefault="002F27F7"/>
        </w:tc>
        <w:tc>
          <w:tcPr>
            <w:tcW w:w="2150" w:type="dxa"/>
            <w:vAlign w:val="center"/>
          </w:tcPr>
          <w:p w14:paraId="3CE4FA14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75A962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93F9097" w14:textId="77777777" w:rsidR="002F27F7" w:rsidRDefault="002F27F7"/>
        </w:tc>
        <w:tc>
          <w:tcPr>
            <w:tcW w:w="1131" w:type="dxa"/>
            <w:vAlign w:val="center"/>
          </w:tcPr>
          <w:p w14:paraId="069AC7B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05D8E7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6D09101" w14:textId="77777777" w:rsidR="002F27F7" w:rsidRDefault="002F27F7"/>
        </w:tc>
        <w:tc>
          <w:tcPr>
            <w:tcW w:w="2150" w:type="dxa"/>
            <w:vAlign w:val="center"/>
          </w:tcPr>
          <w:p w14:paraId="4A57B90A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2262A12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CCC496D" w14:textId="77777777" w:rsidR="002F27F7" w:rsidRDefault="002F27F7"/>
        </w:tc>
        <w:tc>
          <w:tcPr>
            <w:tcW w:w="1131" w:type="dxa"/>
            <w:vAlign w:val="center"/>
          </w:tcPr>
          <w:p w14:paraId="0429BDA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892A02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2EC95D" w14:textId="77777777" w:rsidR="002F27F7" w:rsidRDefault="002F27F7"/>
        </w:tc>
        <w:tc>
          <w:tcPr>
            <w:tcW w:w="2150" w:type="dxa"/>
            <w:vAlign w:val="center"/>
          </w:tcPr>
          <w:p w14:paraId="0DEFCABB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341288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BC662F" w14:textId="77777777" w:rsidR="002F27F7" w:rsidRDefault="002F27F7"/>
        </w:tc>
        <w:tc>
          <w:tcPr>
            <w:tcW w:w="1131" w:type="dxa"/>
            <w:vAlign w:val="center"/>
          </w:tcPr>
          <w:p w14:paraId="17A8FA2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DB2D62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1627FF" w14:textId="77777777" w:rsidR="002F27F7" w:rsidRDefault="002F27F7"/>
        </w:tc>
        <w:tc>
          <w:tcPr>
            <w:tcW w:w="2150" w:type="dxa"/>
            <w:vAlign w:val="center"/>
          </w:tcPr>
          <w:p w14:paraId="39092DD7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030608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AF40990" w14:textId="77777777" w:rsidR="002F27F7" w:rsidRDefault="002F27F7"/>
        </w:tc>
        <w:tc>
          <w:tcPr>
            <w:tcW w:w="1131" w:type="dxa"/>
            <w:vAlign w:val="center"/>
          </w:tcPr>
          <w:p w14:paraId="0F1FB01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CD036C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CE0BFA" w14:textId="77777777" w:rsidR="002F27F7" w:rsidRDefault="002F27F7"/>
        </w:tc>
        <w:tc>
          <w:tcPr>
            <w:tcW w:w="2150" w:type="dxa"/>
            <w:vAlign w:val="center"/>
          </w:tcPr>
          <w:p w14:paraId="5BAE5B0C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AE7C46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866BCF2" w14:textId="77777777" w:rsidR="002F27F7" w:rsidRDefault="002F27F7"/>
        </w:tc>
        <w:tc>
          <w:tcPr>
            <w:tcW w:w="1131" w:type="dxa"/>
            <w:vAlign w:val="center"/>
          </w:tcPr>
          <w:p w14:paraId="586B70B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E943B1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AD18A3E" w14:textId="77777777" w:rsidR="002F27F7" w:rsidRDefault="002F27F7"/>
        </w:tc>
        <w:tc>
          <w:tcPr>
            <w:tcW w:w="2150" w:type="dxa"/>
            <w:vAlign w:val="center"/>
          </w:tcPr>
          <w:p w14:paraId="63B1373A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20A0899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9CAE6FB" w14:textId="77777777" w:rsidR="002F27F7" w:rsidRDefault="002F27F7"/>
        </w:tc>
        <w:tc>
          <w:tcPr>
            <w:tcW w:w="1131" w:type="dxa"/>
            <w:vAlign w:val="center"/>
          </w:tcPr>
          <w:p w14:paraId="080BFA7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664068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7AB9A01" w14:textId="77777777" w:rsidR="002F27F7" w:rsidRDefault="002F27F7"/>
        </w:tc>
        <w:tc>
          <w:tcPr>
            <w:tcW w:w="2150" w:type="dxa"/>
            <w:vAlign w:val="center"/>
          </w:tcPr>
          <w:p w14:paraId="7D3FD820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553339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3EE29E7" w14:textId="77777777" w:rsidR="002F27F7" w:rsidRDefault="002F27F7"/>
        </w:tc>
        <w:tc>
          <w:tcPr>
            <w:tcW w:w="1131" w:type="dxa"/>
            <w:vAlign w:val="center"/>
          </w:tcPr>
          <w:p w14:paraId="52CA4FC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091CB9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5B0C1C" w14:textId="77777777" w:rsidR="002F27F7" w:rsidRDefault="002F27F7"/>
        </w:tc>
        <w:tc>
          <w:tcPr>
            <w:tcW w:w="2150" w:type="dxa"/>
            <w:vAlign w:val="center"/>
          </w:tcPr>
          <w:p w14:paraId="5DEC684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16A8C3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F9315CA" w14:textId="77777777" w:rsidR="002F27F7" w:rsidRDefault="002F27F7"/>
        </w:tc>
        <w:tc>
          <w:tcPr>
            <w:tcW w:w="1131" w:type="dxa"/>
            <w:vAlign w:val="center"/>
          </w:tcPr>
          <w:p w14:paraId="48B7DC7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EA311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43D7F69" w14:textId="77777777" w:rsidR="002F27F7" w:rsidRDefault="002F27F7"/>
        </w:tc>
        <w:tc>
          <w:tcPr>
            <w:tcW w:w="2150" w:type="dxa"/>
            <w:vAlign w:val="center"/>
          </w:tcPr>
          <w:p w14:paraId="464DA128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B2C565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EF94D80" w14:textId="77777777" w:rsidR="002F27F7" w:rsidRDefault="002F27F7"/>
        </w:tc>
        <w:tc>
          <w:tcPr>
            <w:tcW w:w="1131" w:type="dxa"/>
            <w:vAlign w:val="center"/>
          </w:tcPr>
          <w:p w14:paraId="1D1F180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0F2CE3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F6A2A0E" w14:textId="77777777" w:rsidR="002F27F7" w:rsidRDefault="002F27F7"/>
        </w:tc>
        <w:tc>
          <w:tcPr>
            <w:tcW w:w="2150" w:type="dxa"/>
            <w:vAlign w:val="center"/>
          </w:tcPr>
          <w:p w14:paraId="36DC27BD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36ED508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9374733" w14:textId="77777777" w:rsidR="002F27F7" w:rsidRDefault="002F27F7"/>
        </w:tc>
        <w:tc>
          <w:tcPr>
            <w:tcW w:w="1131" w:type="dxa"/>
            <w:vAlign w:val="center"/>
          </w:tcPr>
          <w:p w14:paraId="68B3488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79CC5F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DDF00E2" w14:textId="77777777" w:rsidR="002F27F7" w:rsidRDefault="002F27F7"/>
        </w:tc>
        <w:tc>
          <w:tcPr>
            <w:tcW w:w="2150" w:type="dxa"/>
            <w:vAlign w:val="center"/>
          </w:tcPr>
          <w:p w14:paraId="2F31A835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F0EC56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4B7090F" w14:textId="77777777" w:rsidR="002F27F7" w:rsidRDefault="002F27F7"/>
        </w:tc>
        <w:tc>
          <w:tcPr>
            <w:tcW w:w="1131" w:type="dxa"/>
            <w:vAlign w:val="center"/>
          </w:tcPr>
          <w:p w14:paraId="4CE350B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F9A7C6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6358C3" w14:textId="77777777" w:rsidR="002F27F7" w:rsidRDefault="002F27F7"/>
        </w:tc>
        <w:tc>
          <w:tcPr>
            <w:tcW w:w="2150" w:type="dxa"/>
            <w:vAlign w:val="center"/>
          </w:tcPr>
          <w:p w14:paraId="52512E58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F6BC95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174973" w14:textId="77777777" w:rsidR="002F27F7" w:rsidRDefault="002F27F7"/>
        </w:tc>
        <w:tc>
          <w:tcPr>
            <w:tcW w:w="1131" w:type="dxa"/>
            <w:vAlign w:val="center"/>
          </w:tcPr>
          <w:p w14:paraId="5969818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9CD552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A3078F" w14:textId="77777777" w:rsidR="002F27F7" w:rsidRDefault="002F27F7"/>
        </w:tc>
        <w:tc>
          <w:tcPr>
            <w:tcW w:w="2150" w:type="dxa"/>
            <w:vAlign w:val="center"/>
          </w:tcPr>
          <w:p w14:paraId="1D65BCC3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307471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93E939F" w14:textId="77777777" w:rsidR="002F27F7" w:rsidRDefault="002F27F7"/>
        </w:tc>
        <w:tc>
          <w:tcPr>
            <w:tcW w:w="1131" w:type="dxa"/>
            <w:vAlign w:val="center"/>
          </w:tcPr>
          <w:p w14:paraId="60B20DE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B7445E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5479B85" w14:textId="77777777" w:rsidR="002F27F7" w:rsidRDefault="002F27F7"/>
        </w:tc>
        <w:tc>
          <w:tcPr>
            <w:tcW w:w="2150" w:type="dxa"/>
            <w:vAlign w:val="center"/>
          </w:tcPr>
          <w:p w14:paraId="6726108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A56369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878DCE8" w14:textId="77777777" w:rsidR="002F27F7" w:rsidRDefault="002F27F7"/>
        </w:tc>
        <w:tc>
          <w:tcPr>
            <w:tcW w:w="1131" w:type="dxa"/>
            <w:vAlign w:val="center"/>
          </w:tcPr>
          <w:p w14:paraId="6FBF5D8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9BD6CA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A9C558" w14:textId="77777777" w:rsidR="002F27F7" w:rsidRDefault="002F27F7"/>
        </w:tc>
        <w:tc>
          <w:tcPr>
            <w:tcW w:w="2150" w:type="dxa"/>
            <w:vAlign w:val="center"/>
          </w:tcPr>
          <w:p w14:paraId="4A049D6E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2E18645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8CE6692" w14:textId="77777777" w:rsidR="002F27F7" w:rsidRDefault="002F27F7"/>
        </w:tc>
        <w:tc>
          <w:tcPr>
            <w:tcW w:w="1131" w:type="dxa"/>
            <w:vAlign w:val="center"/>
          </w:tcPr>
          <w:p w14:paraId="2141F0B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309311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FF503C" w14:textId="77777777" w:rsidR="002F27F7" w:rsidRDefault="002F27F7"/>
        </w:tc>
        <w:tc>
          <w:tcPr>
            <w:tcW w:w="2150" w:type="dxa"/>
            <w:vAlign w:val="center"/>
          </w:tcPr>
          <w:p w14:paraId="47B605E8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D0D75B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869BE8D" w14:textId="77777777" w:rsidR="002F27F7" w:rsidRDefault="002F27F7"/>
        </w:tc>
        <w:tc>
          <w:tcPr>
            <w:tcW w:w="1131" w:type="dxa"/>
            <w:vAlign w:val="center"/>
          </w:tcPr>
          <w:p w14:paraId="0BC0159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E2C590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AE6859" w14:textId="77777777" w:rsidR="002F27F7" w:rsidRDefault="002F27F7"/>
        </w:tc>
        <w:tc>
          <w:tcPr>
            <w:tcW w:w="2150" w:type="dxa"/>
            <w:vAlign w:val="center"/>
          </w:tcPr>
          <w:p w14:paraId="27E6025D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DF5702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DC046D" w14:textId="77777777" w:rsidR="002F27F7" w:rsidRDefault="002F27F7"/>
        </w:tc>
        <w:tc>
          <w:tcPr>
            <w:tcW w:w="1131" w:type="dxa"/>
            <w:vAlign w:val="center"/>
          </w:tcPr>
          <w:p w14:paraId="12A279E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06BC59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65F6863" w14:textId="77777777" w:rsidR="002F27F7" w:rsidRDefault="002F27F7"/>
        </w:tc>
        <w:tc>
          <w:tcPr>
            <w:tcW w:w="2150" w:type="dxa"/>
            <w:vAlign w:val="center"/>
          </w:tcPr>
          <w:p w14:paraId="15345C88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4CE9A9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0D236A" w14:textId="77777777" w:rsidR="002F27F7" w:rsidRDefault="002F27F7"/>
        </w:tc>
        <w:tc>
          <w:tcPr>
            <w:tcW w:w="1131" w:type="dxa"/>
            <w:vAlign w:val="center"/>
          </w:tcPr>
          <w:p w14:paraId="741478D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94AD0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18704D8" w14:textId="77777777" w:rsidR="002F27F7" w:rsidRDefault="002F27F7"/>
        </w:tc>
        <w:tc>
          <w:tcPr>
            <w:tcW w:w="2150" w:type="dxa"/>
            <w:vAlign w:val="center"/>
          </w:tcPr>
          <w:p w14:paraId="43D1C303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1331D2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0F37EC7" w14:textId="77777777" w:rsidR="002F27F7" w:rsidRDefault="002F27F7"/>
        </w:tc>
        <w:tc>
          <w:tcPr>
            <w:tcW w:w="1131" w:type="dxa"/>
            <w:vAlign w:val="center"/>
          </w:tcPr>
          <w:p w14:paraId="18533E9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E81D6E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BDBA4A" w14:textId="77777777" w:rsidR="002F27F7" w:rsidRDefault="002F27F7"/>
        </w:tc>
        <w:tc>
          <w:tcPr>
            <w:tcW w:w="2150" w:type="dxa"/>
            <w:vAlign w:val="center"/>
          </w:tcPr>
          <w:p w14:paraId="4FA0B6F2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3974AB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E1B12EC" w14:textId="77777777" w:rsidR="002F27F7" w:rsidRDefault="002F27F7"/>
        </w:tc>
        <w:tc>
          <w:tcPr>
            <w:tcW w:w="1131" w:type="dxa"/>
            <w:vAlign w:val="center"/>
          </w:tcPr>
          <w:p w14:paraId="2FB1AE8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933D8F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61F0010" w14:textId="77777777" w:rsidR="002F27F7" w:rsidRDefault="002F27F7"/>
        </w:tc>
        <w:tc>
          <w:tcPr>
            <w:tcW w:w="2150" w:type="dxa"/>
            <w:vAlign w:val="center"/>
          </w:tcPr>
          <w:p w14:paraId="4E5247F8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59FCCFC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87BBDC" w14:textId="77777777" w:rsidR="002F27F7" w:rsidRDefault="002F27F7"/>
        </w:tc>
        <w:tc>
          <w:tcPr>
            <w:tcW w:w="1131" w:type="dxa"/>
            <w:vAlign w:val="center"/>
          </w:tcPr>
          <w:p w14:paraId="583EB85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0D75A8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5188939" w14:textId="77777777" w:rsidR="002F27F7" w:rsidRDefault="002F27F7"/>
        </w:tc>
        <w:tc>
          <w:tcPr>
            <w:tcW w:w="2150" w:type="dxa"/>
            <w:vAlign w:val="center"/>
          </w:tcPr>
          <w:p w14:paraId="295540C7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6A2C971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E16C1E6" w14:textId="77777777" w:rsidR="002F27F7" w:rsidRDefault="002F27F7"/>
        </w:tc>
        <w:tc>
          <w:tcPr>
            <w:tcW w:w="1131" w:type="dxa"/>
            <w:vAlign w:val="center"/>
          </w:tcPr>
          <w:p w14:paraId="7A198A3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B252E4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0B9006E" w14:textId="77777777" w:rsidR="002F27F7" w:rsidRDefault="002F27F7"/>
        </w:tc>
        <w:tc>
          <w:tcPr>
            <w:tcW w:w="2150" w:type="dxa"/>
            <w:vAlign w:val="center"/>
          </w:tcPr>
          <w:p w14:paraId="74523A73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1993A5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E6049D0" w14:textId="77777777" w:rsidR="002F27F7" w:rsidRDefault="002F27F7"/>
        </w:tc>
        <w:tc>
          <w:tcPr>
            <w:tcW w:w="1131" w:type="dxa"/>
            <w:vAlign w:val="center"/>
          </w:tcPr>
          <w:p w14:paraId="0EFC967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AB9119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C6CDB25" w14:textId="77777777" w:rsidR="002F27F7" w:rsidRDefault="002F27F7"/>
        </w:tc>
        <w:tc>
          <w:tcPr>
            <w:tcW w:w="2150" w:type="dxa"/>
            <w:vAlign w:val="center"/>
          </w:tcPr>
          <w:p w14:paraId="671FD841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4BB8303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1DCE4B" w14:textId="77777777" w:rsidR="002F27F7" w:rsidRDefault="002F27F7"/>
        </w:tc>
        <w:tc>
          <w:tcPr>
            <w:tcW w:w="1131" w:type="dxa"/>
            <w:vAlign w:val="center"/>
          </w:tcPr>
          <w:p w14:paraId="3680152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1844C6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8E5FC64" w14:textId="77777777" w:rsidR="002F27F7" w:rsidRDefault="002F27F7"/>
        </w:tc>
        <w:tc>
          <w:tcPr>
            <w:tcW w:w="2150" w:type="dxa"/>
            <w:vAlign w:val="center"/>
          </w:tcPr>
          <w:p w14:paraId="0A107D4B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5A36E7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D21C0E" w14:textId="77777777" w:rsidR="002F27F7" w:rsidRDefault="002F27F7"/>
        </w:tc>
        <w:tc>
          <w:tcPr>
            <w:tcW w:w="1131" w:type="dxa"/>
            <w:vAlign w:val="center"/>
          </w:tcPr>
          <w:p w14:paraId="6C8B27D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8147E9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730705" w14:textId="77777777" w:rsidR="002F27F7" w:rsidRDefault="002F27F7"/>
        </w:tc>
        <w:tc>
          <w:tcPr>
            <w:tcW w:w="2150" w:type="dxa"/>
            <w:vAlign w:val="center"/>
          </w:tcPr>
          <w:p w14:paraId="46E1263B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6846FF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C90C7B" w14:textId="77777777" w:rsidR="002F27F7" w:rsidRDefault="002F27F7"/>
        </w:tc>
        <w:tc>
          <w:tcPr>
            <w:tcW w:w="1131" w:type="dxa"/>
            <w:vAlign w:val="center"/>
          </w:tcPr>
          <w:p w14:paraId="78F0C72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7BD18D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549C192" w14:textId="77777777" w:rsidR="002F27F7" w:rsidRDefault="002F27F7"/>
        </w:tc>
        <w:tc>
          <w:tcPr>
            <w:tcW w:w="2150" w:type="dxa"/>
            <w:vAlign w:val="center"/>
          </w:tcPr>
          <w:p w14:paraId="0993DFE6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901369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976BD7" w14:textId="77777777" w:rsidR="002F27F7" w:rsidRDefault="002F27F7"/>
        </w:tc>
        <w:tc>
          <w:tcPr>
            <w:tcW w:w="1131" w:type="dxa"/>
            <w:vAlign w:val="center"/>
          </w:tcPr>
          <w:p w14:paraId="6210C0B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73F9CC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C70034B" w14:textId="77777777" w:rsidR="002F27F7" w:rsidRDefault="002F27F7"/>
        </w:tc>
        <w:tc>
          <w:tcPr>
            <w:tcW w:w="2150" w:type="dxa"/>
            <w:vAlign w:val="center"/>
          </w:tcPr>
          <w:p w14:paraId="203B3DBF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1BBC98A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386D4C" w14:textId="77777777" w:rsidR="002F27F7" w:rsidRDefault="002F27F7"/>
        </w:tc>
        <w:tc>
          <w:tcPr>
            <w:tcW w:w="1131" w:type="dxa"/>
            <w:vAlign w:val="center"/>
          </w:tcPr>
          <w:p w14:paraId="68C5CC6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9A3BE2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6E66D2" w14:textId="77777777" w:rsidR="002F27F7" w:rsidRDefault="002F27F7"/>
        </w:tc>
        <w:tc>
          <w:tcPr>
            <w:tcW w:w="2150" w:type="dxa"/>
            <w:vAlign w:val="center"/>
          </w:tcPr>
          <w:p w14:paraId="5C6B48AD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ACFEC2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A2EC02" w14:textId="77777777" w:rsidR="002F27F7" w:rsidRDefault="002F27F7"/>
        </w:tc>
        <w:tc>
          <w:tcPr>
            <w:tcW w:w="1131" w:type="dxa"/>
            <w:vAlign w:val="center"/>
          </w:tcPr>
          <w:p w14:paraId="4644D4C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DBD38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9C261D6" w14:textId="77777777" w:rsidR="002F27F7" w:rsidRDefault="002F27F7"/>
        </w:tc>
        <w:tc>
          <w:tcPr>
            <w:tcW w:w="2150" w:type="dxa"/>
            <w:vAlign w:val="center"/>
          </w:tcPr>
          <w:p w14:paraId="31304B20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4BED22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921A75" w14:textId="77777777" w:rsidR="002F27F7" w:rsidRDefault="002F27F7"/>
        </w:tc>
        <w:tc>
          <w:tcPr>
            <w:tcW w:w="1131" w:type="dxa"/>
            <w:vAlign w:val="center"/>
          </w:tcPr>
          <w:p w14:paraId="4B0DDBF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9797E2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F2B6ED2" w14:textId="77777777" w:rsidR="002F27F7" w:rsidRDefault="002F27F7"/>
        </w:tc>
        <w:tc>
          <w:tcPr>
            <w:tcW w:w="2150" w:type="dxa"/>
            <w:vAlign w:val="center"/>
          </w:tcPr>
          <w:p w14:paraId="10471614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226C20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EF3CD1" w14:textId="77777777" w:rsidR="002F27F7" w:rsidRDefault="002F27F7"/>
        </w:tc>
        <w:tc>
          <w:tcPr>
            <w:tcW w:w="1131" w:type="dxa"/>
            <w:vAlign w:val="center"/>
          </w:tcPr>
          <w:p w14:paraId="3BFD24C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34A20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4E9620E" w14:textId="77777777" w:rsidR="002F27F7" w:rsidRDefault="002F27F7"/>
        </w:tc>
        <w:tc>
          <w:tcPr>
            <w:tcW w:w="2150" w:type="dxa"/>
            <w:vAlign w:val="center"/>
          </w:tcPr>
          <w:p w14:paraId="48637C71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2BA9CE3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C592C03" w14:textId="77777777" w:rsidR="002F27F7" w:rsidRDefault="002F27F7"/>
        </w:tc>
        <w:tc>
          <w:tcPr>
            <w:tcW w:w="1131" w:type="dxa"/>
            <w:vAlign w:val="center"/>
          </w:tcPr>
          <w:p w14:paraId="73FA379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A813E7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37F913" w14:textId="77777777" w:rsidR="002F27F7" w:rsidRDefault="002F27F7"/>
        </w:tc>
        <w:tc>
          <w:tcPr>
            <w:tcW w:w="2150" w:type="dxa"/>
            <w:vAlign w:val="center"/>
          </w:tcPr>
          <w:p w14:paraId="6D5B1947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AE5AEA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86A323B" w14:textId="77777777" w:rsidR="002F27F7" w:rsidRDefault="002F27F7"/>
        </w:tc>
        <w:tc>
          <w:tcPr>
            <w:tcW w:w="1131" w:type="dxa"/>
            <w:vAlign w:val="center"/>
          </w:tcPr>
          <w:p w14:paraId="5D15DB0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3399D4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47272A" w14:textId="77777777" w:rsidR="002F27F7" w:rsidRDefault="002F27F7"/>
        </w:tc>
        <w:tc>
          <w:tcPr>
            <w:tcW w:w="2150" w:type="dxa"/>
            <w:vAlign w:val="center"/>
          </w:tcPr>
          <w:p w14:paraId="33B6435C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242F6B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009418" w14:textId="77777777" w:rsidR="002F27F7" w:rsidRDefault="002F27F7"/>
        </w:tc>
        <w:tc>
          <w:tcPr>
            <w:tcW w:w="1131" w:type="dxa"/>
            <w:vAlign w:val="center"/>
          </w:tcPr>
          <w:p w14:paraId="473E11B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14071F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45273F2" w14:textId="77777777" w:rsidR="002F27F7" w:rsidRDefault="002F27F7"/>
        </w:tc>
        <w:tc>
          <w:tcPr>
            <w:tcW w:w="2150" w:type="dxa"/>
            <w:vAlign w:val="center"/>
          </w:tcPr>
          <w:p w14:paraId="2A36E0A2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65478E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1AEE56C" w14:textId="77777777" w:rsidR="002F27F7" w:rsidRDefault="002F27F7"/>
        </w:tc>
        <w:tc>
          <w:tcPr>
            <w:tcW w:w="1131" w:type="dxa"/>
            <w:vAlign w:val="center"/>
          </w:tcPr>
          <w:p w14:paraId="6DA4403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5DA31B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6117D4" w14:textId="77777777" w:rsidR="002F27F7" w:rsidRDefault="002F27F7"/>
        </w:tc>
        <w:tc>
          <w:tcPr>
            <w:tcW w:w="2150" w:type="dxa"/>
            <w:vAlign w:val="center"/>
          </w:tcPr>
          <w:p w14:paraId="17DBE69A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A2A597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5B71AEB" w14:textId="77777777" w:rsidR="002F27F7" w:rsidRDefault="002F27F7"/>
        </w:tc>
        <w:tc>
          <w:tcPr>
            <w:tcW w:w="1131" w:type="dxa"/>
            <w:vAlign w:val="center"/>
          </w:tcPr>
          <w:p w14:paraId="0C90B0C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B980C6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EB2CDAB" w14:textId="77777777" w:rsidR="002F27F7" w:rsidRDefault="002F27F7"/>
        </w:tc>
        <w:tc>
          <w:tcPr>
            <w:tcW w:w="2150" w:type="dxa"/>
            <w:vAlign w:val="center"/>
          </w:tcPr>
          <w:p w14:paraId="6C88E0D3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5A25F85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DB4D47A" w14:textId="77777777" w:rsidR="002F27F7" w:rsidRDefault="002F27F7"/>
        </w:tc>
        <w:tc>
          <w:tcPr>
            <w:tcW w:w="1131" w:type="dxa"/>
            <w:vAlign w:val="center"/>
          </w:tcPr>
          <w:p w14:paraId="1D48595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0625F2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3200B22" w14:textId="77777777" w:rsidR="002F27F7" w:rsidRDefault="002F27F7"/>
        </w:tc>
        <w:tc>
          <w:tcPr>
            <w:tcW w:w="2150" w:type="dxa"/>
            <w:vAlign w:val="center"/>
          </w:tcPr>
          <w:p w14:paraId="4F57D0D2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6F2EE5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AE6894" w14:textId="77777777" w:rsidR="002F27F7" w:rsidRDefault="002F27F7"/>
        </w:tc>
        <w:tc>
          <w:tcPr>
            <w:tcW w:w="1131" w:type="dxa"/>
            <w:vAlign w:val="center"/>
          </w:tcPr>
          <w:p w14:paraId="1DEEE20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8C90C9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E9BDAE" w14:textId="77777777" w:rsidR="002F27F7" w:rsidRDefault="002F27F7"/>
        </w:tc>
        <w:tc>
          <w:tcPr>
            <w:tcW w:w="2150" w:type="dxa"/>
            <w:vAlign w:val="center"/>
          </w:tcPr>
          <w:p w14:paraId="0A1E7396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4D44FDE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CCB060" w14:textId="77777777" w:rsidR="002F27F7" w:rsidRDefault="002F27F7"/>
        </w:tc>
        <w:tc>
          <w:tcPr>
            <w:tcW w:w="1131" w:type="dxa"/>
            <w:vAlign w:val="center"/>
          </w:tcPr>
          <w:p w14:paraId="4997349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E113E5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3F43213" w14:textId="77777777" w:rsidR="002F27F7" w:rsidRDefault="002F27F7"/>
        </w:tc>
        <w:tc>
          <w:tcPr>
            <w:tcW w:w="2150" w:type="dxa"/>
            <w:vAlign w:val="center"/>
          </w:tcPr>
          <w:p w14:paraId="2A31F877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5A15C6D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07A2F9A" w14:textId="77777777" w:rsidR="002F27F7" w:rsidRDefault="002F27F7"/>
        </w:tc>
        <w:tc>
          <w:tcPr>
            <w:tcW w:w="1131" w:type="dxa"/>
            <w:vAlign w:val="center"/>
          </w:tcPr>
          <w:p w14:paraId="3A80E65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DF7E31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6918C48" w14:textId="77777777" w:rsidR="002F27F7" w:rsidRDefault="002F27F7"/>
        </w:tc>
        <w:tc>
          <w:tcPr>
            <w:tcW w:w="2150" w:type="dxa"/>
            <w:vAlign w:val="center"/>
          </w:tcPr>
          <w:p w14:paraId="48BFAFF3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CCDD89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FFBE8FB" w14:textId="77777777" w:rsidR="002F27F7" w:rsidRDefault="002F27F7"/>
        </w:tc>
        <w:tc>
          <w:tcPr>
            <w:tcW w:w="1131" w:type="dxa"/>
            <w:vAlign w:val="center"/>
          </w:tcPr>
          <w:p w14:paraId="7E25DF6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9F59D7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9CE874B" w14:textId="77777777" w:rsidR="002F27F7" w:rsidRDefault="002F27F7"/>
        </w:tc>
        <w:tc>
          <w:tcPr>
            <w:tcW w:w="2150" w:type="dxa"/>
            <w:vAlign w:val="center"/>
          </w:tcPr>
          <w:p w14:paraId="03294814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1BED63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12E0474" w14:textId="77777777" w:rsidR="002F27F7" w:rsidRDefault="002F27F7"/>
        </w:tc>
        <w:tc>
          <w:tcPr>
            <w:tcW w:w="1131" w:type="dxa"/>
            <w:vAlign w:val="center"/>
          </w:tcPr>
          <w:p w14:paraId="0D6DD79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AB8004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EA5D81B" w14:textId="77777777" w:rsidR="002F27F7" w:rsidRDefault="002F27F7"/>
        </w:tc>
        <w:tc>
          <w:tcPr>
            <w:tcW w:w="2150" w:type="dxa"/>
            <w:vAlign w:val="center"/>
          </w:tcPr>
          <w:p w14:paraId="6B607EC3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FEC01E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C1155D4" w14:textId="77777777" w:rsidR="002F27F7" w:rsidRDefault="002F27F7"/>
        </w:tc>
        <w:tc>
          <w:tcPr>
            <w:tcW w:w="1131" w:type="dxa"/>
            <w:vAlign w:val="center"/>
          </w:tcPr>
          <w:p w14:paraId="5016834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A8E51D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FEFA5CB" w14:textId="77777777" w:rsidR="002F27F7" w:rsidRDefault="002F27F7"/>
        </w:tc>
        <w:tc>
          <w:tcPr>
            <w:tcW w:w="2150" w:type="dxa"/>
            <w:vAlign w:val="center"/>
          </w:tcPr>
          <w:p w14:paraId="37B83C35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1EA807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4F2C73" w14:textId="77777777" w:rsidR="002F27F7" w:rsidRDefault="002F27F7"/>
        </w:tc>
        <w:tc>
          <w:tcPr>
            <w:tcW w:w="1131" w:type="dxa"/>
            <w:vAlign w:val="center"/>
          </w:tcPr>
          <w:p w14:paraId="5468FBB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21D23D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0E63FDB" w14:textId="77777777" w:rsidR="002F27F7" w:rsidRDefault="002F27F7"/>
        </w:tc>
        <w:tc>
          <w:tcPr>
            <w:tcW w:w="2150" w:type="dxa"/>
            <w:vAlign w:val="center"/>
          </w:tcPr>
          <w:p w14:paraId="3C2C887B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137C9AF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E50FB99" w14:textId="77777777" w:rsidR="002F27F7" w:rsidRDefault="002F27F7"/>
        </w:tc>
        <w:tc>
          <w:tcPr>
            <w:tcW w:w="1131" w:type="dxa"/>
            <w:vAlign w:val="center"/>
          </w:tcPr>
          <w:p w14:paraId="73D0F39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3CC0D3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2F40BD4" w14:textId="77777777" w:rsidR="002F27F7" w:rsidRDefault="002F27F7"/>
        </w:tc>
        <w:tc>
          <w:tcPr>
            <w:tcW w:w="2150" w:type="dxa"/>
            <w:vAlign w:val="center"/>
          </w:tcPr>
          <w:p w14:paraId="07768402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8B2F8D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01788C" w14:textId="77777777" w:rsidR="002F27F7" w:rsidRDefault="002F27F7"/>
        </w:tc>
        <w:tc>
          <w:tcPr>
            <w:tcW w:w="1131" w:type="dxa"/>
            <w:vAlign w:val="center"/>
          </w:tcPr>
          <w:p w14:paraId="147A52E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53C616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22C208" w14:textId="77777777" w:rsidR="002F27F7" w:rsidRDefault="002F27F7"/>
        </w:tc>
        <w:tc>
          <w:tcPr>
            <w:tcW w:w="2150" w:type="dxa"/>
            <w:vAlign w:val="center"/>
          </w:tcPr>
          <w:p w14:paraId="6E7A6D58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9C1AAE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C622FB" w14:textId="77777777" w:rsidR="002F27F7" w:rsidRDefault="002F27F7"/>
        </w:tc>
        <w:tc>
          <w:tcPr>
            <w:tcW w:w="1131" w:type="dxa"/>
            <w:vAlign w:val="center"/>
          </w:tcPr>
          <w:p w14:paraId="5D38C07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491E4E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872AEBF" w14:textId="77777777" w:rsidR="002F27F7" w:rsidRDefault="002F27F7"/>
        </w:tc>
        <w:tc>
          <w:tcPr>
            <w:tcW w:w="2150" w:type="dxa"/>
            <w:vAlign w:val="center"/>
          </w:tcPr>
          <w:p w14:paraId="42A6C3E8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12B6720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C421D3C" w14:textId="77777777" w:rsidR="002F27F7" w:rsidRDefault="002F27F7"/>
        </w:tc>
        <w:tc>
          <w:tcPr>
            <w:tcW w:w="1131" w:type="dxa"/>
            <w:vAlign w:val="center"/>
          </w:tcPr>
          <w:p w14:paraId="0F686FB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F212D5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C06E7E0" w14:textId="77777777" w:rsidR="002F27F7" w:rsidRDefault="002F27F7"/>
        </w:tc>
        <w:tc>
          <w:tcPr>
            <w:tcW w:w="2150" w:type="dxa"/>
            <w:vAlign w:val="center"/>
          </w:tcPr>
          <w:p w14:paraId="0FFA6F8B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595E1F1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209A81A" w14:textId="77777777" w:rsidR="002F27F7" w:rsidRDefault="002F27F7"/>
        </w:tc>
        <w:tc>
          <w:tcPr>
            <w:tcW w:w="1131" w:type="dxa"/>
            <w:vAlign w:val="center"/>
          </w:tcPr>
          <w:p w14:paraId="3782C73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D9D406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D4804D" w14:textId="77777777" w:rsidR="002F27F7" w:rsidRDefault="002F27F7"/>
        </w:tc>
        <w:tc>
          <w:tcPr>
            <w:tcW w:w="2150" w:type="dxa"/>
            <w:vAlign w:val="center"/>
          </w:tcPr>
          <w:p w14:paraId="414AD7D3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F4688E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FFFCCAD" w14:textId="77777777" w:rsidR="002F27F7" w:rsidRDefault="002F27F7"/>
        </w:tc>
        <w:tc>
          <w:tcPr>
            <w:tcW w:w="1131" w:type="dxa"/>
            <w:vAlign w:val="center"/>
          </w:tcPr>
          <w:p w14:paraId="135C0E4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425F73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BD154D" w14:textId="77777777" w:rsidR="002F27F7" w:rsidRDefault="002F27F7"/>
        </w:tc>
        <w:tc>
          <w:tcPr>
            <w:tcW w:w="2150" w:type="dxa"/>
            <w:vAlign w:val="center"/>
          </w:tcPr>
          <w:p w14:paraId="04E6E8F1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2983215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A304DD" w14:textId="77777777" w:rsidR="002F27F7" w:rsidRDefault="002F27F7"/>
        </w:tc>
        <w:tc>
          <w:tcPr>
            <w:tcW w:w="1131" w:type="dxa"/>
            <w:vAlign w:val="center"/>
          </w:tcPr>
          <w:p w14:paraId="56FE483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E665CC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8AF05E" w14:textId="77777777" w:rsidR="002F27F7" w:rsidRDefault="002F27F7"/>
        </w:tc>
        <w:tc>
          <w:tcPr>
            <w:tcW w:w="2150" w:type="dxa"/>
            <w:vAlign w:val="center"/>
          </w:tcPr>
          <w:p w14:paraId="40344740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09E3AE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1461219" w14:textId="77777777" w:rsidR="002F27F7" w:rsidRDefault="002F27F7"/>
        </w:tc>
        <w:tc>
          <w:tcPr>
            <w:tcW w:w="1131" w:type="dxa"/>
            <w:vAlign w:val="center"/>
          </w:tcPr>
          <w:p w14:paraId="383117A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68F8C4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8032892" w14:textId="77777777" w:rsidR="002F27F7" w:rsidRDefault="002F27F7"/>
        </w:tc>
        <w:tc>
          <w:tcPr>
            <w:tcW w:w="2150" w:type="dxa"/>
            <w:vAlign w:val="center"/>
          </w:tcPr>
          <w:p w14:paraId="3C384BCC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6C0940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FB6586" w14:textId="77777777" w:rsidR="002F27F7" w:rsidRDefault="002F27F7"/>
        </w:tc>
        <w:tc>
          <w:tcPr>
            <w:tcW w:w="1131" w:type="dxa"/>
            <w:vAlign w:val="center"/>
          </w:tcPr>
          <w:p w14:paraId="2B729A2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CA8ABD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C06352C" w14:textId="77777777" w:rsidR="002F27F7" w:rsidRDefault="002F27F7"/>
        </w:tc>
        <w:tc>
          <w:tcPr>
            <w:tcW w:w="2150" w:type="dxa"/>
            <w:vAlign w:val="center"/>
          </w:tcPr>
          <w:p w14:paraId="0532B29A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4FA7AB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8427DDF" w14:textId="77777777" w:rsidR="002F27F7" w:rsidRDefault="002F27F7"/>
        </w:tc>
        <w:tc>
          <w:tcPr>
            <w:tcW w:w="1131" w:type="dxa"/>
            <w:vAlign w:val="center"/>
          </w:tcPr>
          <w:p w14:paraId="49E3A11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9214B4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D5ADA0" w14:textId="77777777" w:rsidR="002F27F7" w:rsidRDefault="002F27F7"/>
        </w:tc>
        <w:tc>
          <w:tcPr>
            <w:tcW w:w="2150" w:type="dxa"/>
            <w:vAlign w:val="center"/>
          </w:tcPr>
          <w:p w14:paraId="7972AE62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3F98EEF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91391CE" w14:textId="77777777" w:rsidR="002F27F7" w:rsidRDefault="002F27F7"/>
        </w:tc>
        <w:tc>
          <w:tcPr>
            <w:tcW w:w="1131" w:type="dxa"/>
            <w:vAlign w:val="center"/>
          </w:tcPr>
          <w:p w14:paraId="2ECD682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BAF320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50C119" w14:textId="77777777" w:rsidR="002F27F7" w:rsidRDefault="002F27F7"/>
        </w:tc>
        <w:tc>
          <w:tcPr>
            <w:tcW w:w="2150" w:type="dxa"/>
            <w:vAlign w:val="center"/>
          </w:tcPr>
          <w:p w14:paraId="0E0CB6AC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8C8AF1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F2C213" w14:textId="77777777" w:rsidR="002F27F7" w:rsidRDefault="002F27F7"/>
        </w:tc>
        <w:tc>
          <w:tcPr>
            <w:tcW w:w="1131" w:type="dxa"/>
            <w:vAlign w:val="center"/>
          </w:tcPr>
          <w:p w14:paraId="2D0C4B3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0AA66B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B204D8E" w14:textId="77777777" w:rsidR="002F27F7" w:rsidRDefault="002F27F7"/>
        </w:tc>
        <w:tc>
          <w:tcPr>
            <w:tcW w:w="2150" w:type="dxa"/>
            <w:vAlign w:val="center"/>
          </w:tcPr>
          <w:p w14:paraId="414C0DD6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DBBAF0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43547D3" w14:textId="77777777" w:rsidR="002F27F7" w:rsidRDefault="002F27F7"/>
        </w:tc>
        <w:tc>
          <w:tcPr>
            <w:tcW w:w="1131" w:type="dxa"/>
            <w:vAlign w:val="center"/>
          </w:tcPr>
          <w:p w14:paraId="4B1145A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136DE4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4328FA2" w14:textId="77777777" w:rsidR="002F27F7" w:rsidRDefault="002F27F7"/>
        </w:tc>
        <w:tc>
          <w:tcPr>
            <w:tcW w:w="2150" w:type="dxa"/>
            <w:vAlign w:val="center"/>
          </w:tcPr>
          <w:p w14:paraId="32BD1318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A92400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7AE60B8" w14:textId="77777777" w:rsidR="002F27F7" w:rsidRDefault="002F27F7"/>
        </w:tc>
        <w:tc>
          <w:tcPr>
            <w:tcW w:w="1131" w:type="dxa"/>
            <w:vAlign w:val="center"/>
          </w:tcPr>
          <w:p w14:paraId="77C1646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CC4DC4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0F914B1" w14:textId="77777777" w:rsidR="002F27F7" w:rsidRDefault="002F27F7"/>
        </w:tc>
        <w:tc>
          <w:tcPr>
            <w:tcW w:w="2150" w:type="dxa"/>
            <w:vAlign w:val="center"/>
          </w:tcPr>
          <w:p w14:paraId="2E9BA32B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3CF6C6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77FA08F" w14:textId="77777777" w:rsidR="002F27F7" w:rsidRDefault="002F27F7"/>
        </w:tc>
        <w:tc>
          <w:tcPr>
            <w:tcW w:w="1131" w:type="dxa"/>
            <w:vAlign w:val="center"/>
          </w:tcPr>
          <w:p w14:paraId="263F7DA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1AD1BE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743F48C" w14:textId="77777777" w:rsidR="002F27F7" w:rsidRDefault="002F27F7"/>
        </w:tc>
        <w:tc>
          <w:tcPr>
            <w:tcW w:w="2150" w:type="dxa"/>
            <w:vAlign w:val="center"/>
          </w:tcPr>
          <w:p w14:paraId="65098DD4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A92D83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E7E1D96" w14:textId="77777777" w:rsidR="002F27F7" w:rsidRDefault="002F27F7"/>
        </w:tc>
        <w:tc>
          <w:tcPr>
            <w:tcW w:w="1131" w:type="dxa"/>
            <w:vAlign w:val="center"/>
          </w:tcPr>
          <w:p w14:paraId="3741C84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8EFC0FD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1913DA57" w14:textId="77777777" w:rsidR="002F27F7" w:rsidRDefault="00E3715C">
            <w:r>
              <w:t>西向</w:t>
            </w:r>
          </w:p>
        </w:tc>
        <w:tc>
          <w:tcPr>
            <w:tcW w:w="2150" w:type="dxa"/>
            <w:vAlign w:val="center"/>
          </w:tcPr>
          <w:p w14:paraId="29ABED49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43BACD68" w14:textId="77777777" w:rsidR="002F27F7" w:rsidRDefault="00E3715C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7066D7FC" w14:textId="77777777" w:rsidR="002F27F7" w:rsidRDefault="00E3715C">
            <w:r>
              <w:t>SD≤0.80</w:t>
            </w:r>
          </w:p>
        </w:tc>
        <w:tc>
          <w:tcPr>
            <w:tcW w:w="1131" w:type="dxa"/>
            <w:vAlign w:val="center"/>
          </w:tcPr>
          <w:p w14:paraId="3478CA2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2C0F14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0CB71B1" w14:textId="77777777" w:rsidR="002F27F7" w:rsidRDefault="002F27F7"/>
        </w:tc>
        <w:tc>
          <w:tcPr>
            <w:tcW w:w="2150" w:type="dxa"/>
            <w:vAlign w:val="center"/>
          </w:tcPr>
          <w:p w14:paraId="57D56D97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1DA0EF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57D4D7D" w14:textId="77777777" w:rsidR="002F27F7" w:rsidRDefault="002F27F7"/>
        </w:tc>
        <w:tc>
          <w:tcPr>
            <w:tcW w:w="1131" w:type="dxa"/>
            <w:vAlign w:val="center"/>
          </w:tcPr>
          <w:p w14:paraId="03125E8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970286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EF600C5" w14:textId="77777777" w:rsidR="002F27F7" w:rsidRDefault="002F27F7"/>
        </w:tc>
        <w:tc>
          <w:tcPr>
            <w:tcW w:w="2150" w:type="dxa"/>
            <w:vAlign w:val="center"/>
          </w:tcPr>
          <w:p w14:paraId="6E8888C3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06F3A32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BC6711F" w14:textId="77777777" w:rsidR="002F27F7" w:rsidRDefault="002F27F7"/>
        </w:tc>
        <w:tc>
          <w:tcPr>
            <w:tcW w:w="1131" w:type="dxa"/>
            <w:vAlign w:val="center"/>
          </w:tcPr>
          <w:p w14:paraId="16EE925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5D5A20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ECA1437" w14:textId="77777777" w:rsidR="002F27F7" w:rsidRDefault="002F27F7"/>
        </w:tc>
        <w:tc>
          <w:tcPr>
            <w:tcW w:w="2150" w:type="dxa"/>
            <w:vAlign w:val="center"/>
          </w:tcPr>
          <w:p w14:paraId="697648EF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9D8F98C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3EA7250" w14:textId="77777777" w:rsidR="002F27F7" w:rsidRDefault="002F27F7"/>
        </w:tc>
        <w:tc>
          <w:tcPr>
            <w:tcW w:w="1131" w:type="dxa"/>
            <w:vAlign w:val="center"/>
          </w:tcPr>
          <w:p w14:paraId="243023A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E8B595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FB5BBE3" w14:textId="77777777" w:rsidR="002F27F7" w:rsidRDefault="002F27F7"/>
        </w:tc>
        <w:tc>
          <w:tcPr>
            <w:tcW w:w="2150" w:type="dxa"/>
            <w:vAlign w:val="center"/>
          </w:tcPr>
          <w:p w14:paraId="09F5C909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52E2261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E9C159" w14:textId="77777777" w:rsidR="002F27F7" w:rsidRDefault="002F27F7"/>
        </w:tc>
        <w:tc>
          <w:tcPr>
            <w:tcW w:w="1131" w:type="dxa"/>
            <w:vAlign w:val="center"/>
          </w:tcPr>
          <w:p w14:paraId="33AB529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23C784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2EF688C" w14:textId="77777777" w:rsidR="002F27F7" w:rsidRDefault="002F27F7"/>
        </w:tc>
        <w:tc>
          <w:tcPr>
            <w:tcW w:w="2150" w:type="dxa"/>
            <w:vAlign w:val="center"/>
          </w:tcPr>
          <w:p w14:paraId="458AAC0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3F7962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C498800" w14:textId="77777777" w:rsidR="002F27F7" w:rsidRDefault="002F27F7"/>
        </w:tc>
        <w:tc>
          <w:tcPr>
            <w:tcW w:w="1131" w:type="dxa"/>
            <w:vAlign w:val="center"/>
          </w:tcPr>
          <w:p w14:paraId="2BF35CD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9D5D98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4DFC231" w14:textId="77777777" w:rsidR="002F27F7" w:rsidRDefault="002F27F7"/>
        </w:tc>
        <w:tc>
          <w:tcPr>
            <w:tcW w:w="2150" w:type="dxa"/>
            <w:vAlign w:val="center"/>
          </w:tcPr>
          <w:p w14:paraId="2729AFB0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545BD4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F7ABABC" w14:textId="77777777" w:rsidR="002F27F7" w:rsidRDefault="002F27F7"/>
        </w:tc>
        <w:tc>
          <w:tcPr>
            <w:tcW w:w="1131" w:type="dxa"/>
            <w:vAlign w:val="center"/>
          </w:tcPr>
          <w:p w14:paraId="025AA0C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7BE69B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C0668C8" w14:textId="77777777" w:rsidR="002F27F7" w:rsidRDefault="002F27F7"/>
        </w:tc>
        <w:tc>
          <w:tcPr>
            <w:tcW w:w="2150" w:type="dxa"/>
            <w:vAlign w:val="center"/>
          </w:tcPr>
          <w:p w14:paraId="2CEEAA9B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5B13D001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21F8C15" w14:textId="77777777" w:rsidR="002F27F7" w:rsidRDefault="002F27F7"/>
        </w:tc>
        <w:tc>
          <w:tcPr>
            <w:tcW w:w="1131" w:type="dxa"/>
            <w:vAlign w:val="center"/>
          </w:tcPr>
          <w:p w14:paraId="2F4DD3A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7AEF63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EEA7177" w14:textId="77777777" w:rsidR="002F27F7" w:rsidRDefault="002F27F7"/>
        </w:tc>
        <w:tc>
          <w:tcPr>
            <w:tcW w:w="2150" w:type="dxa"/>
            <w:vAlign w:val="center"/>
          </w:tcPr>
          <w:p w14:paraId="430FAFDB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4BDA454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FA114D5" w14:textId="77777777" w:rsidR="002F27F7" w:rsidRDefault="002F27F7"/>
        </w:tc>
        <w:tc>
          <w:tcPr>
            <w:tcW w:w="1131" w:type="dxa"/>
            <w:vAlign w:val="center"/>
          </w:tcPr>
          <w:p w14:paraId="31A8E6E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09AD84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E29AFEB" w14:textId="77777777" w:rsidR="002F27F7" w:rsidRDefault="002F27F7"/>
        </w:tc>
        <w:tc>
          <w:tcPr>
            <w:tcW w:w="2150" w:type="dxa"/>
            <w:vAlign w:val="center"/>
          </w:tcPr>
          <w:p w14:paraId="304EACD4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55490E6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EBAEAB2" w14:textId="77777777" w:rsidR="002F27F7" w:rsidRDefault="002F27F7"/>
        </w:tc>
        <w:tc>
          <w:tcPr>
            <w:tcW w:w="1131" w:type="dxa"/>
            <w:vAlign w:val="center"/>
          </w:tcPr>
          <w:p w14:paraId="13CAA7F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3F9A2D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F68911C" w14:textId="77777777" w:rsidR="002F27F7" w:rsidRDefault="002F27F7"/>
        </w:tc>
        <w:tc>
          <w:tcPr>
            <w:tcW w:w="2150" w:type="dxa"/>
            <w:vAlign w:val="center"/>
          </w:tcPr>
          <w:p w14:paraId="5993AD2C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1674E3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32FAC81" w14:textId="77777777" w:rsidR="002F27F7" w:rsidRDefault="002F27F7"/>
        </w:tc>
        <w:tc>
          <w:tcPr>
            <w:tcW w:w="1131" w:type="dxa"/>
            <w:vAlign w:val="center"/>
          </w:tcPr>
          <w:p w14:paraId="16F9B0A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C7ECA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E92591" w14:textId="77777777" w:rsidR="002F27F7" w:rsidRDefault="002F27F7"/>
        </w:tc>
        <w:tc>
          <w:tcPr>
            <w:tcW w:w="2150" w:type="dxa"/>
            <w:vAlign w:val="center"/>
          </w:tcPr>
          <w:p w14:paraId="7D52F122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1F98DC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DC1D368" w14:textId="77777777" w:rsidR="002F27F7" w:rsidRDefault="002F27F7"/>
        </w:tc>
        <w:tc>
          <w:tcPr>
            <w:tcW w:w="1131" w:type="dxa"/>
            <w:vAlign w:val="center"/>
          </w:tcPr>
          <w:p w14:paraId="5FD7FFD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02B782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734F3F4" w14:textId="77777777" w:rsidR="002F27F7" w:rsidRDefault="002F27F7"/>
        </w:tc>
        <w:tc>
          <w:tcPr>
            <w:tcW w:w="2150" w:type="dxa"/>
            <w:vAlign w:val="center"/>
          </w:tcPr>
          <w:p w14:paraId="357FA724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D3BDF3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CEEA088" w14:textId="77777777" w:rsidR="002F27F7" w:rsidRDefault="002F27F7"/>
        </w:tc>
        <w:tc>
          <w:tcPr>
            <w:tcW w:w="1131" w:type="dxa"/>
            <w:vAlign w:val="center"/>
          </w:tcPr>
          <w:p w14:paraId="69918F1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8C039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EACD08C" w14:textId="77777777" w:rsidR="002F27F7" w:rsidRDefault="002F27F7"/>
        </w:tc>
        <w:tc>
          <w:tcPr>
            <w:tcW w:w="2150" w:type="dxa"/>
            <w:vAlign w:val="center"/>
          </w:tcPr>
          <w:p w14:paraId="76C97208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928A1C1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D244E7" w14:textId="77777777" w:rsidR="002F27F7" w:rsidRDefault="002F27F7"/>
        </w:tc>
        <w:tc>
          <w:tcPr>
            <w:tcW w:w="1131" w:type="dxa"/>
            <w:vAlign w:val="center"/>
          </w:tcPr>
          <w:p w14:paraId="1BAA18F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51D5FF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1734FA4" w14:textId="77777777" w:rsidR="002F27F7" w:rsidRDefault="002F27F7"/>
        </w:tc>
        <w:tc>
          <w:tcPr>
            <w:tcW w:w="2150" w:type="dxa"/>
            <w:vAlign w:val="center"/>
          </w:tcPr>
          <w:p w14:paraId="3FC3037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769EC7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5A1618D" w14:textId="77777777" w:rsidR="002F27F7" w:rsidRDefault="002F27F7"/>
        </w:tc>
        <w:tc>
          <w:tcPr>
            <w:tcW w:w="1131" w:type="dxa"/>
            <w:vAlign w:val="center"/>
          </w:tcPr>
          <w:p w14:paraId="4B2853A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270A9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F77912" w14:textId="77777777" w:rsidR="002F27F7" w:rsidRDefault="002F27F7"/>
        </w:tc>
        <w:tc>
          <w:tcPr>
            <w:tcW w:w="2150" w:type="dxa"/>
            <w:vAlign w:val="center"/>
          </w:tcPr>
          <w:p w14:paraId="5AEC886C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F3A6BC1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F44A0C2" w14:textId="77777777" w:rsidR="002F27F7" w:rsidRDefault="002F27F7"/>
        </w:tc>
        <w:tc>
          <w:tcPr>
            <w:tcW w:w="1131" w:type="dxa"/>
            <w:vAlign w:val="center"/>
          </w:tcPr>
          <w:p w14:paraId="46D7FD8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072F0F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FCD8902" w14:textId="77777777" w:rsidR="002F27F7" w:rsidRDefault="002F27F7"/>
        </w:tc>
        <w:tc>
          <w:tcPr>
            <w:tcW w:w="2150" w:type="dxa"/>
            <w:vAlign w:val="center"/>
          </w:tcPr>
          <w:p w14:paraId="6B0E093C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1485382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C75B93" w14:textId="77777777" w:rsidR="002F27F7" w:rsidRDefault="002F27F7"/>
        </w:tc>
        <w:tc>
          <w:tcPr>
            <w:tcW w:w="1131" w:type="dxa"/>
            <w:vAlign w:val="center"/>
          </w:tcPr>
          <w:p w14:paraId="5C10ED7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533065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93A59A" w14:textId="77777777" w:rsidR="002F27F7" w:rsidRDefault="002F27F7"/>
        </w:tc>
        <w:tc>
          <w:tcPr>
            <w:tcW w:w="2150" w:type="dxa"/>
            <w:vAlign w:val="center"/>
          </w:tcPr>
          <w:p w14:paraId="4F44C54F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1C5242A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AD43ADE" w14:textId="77777777" w:rsidR="002F27F7" w:rsidRDefault="002F27F7"/>
        </w:tc>
        <w:tc>
          <w:tcPr>
            <w:tcW w:w="1131" w:type="dxa"/>
            <w:vAlign w:val="center"/>
          </w:tcPr>
          <w:p w14:paraId="5AE3189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5814E0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86F4E6" w14:textId="77777777" w:rsidR="002F27F7" w:rsidRDefault="002F27F7"/>
        </w:tc>
        <w:tc>
          <w:tcPr>
            <w:tcW w:w="2150" w:type="dxa"/>
            <w:vAlign w:val="center"/>
          </w:tcPr>
          <w:p w14:paraId="516DE55C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004D10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3D44592" w14:textId="77777777" w:rsidR="002F27F7" w:rsidRDefault="002F27F7"/>
        </w:tc>
        <w:tc>
          <w:tcPr>
            <w:tcW w:w="1131" w:type="dxa"/>
            <w:vAlign w:val="center"/>
          </w:tcPr>
          <w:p w14:paraId="117DE32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6BC054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C9C299A" w14:textId="77777777" w:rsidR="002F27F7" w:rsidRDefault="002F27F7"/>
        </w:tc>
        <w:tc>
          <w:tcPr>
            <w:tcW w:w="2150" w:type="dxa"/>
            <w:vAlign w:val="center"/>
          </w:tcPr>
          <w:p w14:paraId="3DF4F3D4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93AE1A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2EFDB79" w14:textId="77777777" w:rsidR="002F27F7" w:rsidRDefault="002F27F7"/>
        </w:tc>
        <w:tc>
          <w:tcPr>
            <w:tcW w:w="1131" w:type="dxa"/>
            <w:vAlign w:val="center"/>
          </w:tcPr>
          <w:p w14:paraId="26C38B1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E13F79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622CA9B" w14:textId="77777777" w:rsidR="002F27F7" w:rsidRDefault="002F27F7"/>
        </w:tc>
        <w:tc>
          <w:tcPr>
            <w:tcW w:w="2150" w:type="dxa"/>
            <w:vAlign w:val="center"/>
          </w:tcPr>
          <w:p w14:paraId="5FC39265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CD410B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924F7E" w14:textId="77777777" w:rsidR="002F27F7" w:rsidRDefault="002F27F7"/>
        </w:tc>
        <w:tc>
          <w:tcPr>
            <w:tcW w:w="1131" w:type="dxa"/>
            <w:vAlign w:val="center"/>
          </w:tcPr>
          <w:p w14:paraId="6E0056E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5A765C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F0D99D7" w14:textId="77777777" w:rsidR="002F27F7" w:rsidRDefault="002F27F7"/>
        </w:tc>
        <w:tc>
          <w:tcPr>
            <w:tcW w:w="2150" w:type="dxa"/>
            <w:vAlign w:val="center"/>
          </w:tcPr>
          <w:p w14:paraId="47D3CC55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352C33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9177211" w14:textId="77777777" w:rsidR="002F27F7" w:rsidRDefault="002F27F7"/>
        </w:tc>
        <w:tc>
          <w:tcPr>
            <w:tcW w:w="1131" w:type="dxa"/>
            <w:vAlign w:val="center"/>
          </w:tcPr>
          <w:p w14:paraId="537FB74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868911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1F95418" w14:textId="77777777" w:rsidR="002F27F7" w:rsidRDefault="002F27F7"/>
        </w:tc>
        <w:tc>
          <w:tcPr>
            <w:tcW w:w="2150" w:type="dxa"/>
            <w:vAlign w:val="center"/>
          </w:tcPr>
          <w:p w14:paraId="351C08C4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0F891E3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A583996" w14:textId="77777777" w:rsidR="002F27F7" w:rsidRDefault="002F27F7"/>
        </w:tc>
        <w:tc>
          <w:tcPr>
            <w:tcW w:w="1131" w:type="dxa"/>
            <w:vAlign w:val="center"/>
          </w:tcPr>
          <w:p w14:paraId="45A5E5A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2110ED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93BDA8" w14:textId="77777777" w:rsidR="002F27F7" w:rsidRDefault="002F27F7"/>
        </w:tc>
        <w:tc>
          <w:tcPr>
            <w:tcW w:w="2150" w:type="dxa"/>
            <w:vAlign w:val="center"/>
          </w:tcPr>
          <w:p w14:paraId="74DFB1BE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44B2AC7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58E9D4F" w14:textId="77777777" w:rsidR="002F27F7" w:rsidRDefault="002F27F7"/>
        </w:tc>
        <w:tc>
          <w:tcPr>
            <w:tcW w:w="1131" w:type="dxa"/>
            <w:vAlign w:val="center"/>
          </w:tcPr>
          <w:p w14:paraId="1B3597E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EA8850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3746352" w14:textId="77777777" w:rsidR="002F27F7" w:rsidRDefault="002F27F7"/>
        </w:tc>
        <w:tc>
          <w:tcPr>
            <w:tcW w:w="2150" w:type="dxa"/>
            <w:vAlign w:val="center"/>
          </w:tcPr>
          <w:p w14:paraId="73130040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AFD91A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CCAB8EC" w14:textId="77777777" w:rsidR="002F27F7" w:rsidRDefault="002F27F7"/>
        </w:tc>
        <w:tc>
          <w:tcPr>
            <w:tcW w:w="1131" w:type="dxa"/>
            <w:vAlign w:val="center"/>
          </w:tcPr>
          <w:p w14:paraId="7825011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ADDB63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2047978" w14:textId="77777777" w:rsidR="002F27F7" w:rsidRDefault="002F27F7"/>
        </w:tc>
        <w:tc>
          <w:tcPr>
            <w:tcW w:w="2150" w:type="dxa"/>
            <w:vAlign w:val="center"/>
          </w:tcPr>
          <w:p w14:paraId="60B4CA35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2BE366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39335B" w14:textId="77777777" w:rsidR="002F27F7" w:rsidRDefault="002F27F7"/>
        </w:tc>
        <w:tc>
          <w:tcPr>
            <w:tcW w:w="1131" w:type="dxa"/>
            <w:vAlign w:val="center"/>
          </w:tcPr>
          <w:p w14:paraId="7B73F72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83FA45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6A4190D" w14:textId="77777777" w:rsidR="002F27F7" w:rsidRDefault="002F27F7"/>
        </w:tc>
        <w:tc>
          <w:tcPr>
            <w:tcW w:w="2150" w:type="dxa"/>
            <w:vAlign w:val="center"/>
          </w:tcPr>
          <w:p w14:paraId="3061BCA0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08E02B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30C0AD7" w14:textId="77777777" w:rsidR="002F27F7" w:rsidRDefault="002F27F7"/>
        </w:tc>
        <w:tc>
          <w:tcPr>
            <w:tcW w:w="1131" w:type="dxa"/>
            <w:vAlign w:val="center"/>
          </w:tcPr>
          <w:p w14:paraId="1008AF7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D8216D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90AE70" w14:textId="77777777" w:rsidR="002F27F7" w:rsidRDefault="002F27F7"/>
        </w:tc>
        <w:tc>
          <w:tcPr>
            <w:tcW w:w="2150" w:type="dxa"/>
            <w:vAlign w:val="center"/>
          </w:tcPr>
          <w:p w14:paraId="55810329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1631B21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21495A8" w14:textId="77777777" w:rsidR="002F27F7" w:rsidRDefault="002F27F7"/>
        </w:tc>
        <w:tc>
          <w:tcPr>
            <w:tcW w:w="1131" w:type="dxa"/>
            <w:vAlign w:val="center"/>
          </w:tcPr>
          <w:p w14:paraId="4ABE319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35EE78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2B443C1" w14:textId="77777777" w:rsidR="002F27F7" w:rsidRDefault="002F27F7"/>
        </w:tc>
        <w:tc>
          <w:tcPr>
            <w:tcW w:w="2150" w:type="dxa"/>
            <w:vAlign w:val="center"/>
          </w:tcPr>
          <w:p w14:paraId="5897F564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58ADD29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751D30" w14:textId="77777777" w:rsidR="002F27F7" w:rsidRDefault="002F27F7"/>
        </w:tc>
        <w:tc>
          <w:tcPr>
            <w:tcW w:w="1131" w:type="dxa"/>
            <w:vAlign w:val="center"/>
          </w:tcPr>
          <w:p w14:paraId="6AED799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FF8974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AE422B1" w14:textId="77777777" w:rsidR="002F27F7" w:rsidRDefault="002F27F7"/>
        </w:tc>
        <w:tc>
          <w:tcPr>
            <w:tcW w:w="2150" w:type="dxa"/>
            <w:vAlign w:val="center"/>
          </w:tcPr>
          <w:p w14:paraId="7D13D08A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7C34421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BD7F485" w14:textId="77777777" w:rsidR="002F27F7" w:rsidRDefault="002F27F7"/>
        </w:tc>
        <w:tc>
          <w:tcPr>
            <w:tcW w:w="1131" w:type="dxa"/>
            <w:vAlign w:val="center"/>
          </w:tcPr>
          <w:p w14:paraId="26CC8AE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45175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ECF7752" w14:textId="77777777" w:rsidR="002F27F7" w:rsidRDefault="002F27F7"/>
        </w:tc>
        <w:tc>
          <w:tcPr>
            <w:tcW w:w="2150" w:type="dxa"/>
            <w:vAlign w:val="center"/>
          </w:tcPr>
          <w:p w14:paraId="08217569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6A1F0D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DA1750D" w14:textId="77777777" w:rsidR="002F27F7" w:rsidRDefault="002F27F7"/>
        </w:tc>
        <w:tc>
          <w:tcPr>
            <w:tcW w:w="1131" w:type="dxa"/>
            <w:vAlign w:val="center"/>
          </w:tcPr>
          <w:p w14:paraId="06141A6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2B79FB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19C3F9E" w14:textId="77777777" w:rsidR="002F27F7" w:rsidRDefault="002F27F7"/>
        </w:tc>
        <w:tc>
          <w:tcPr>
            <w:tcW w:w="2150" w:type="dxa"/>
            <w:vAlign w:val="center"/>
          </w:tcPr>
          <w:p w14:paraId="324144ED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CFDF83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6290239" w14:textId="77777777" w:rsidR="002F27F7" w:rsidRDefault="002F27F7"/>
        </w:tc>
        <w:tc>
          <w:tcPr>
            <w:tcW w:w="1131" w:type="dxa"/>
            <w:vAlign w:val="center"/>
          </w:tcPr>
          <w:p w14:paraId="6E46F1D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710A2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977F425" w14:textId="77777777" w:rsidR="002F27F7" w:rsidRDefault="002F27F7"/>
        </w:tc>
        <w:tc>
          <w:tcPr>
            <w:tcW w:w="2150" w:type="dxa"/>
            <w:vAlign w:val="center"/>
          </w:tcPr>
          <w:p w14:paraId="19DE0B28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65EBD9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B9C55AC" w14:textId="77777777" w:rsidR="002F27F7" w:rsidRDefault="002F27F7"/>
        </w:tc>
        <w:tc>
          <w:tcPr>
            <w:tcW w:w="1131" w:type="dxa"/>
            <w:vAlign w:val="center"/>
          </w:tcPr>
          <w:p w14:paraId="278F7F3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0677C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34C91A" w14:textId="77777777" w:rsidR="002F27F7" w:rsidRDefault="002F27F7"/>
        </w:tc>
        <w:tc>
          <w:tcPr>
            <w:tcW w:w="2150" w:type="dxa"/>
            <w:vAlign w:val="center"/>
          </w:tcPr>
          <w:p w14:paraId="5813D48B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0BCDBA2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E6A5176" w14:textId="77777777" w:rsidR="002F27F7" w:rsidRDefault="002F27F7"/>
        </w:tc>
        <w:tc>
          <w:tcPr>
            <w:tcW w:w="1131" w:type="dxa"/>
            <w:vAlign w:val="center"/>
          </w:tcPr>
          <w:p w14:paraId="7FC4150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8698D2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D1DDF3B" w14:textId="77777777" w:rsidR="002F27F7" w:rsidRDefault="002F27F7"/>
        </w:tc>
        <w:tc>
          <w:tcPr>
            <w:tcW w:w="2150" w:type="dxa"/>
            <w:vAlign w:val="center"/>
          </w:tcPr>
          <w:p w14:paraId="3E09AEA7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47E1CC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23C009" w14:textId="77777777" w:rsidR="002F27F7" w:rsidRDefault="002F27F7"/>
        </w:tc>
        <w:tc>
          <w:tcPr>
            <w:tcW w:w="1131" w:type="dxa"/>
            <w:vAlign w:val="center"/>
          </w:tcPr>
          <w:p w14:paraId="078AF1C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F6F453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459A7D5" w14:textId="77777777" w:rsidR="002F27F7" w:rsidRDefault="002F27F7"/>
        </w:tc>
        <w:tc>
          <w:tcPr>
            <w:tcW w:w="2150" w:type="dxa"/>
            <w:vAlign w:val="center"/>
          </w:tcPr>
          <w:p w14:paraId="7E883792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AC8C7C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3A54BA7" w14:textId="77777777" w:rsidR="002F27F7" w:rsidRDefault="002F27F7"/>
        </w:tc>
        <w:tc>
          <w:tcPr>
            <w:tcW w:w="1131" w:type="dxa"/>
            <w:vAlign w:val="center"/>
          </w:tcPr>
          <w:p w14:paraId="4754132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B756CC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C003FC" w14:textId="77777777" w:rsidR="002F27F7" w:rsidRDefault="002F27F7"/>
        </w:tc>
        <w:tc>
          <w:tcPr>
            <w:tcW w:w="2150" w:type="dxa"/>
            <w:vAlign w:val="center"/>
          </w:tcPr>
          <w:p w14:paraId="6365B7AE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504485F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FD378CA" w14:textId="77777777" w:rsidR="002F27F7" w:rsidRDefault="002F27F7"/>
        </w:tc>
        <w:tc>
          <w:tcPr>
            <w:tcW w:w="1131" w:type="dxa"/>
            <w:vAlign w:val="center"/>
          </w:tcPr>
          <w:p w14:paraId="1ECDE27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82F8CB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DA288A" w14:textId="77777777" w:rsidR="002F27F7" w:rsidRDefault="002F27F7"/>
        </w:tc>
        <w:tc>
          <w:tcPr>
            <w:tcW w:w="2150" w:type="dxa"/>
            <w:vAlign w:val="center"/>
          </w:tcPr>
          <w:p w14:paraId="46521CB6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57243F2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973DCB" w14:textId="77777777" w:rsidR="002F27F7" w:rsidRDefault="002F27F7"/>
        </w:tc>
        <w:tc>
          <w:tcPr>
            <w:tcW w:w="1131" w:type="dxa"/>
            <w:vAlign w:val="center"/>
          </w:tcPr>
          <w:p w14:paraId="592A55E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C664E0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336089E" w14:textId="77777777" w:rsidR="002F27F7" w:rsidRDefault="002F27F7"/>
        </w:tc>
        <w:tc>
          <w:tcPr>
            <w:tcW w:w="2150" w:type="dxa"/>
            <w:vAlign w:val="center"/>
          </w:tcPr>
          <w:p w14:paraId="2AF581D2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78228C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6281A7" w14:textId="77777777" w:rsidR="002F27F7" w:rsidRDefault="002F27F7"/>
        </w:tc>
        <w:tc>
          <w:tcPr>
            <w:tcW w:w="1131" w:type="dxa"/>
            <w:vAlign w:val="center"/>
          </w:tcPr>
          <w:p w14:paraId="2914C21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4DB0B6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BCB8D47" w14:textId="77777777" w:rsidR="002F27F7" w:rsidRDefault="002F27F7"/>
        </w:tc>
        <w:tc>
          <w:tcPr>
            <w:tcW w:w="2150" w:type="dxa"/>
            <w:vAlign w:val="center"/>
          </w:tcPr>
          <w:p w14:paraId="6AF79B81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815A55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74CFA6" w14:textId="77777777" w:rsidR="002F27F7" w:rsidRDefault="002F27F7"/>
        </w:tc>
        <w:tc>
          <w:tcPr>
            <w:tcW w:w="1131" w:type="dxa"/>
            <w:vAlign w:val="center"/>
          </w:tcPr>
          <w:p w14:paraId="694EF35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E2D1D0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5064DA" w14:textId="77777777" w:rsidR="002F27F7" w:rsidRDefault="002F27F7"/>
        </w:tc>
        <w:tc>
          <w:tcPr>
            <w:tcW w:w="2150" w:type="dxa"/>
            <w:vAlign w:val="center"/>
          </w:tcPr>
          <w:p w14:paraId="5139C627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073A08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EE25D7E" w14:textId="77777777" w:rsidR="002F27F7" w:rsidRDefault="002F27F7"/>
        </w:tc>
        <w:tc>
          <w:tcPr>
            <w:tcW w:w="1131" w:type="dxa"/>
            <w:vAlign w:val="center"/>
          </w:tcPr>
          <w:p w14:paraId="2D298DA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301CD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3C0A1EB" w14:textId="77777777" w:rsidR="002F27F7" w:rsidRDefault="002F27F7"/>
        </w:tc>
        <w:tc>
          <w:tcPr>
            <w:tcW w:w="2150" w:type="dxa"/>
            <w:vAlign w:val="center"/>
          </w:tcPr>
          <w:p w14:paraId="60106333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FBA898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23AA608" w14:textId="77777777" w:rsidR="002F27F7" w:rsidRDefault="002F27F7"/>
        </w:tc>
        <w:tc>
          <w:tcPr>
            <w:tcW w:w="1131" w:type="dxa"/>
            <w:vAlign w:val="center"/>
          </w:tcPr>
          <w:p w14:paraId="7F005E5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0148CA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CCFAABD" w14:textId="77777777" w:rsidR="002F27F7" w:rsidRDefault="002F27F7"/>
        </w:tc>
        <w:tc>
          <w:tcPr>
            <w:tcW w:w="2150" w:type="dxa"/>
            <w:vAlign w:val="center"/>
          </w:tcPr>
          <w:p w14:paraId="75D602CD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E36734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9F1278E" w14:textId="77777777" w:rsidR="002F27F7" w:rsidRDefault="002F27F7"/>
        </w:tc>
        <w:tc>
          <w:tcPr>
            <w:tcW w:w="1131" w:type="dxa"/>
            <w:vAlign w:val="center"/>
          </w:tcPr>
          <w:p w14:paraId="33877EB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1A083C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F6453D5" w14:textId="77777777" w:rsidR="002F27F7" w:rsidRDefault="002F27F7"/>
        </w:tc>
        <w:tc>
          <w:tcPr>
            <w:tcW w:w="2150" w:type="dxa"/>
            <w:vAlign w:val="center"/>
          </w:tcPr>
          <w:p w14:paraId="26F0EDB8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3DC6F6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ABA2A8" w14:textId="77777777" w:rsidR="002F27F7" w:rsidRDefault="002F27F7"/>
        </w:tc>
        <w:tc>
          <w:tcPr>
            <w:tcW w:w="1131" w:type="dxa"/>
            <w:vAlign w:val="center"/>
          </w:tcPr>
          <w:p w14:paraId="658BDCB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EF049E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5ECFEFA" w14:textId="77777777" w:rsidR="002F27F7" w:rsidRDefault="002F27F7"/>
        </w:tc>
        <w:tc>
          <w:tcPr>
            <w:tcW w:w="2150" w:type="dxa"/>
            <w:vAlign w:val="center"/>
          </w:tcPr>
          <w:p w14:paraId="2FFE9CCE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55D2587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198879B" w14:textId="77777777" w:rsidR="002F27F7" w:rsidRDefault="002F27F7"/>
        </w:tc>
        <w:tc>
          <w:tcPr>
            <w:tcW w:w="1131" w:type="dxa"/>
            <w:vAlign w:val="center"/>
          </w:tcPr>
          <w:p w14:paraId="5396E58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BFA005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510541" w14:textId="77777777" w:rsidR="002F27F7" w:rsidRDefault="002F27F7"/>
        </w:tc>
        <w:tc>
          <w:tcPr>
            <w:tcW w:w="2150" w:type="dxa"/>
            <w:vAlign w:val="center"/>
          </w:tcPr>
          <w:p w14:paraId="164367A2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32EB5D3C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A64A729" w14:textId="77777777" w:rsidR="002F27F7" w:rsidRDefault="002F27F7"/>
        </w:tc>
        <w:tc>
          <w:tcPr>
            <w:tcW w:w="1131" w:type="dxa"/>
            <w:vAlign w:val="center"/>
          </w:tcPr>
          <w:p w14:paraId="526D73A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C1A6B5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0EBF86C" w14:textId="77777777" w:rsidR="002F27F7" w:rsidRDefault="002F27F7"/>
        </w:tc>
        <w:tc>
          <w:tcPr>
            <w:tcW w:w="2150" w:type="dxa"/>
            <w:vAlign w:val="center"/>
          </w:tcPr>
          <w:p w14:paraId="07A639E1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F071CC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E7759B" w14:textId="77777777" w:rsidR="002F27F7" w:rsidRDefault="002F27F7"/>
        </w:tc>
        <w:tc>
          <w:tcPr>
            <w:tcW w:w="1131" w:type="dxa"/>
            <w:vAlign w:val="center"/>
          </w:tcPr>
          <w:p w14:paraId="30976C1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8D7F9A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C9509A0" w14:textId="77777777" w:rsidR="002F27F7" w:rsidRDefault="002F27F7"/>
        </w:tc>
        <w:tc>
          <w:tcPr>
            <w:tcW w:w="2150" w:type="dxa"/>
            <w:vAlign w:val="center"/>
          </w:tcPr>
          <w:p w14:paraId="5C9F263A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08A568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625B875" w14:textId="77777777" w:rsidR="002F27F7" w:rsidRDefault="002F27F7"/>
        </w:tc>
        <w:tc>
          <w:tcPr>
            <w:tcW w:w="1131" w:type="dxa"/>
            <w:vAlign w:val="center"/>
          </w:tcPr>
          <w:p w14:paraId="6022245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CBF873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91B81D" w14:textId="77777777" w:rsidR="002F27F7" w:rsidRDefault="002F27F7"/>
        </w:tc>
        <w:tc>
          <w:tcPr>
            <w:tcW w:w="2150" w:type="dxa"/>
            <w:vAlign w:val="center"/>
          </w:tcPr>
          <w:p w14:paraId="615103B4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C08020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A43C1FB" w14:textId="77777777" w:rsidR="002F27F7" w:rsidRDefault="002F27F7"/>
        </w:tc>
        <w:tc>
          <w:tcPr>
            <w:tcW w:w="1131" w:type="dxa"/>
            <w:vAlign w:val="center"/>
          </w:tcPr>
          <w:p w14:paraId="74758D6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CAC407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AB3CD5B" w14:textId="77777777" w:rsidR="002F27F7" w:rsidRDefault="002F27F7"/>
        </w:tc>
        <w:tc>
          <w:tcPr>
            <w:tcW w:w="2150" w:type="dxa"/>
            <w:vAlign w:val="center"/>
          </w:tcPr>
          <w:p w14:paraId="1ED9FD9E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2BE35CE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C700733" w14:textId="77777777" w:rsidR="002F27F7" w:rsidRDefault="002F27F7"/>
        </w:tc>
        <w:tc>
          <w:tcPr>
            <w:tcW w:w="1131" w:type="dxa"/>
            <w:vAlign w:val="center"/>
          </w:tcPr>
          <w:p w14:paraId="00D0FDF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C0DAE0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7326E4D" w14:textId="77777777" w:rsidR="002F27F7" w:rsidRDefault="002F27F7"/>
        </w:tc>
        <w:tc>
          <w:tcPr>
            <w:tcW w:w="2150" w:type="dxa"/>
            <w:vAlign w:val="center"/>
          </w:tcPr>
          <w:p w14:paraId="54BE473B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2BF724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5910C4E" w14:textId="77777777" w:rsidR="002F27F7" w:rsidRDefault="002F27F7"/>
        </w:tc>
        <w:tc>
          <w:tcPr>
            <w:tcW w:w="1131" w:type="dxa"/>
            <w:vAlign w:val="center"/>
          </w:tcPr>
          <w:p w14:paraId="4891CA6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7B857A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3D909C5" w14:textId="77777777" w:rsidR="002F27F7" w:rsidRDefault="002F27F7"/>
        </w:tc>
        <w:tc>
          <w:tcPr>
            <w:tcW w:w="2150" w:type="dxa"/>
            <w:vAlign w:val="center"/>
          </w:tcPr>
          <w:p w14:paraId="4858A741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C15368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DA2261" w14:textId="77777777" w:rsidR="002F27F7" w:rsidRDefault="002F27F7"/>
        </w:tc>
        <w:tc>
          <w:tcPr>
            <w:tcW w:w="1131" w:type="dxa"/>
            <w:vAlign w:val="center"/>
          </w:tcPr>
          <w:p w14:paraId="5F65995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46CA7B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0677BB" w14:textId="77777777" w:rsidR="002F27F7" w:rsidRDefault="002F27F7"/>
        </w:tc>
        <w:tc>
          <w:tcPr>
            <w:tcW w:w="2150" w:type="dxa"/>
            <w:vAlign w:val="center"/>
          </w:tcPr>
          <w:p w14:paraId="512C1C45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4456D0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740627" w14:textId="77777777" w:rsidR="002F27F7" w:rsidRDefault="002F27F7"/>
        </w:tc>
        <w:tc>
          <w:tcPr>
            <w:tcW w:w="1131" w:type="dxa"/>
            <w:vAlign w:val="center"/>
          </w:tcPr>
          <w:p w14:paraId="7C1CB58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3BE5D7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6B6084" w14:textId="77777777" w:rsidR="002F27F7" w:rsidRDefault="002F27F7"/>
        </w:tc>
        <w:tc>
          <w:tcPr>
            <w:tcW w:w="2150" w:type="dxa"/>
            <w:vAlign w:val="center"/>
          </w:tcPr>
          <w:p w14:paraId="3D62689E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035445E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30958FF" w14:textId="77777777" w:rsidR="002F27F7" w:rsidRDefault="002F27F7"/>
        </w:tc>
        <w:tc>
          <w:tcPr>
            <w:tcW w:w="1131" w:type="dxa"/>
            <w:vAlign w:val="center"/>
          </w:tcPr>
          <w:p w14:paraId="28A8187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F43D57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913D9AC" w14:textId="77777777" w:rsidR="002F27F7" w:rsidRDefault="002F27F7"/>
        </w:tc>
        <w:tc>
          <w:tcPr>
            <w:tcW w:w="2150" w:type="dxa"/>
            <w:vAlign w:val="center"/>
          </w:tcPr>
          <w:p w14:paraId="19926D9C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183B02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409574D" w14:textId="77777777" w:rsidR="002F27F7" w:rsidRDefault="002F27F7"/>
        </w:tc>
        <w:tc>
          <w:tcPr>
            <w:tcW w:w="1131" w:type="dxa"/>
            <w:vAlign w:val="center"/>
          </w:tcPr>
          <w:p w14:paraId="0567195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7B2634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8609B7B" w14:textId="77777777" w:rsidR="002F27F7" w:rsidRDefault="002F27F7"/>
        </w:tc>
        <w:tc>
          <w:tcPr>
            <w:tcW w:w="2150" w:type="dxa"/>
            <w:vAlign w:val="center"/>
          </w:tcPr>
          <w:p w14:paraId="3D399D71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659D72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9F2073" w14:textId="77777777" w:rsidR="002F27F7" w:rsidRDefault="002F27F7"/>
        </w:tc>
        <w:tc>
          <w:tcPr>
            <w:tcW w:w="1131" w:type="dxa"/>
            <w:vAlign w:val="center"/>
          </w:tcPr>
          <w:p w14:paraId="36ACA13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CC5845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9649AB" w14:textId="77777777" w:rsidR="002F27F7" w:rsidRDefault="002F27F7"/>
        </w:tc>
        <w:tc>
          <w:tcPr>
            <w:tcW w:w="2150" w:type="dxa"/>
            <w:vAlign w:val="center"/>
          </w:tcPr>
          <w:p w14:paraId="6D950088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0842525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5D09CC" w14:textId="77777777" w:rsidR="002F27F7" w:rsidRDefault="002F27F7"/>
        </w:tc>
        <w:tc>
          <w:tcPr>
            <w:tcW w:w="1131" w:type="dxa"/>
            <w:vAlign w:val="center"/>
          </w:tcPr>
          <w:p w14:paraId="534DDA8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F1E11E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07233B9" w14:textId="77777777" w:rsidR="002F27F7" w:rsidRDefault="002F27F7"/>
        </w:tc>
        <w:tc>
          <w:tcPr>
            <w:tcW w:w="2150" w:type="dxa"/>
            <w:vAlign w:val="center"/>
          </w:tcPr>
          <w:p w14:paraId="68373CD0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A24D41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E9A96F" w14:textId="77777777" w:rsidR="002F27F7" w:rsidRDefault="002F27F7"/>
        </w:tc>
        <w:tc>
          <w:tcPr>
            <w:tcW w:w="1131" w:type="dxa"/>
            <w:vAlign w:val="center"/>
          </w:tcPr>
          <w:p w14:paraId="5C15E5C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5037D2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FA1FE12" w14:textId="77777777" w:rsidR="002F27F7" w:rsidRDefault="002F27F7"/>
        </w:tc>
        <w:tc>
          <w:tcPr>
            <w:tcW w:w="2150" w:type="dxa"/>
            <w:vAlign w:val="center"/>
          </w:tcPr>
          <w:p w14:paraId="149CDDFF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0FD30D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C487516" w14:textId="77777777" w:rsidR="002F27F7" w:rsidRDefault="002F27F7"/>
        </w:tc>
        <w:tc>
          <w:tcPr>
            <w:tcW w:w="1131" w:type="dxa"/>
            <w:vAlign w:val="center"/>
          </w:tcPr>
          <w:p w14:paraId="32C0AEE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46B4BB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1E5572D" w14:textId="77777777" w:rsidR="002F27F7" w:rsidRDefault="002F27F7"/>
        </w:tc>
        <w:tc>
          <w:tcPr>
            <w:tcW w:w="2150" w:type="dxa"/>
            <w:vAlign w:val="center"/>
          </w:tcPr>
          <w:p w14:paraId="264E258D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F0361A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FC5E576" w14:textId="77777777" w:rsidR="002F27F7" w:rsidRDefault="002F27F7"/>
        </w:tc>
        <w:tc>
          <w:tcPr>
            <w:tcW w:w="1131" w:type="dxa"/>
            <w:vAlign w:val="center"/>
          </w:tcPr>
          <w:p w14:paraId="4600B6A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34B926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450778" w14:textId="77777777" w:rsidR="002F27F7" w:rsidRDefault="002F27F7"/>
        </w:tc>
        <w:tc>
          <w:tcPr>
            <w:tcW w:w="2150" w:type="dxa"/>
            <w:vAlign w:val="center"/>
          </w:tcPr>
          <w:p w14:paraId="4A3C6BD2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0B01405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A0E1668" w14:textId="77777777" w:rsidR="002F27F7" w:rsidRDefault="002F27F7"/>
        </w:tc>
        <w:tc>
          <w:tcPr>
            <w:tcW w:w="1131" w:type="dxa"/>
            <w:vAlign w:val="center"/>
          </w:tcPr>
          <w:p w14:paraId="197E749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0550E7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53C798C" w14:textId="77777777" w:rsidR="002F27F7" w:rsidRDefault="002F27F7"/>
        </w:tc>
        <w:tc>
          <w:tcPr>
            <w:tcW w:w="2150" w:type="dxa"/>
            <w:vAlign w:val="center"/>
          </w:tcPr>
          <w:p w14:paraId="1C0FBA91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27503D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E208380" w14:textId="77777777" w:rsidR="002F27F7" w:rsidRDefault="002F27F7"/>
        </w:tc>
        <w:tc>
          <w:tcPr>
            <w:tcW w:w="1131" w:type="dxa"/>
            <w:vAlign w:val="center"/>
          </w:tcPr>
          <w:p w14:paraId="4061BB2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3BB5A4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A18185C" w14:textId="77777777" w:rsidR="002F27F7" w:rsidRDefault="002F27F7"/>
        </w:tc>
        <w:tc>
          <w:tcPr>
            <w:tcW w:w="2150" w:type="dxa"/>
            <w:vAlign w:val="center"/>
          </w:tcPr>
          <w:p w14:paraId="696B5F4E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734326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87EE8C0" w14:textId="77777777" w:rsidR="002F27F7" w:rsidRDefault="002F27F7"/>
        </w:tc>
        <w:tc>
          <w:tcPr>
            <w:tcW w:w="1131" w:type="dxa"/>
            <w:vAlign w:val="center"/>
          </w:tcPr>
          <w:p w14:paraId="07B3B1D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FC273E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8249D4" w14:textId="77777777" w:rsidR="002F27F7" w:rsidRDefault="002F27F7"/>
        </w:tc>
        <w:tc>
          <w:tcPr>
            <w:tcW w:w="2150" w:type="dxa"/>
            <w:vAlign w:val="center"/>
          </w:tcPr>
          <w:p w14:paraId="4257182B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246EE68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34DBE2" w14:textId="77777777" w:rsidR="002F27F7" w:rsidRDefault="002F27F7"/>
        </w:tc>
        <w:tc>
          <w:tcPr>
            <w:tcW w:w="1131" w:type="dxa"/>
            <w:vAlign w:val="center"/>
          </w:tcPr>
          <w:p w14:paraId="04E4274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D2A839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E63559" w14:textId="77777777" w:rsidR="002F27F7" w:rsidRDefault="002F27F7"/>
        </w:tc>
        <w:tc>
          <w:tcPr>
            <w:tcW w:w="2150" w:type="dxa"/>
            <w:vAlign w:val="center"/>
          </w:tcPr>
          <w:p w14:paraId="1799608A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7219535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0A010B1" w14:textId="77777777" w:rsidR="002F27F7" w:rsidRDefault="002F27F7"/>
        </w:tc>
        <w:tc>
          <w:tcPr>
            <w:tcW w:w="1131" w:type="dxa"/>
            <w:vAlign w:val="center"/>
          </w:tcPr>
          <w:p w14:paraId="27AD448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3A7F7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066F67" w14:textId="77777777" w:rsidR="002F27F7" w:rsidRDefault="002F27F7"/>
        </w:tc>
        <w:tc>
          <w:tcPr>
            <w:tcW w:w="2150" w:type="dxa"/>
            <w:vAlign w:val="center"/>
          </w:tcPr>
          <w:p w14:paraId="48EC8375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347BEC7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2B0CE3" w14:textId="77777777" w:rsidR="002F27F7" w:rsidRDefault="002F27F7"/>
        </w:tc>
        <w:tc>
          <w:tcPr>
            <w:tcW w:w="1131" w:type="dxa"/>
            <w:vAlign w:val="center"/>
          </w:tcPr>
          <w:p w14:paraId="3B9A25C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A6C530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CC9412" w14:textId="77777777" w:rsidR="002F27F7" w:rsidRDefault="002F27F7"/>
        </w:tc>
        <w:tc>
          <w:tcPr>
            <w:tcW w:w="2150" w:type="dxa"/>
            <w:vAlign w:val="center"/>
          </w:tcPr>
          <w:p w14:paraId="2C597791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F4CC76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F8B5A98" w14:textId="77777777" w:rsidR="002F27F7" w:rsidRDefault="002F27F7"/>
        </w:tc>
        <w:tc>
          <w:tcPr>
            <w:tcW w:w="1131" w:type="dxa"/>
            <w:vAlign w:val="center"/>
          </w:tcPr>
          <w:p w14:paraId="601F437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8E71EA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B9CD65" w14:textId="77777777" w:rsidR="002F27F7" w:rsidRDefault="002F27F7"/>
        </w:tc>
        <w:tc>
          <w:tcPr>
            <w:tcW w:w="2150" w:type="dxa"/>
            <w:vAlign w:val="center"/>
          </w:tcPr>
          <w:p w14:paraId="2B0968B8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3032A3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B76815A" w14:textId="77777777" w:rsidR="002F27F7" w:rsidRDefault="002F27F7"/>
        </w:tc>
        <w:tc>
          <w:tcPr>
            <w:tcW w:w="1131" w:type="dxa"/>
            <w:vAlign w:val="center"/>
          </w:tcPr>
          <w:p w14:paraId="1C4D349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F88239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58EF2E9" w14:textId="77777777" w:rsidR="002F27F7" w:rsidRDefault="002F27F7"/>
        </w:tc>
        <w:tc>
          <w:tcPr>
            <w:tcW w:w="2150" w:type="dxa"/>
            <w:vAlign w:val="center"/>
          </w:tcPr>
          <w:p w14:paraId="4809A81D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58347B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862EF88" w14:textId="77777777" w:rsidR="002F27F7" w:rsidRDefault="002F27F7"/>
        </w:tc>
        <w:tc>
          <w:tcPr>
            <w:tcW w:w="1131" w:type="dxa"/>
            <w:vAlign w:val="center"/>
          </w:tcPr>
          <w:p w14:paraId="568BE2C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2D4C1F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C956C1" w14:textId="77777777" w:rsidR="002F27F7" w:rsidRDefault="002F27F7"/>
        </w:tc>
        <w:tc>
          <w:tcPr>
            <w:tcW w:w="2150" w:type="dxa"/>
            <w:vAlign w:val="center"/>
          </w:tcPr>
          <w:p w14:paraId="2B12053A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6D5F571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D9DD397" w14:textId="77777777" w:rsidR="002F27F7" w:rsidRDefault="002F27F7"/>
        </w:tc>
        <w:tc>
          <w:tcPr>
            <w:tcW w:w="1131" w:type="dxa"/>
            <w:vAlign w:val="center"/>
          </w:tcPr>
          <w:p w14:paraId="2ACB42F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144890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722F2F5" w14:textId="77777777" w:rsidR="002F27F7" w:rsidRDefault="002F27F7"/>
        </w:tc>
        <w:tc>
          <w:tcPr>
            <w:tcW w:w="2150" w:type="dxa"/>
            <w:vAlign w:val="center"/>
          </w:tcPr>
          <w:p w14:paraId="22CF77F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C3B470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21C09F" w14:textId="77777777" w:rsidR="002F27F7" w:rsidRDefault="002F27F7"/>
        </w:tc>
        <w:tc>
          <w:tcPr>
            <w:tcW w:w="1131" w:type="dxa"/>
            <w:vAlign w:val="center"/>
          </w:tcPr>
          <w:p w14:paraId="7EE77A1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45EC21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D49609B" w14:textId="77777777" w:rsidR="002F27F7" w:rsidRDefault="002F27F7"/>
        </w:tc>
        <w:tc>
          <w:tcPr>
            <w:tcW w:w="2150" w:type="dxa"/>
            <w:vAlign w:val="center"/>
          </w:tcPr>
          <w:p w14:paraId="530BE157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9D0A7F1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C77A28" w14:textId="77777777" w:rsidR="002F27F7" w:rsidRDefault="002F27F7"/>
        </w:tc>
        <w:tc>
          <w:tcPr>
            <w:tcW w:w="1131" w:type="dxa"/>
            <w:vAlign w:val="center"/>
          </w:tcPr>
          <w:p w14:paraId="13A60D7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4CB85A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2494AAB" w14:textId="77777777" w:rsidR="002F27F7" w:rsidRDefault="002F27F7"/>
        </w:tc>
        <w:tc>
          <w:tcPr>
            <w:tcW w:w="2150" w:type="dxa"/>
            <w:vAlign w:val="center"/>
          </w:tcPr>
          <w:p w14:paraId="70C2592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AE462D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6B01124" w14:textId="77777777" w:rsidR="002F27F7" w:rsidRDefault="002F27F7"/>
        </w:tc>
        <w:tc>
          <w:tcPr>
            <w:tcW w:w="1131" w:type="dxa"/>
            <w:vAlign w:val="center"/>
          </w:tcPr>
          <w:p w14:paraId="3B8E7FD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D549A6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ED2CE4D" w14:textId="77777777" w:rsidR="002F27F7" w:rsidRDefault="002F27F7"/>
        </w:tc>
        <w:tc>
          <w:tcPr>
            <w:tcW w:w="2150" w:type="dxa"/>
            <w:vAlign w:val="center"/>
          </w:tcPr>
          <w:p w14:paraId="28414521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6B05BED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677B66B" w14:textId="77777777" w:rsidR="002F27F7" w:rsidRDefault="002F27F7"/>
        </w:tc>
        <w:tc>
          <w:tcPr>
            <w:tcW w:w="1131" w:type="dxa"/>
            <w:vAlign w:val="center"/>
          </w:tcPr>
          <w:p w14:paraId="499DFF3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9E4E3E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1B333F6" w14:textId="77777777" w:rsidR="002F27F7" w:rsidRDefault="002F27F7"/>
        </w:tc>
        <w:tc>
          <w:tcPr>
            <w:tcW w:w="2150" w:type="dxa"/>
            <w:vAlign w:val="center"/>
          </w:tcPr>
          <w:p w14:paraId="12DD2B1A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9CB49E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DF0B5F" w14:textId="77777777" w:rsidR="002F27F7" w:rsidRDefault="002F27F7"/>
        </w:tc>
        <w:tc>
          <w:tcPr>
            <w:tcW w:w="1131" w:type="dxa"/>
            <w:vAlign w:val="center"/>
          </w:tcPr>
          <w:p w14:paraId="05C3F6E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85ED52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06D2ED" w14:textId="77777777" w:rsidR="002F27F7" w:rsidRDefault="002F27F7"/>
        </w:tc>
        <w:tc>
          <w:tcPr>
            <w:tcW w:w="2150" w:type="dxa"/>
            <w:vAlign w:val="center"/>
          </w:tcPr>
          <w:p w14:paraId="39D6C409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F2B638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E95750D" w14:textId="77777777" w:rsidR="002F27F7" w:rsidRDefault="002F27F7"/>
        </w:tc>
        <w:tc>
          <w:tcPr>
            <w:tcW w:w="1131" w:type="dxa"/>
            <w:vAlign w:val="center"/>
          </w:tcPr>
          <w:p w14:paraId="06B8534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A5505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92432A1" w14:textId="77777777" w:rsidR="002F27F7" w:rsidRDefault="002F27F7"/>
        </w:tc>
        <w:tc>
          <w:tcPr>
            <w:tcW w:w="2150" w:type="dxa"/>
            <w:vAlign w:val="center"/>
          </w:tcPr>
          <w:p w14:paraId="1CB70ED3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5C0814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2D6035" w14:textId="77777777" w:rsidR="002F27F7" w:rsidRDefault="002F27F7"/>
        </w:tc>
        <w:tc>
          <w:tcPr>
            <w:tcW w:w="1131" w:type="dxa"/>
            <w:vAlign w:val="center"/>
          </w:tcPr>
          <w:p w14:paraId="28D0A70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68C248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C09449F" w14:textId="77777777" w:rsidR="002F27F7" w:rsidRDefault="002F27F7"/>
        </w:tc>
        <w:tc>
          <w:tcPr>
            <w:tcW w:w="2150" w:type="dxa"/>
            <w:vAlign w:val="center"/>
          </w:tcPr>
          <w:p w14:paraId="1A9A681F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3099375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0EDDD48" w14:textId="77777777" w:rsidR="002F27F7" w:rsidRDefault="002F27F7"/>
        </w:tc>
        <w:tc>
          <w:tcPr>
            <w:tcW w:w="1131" w:type="dxa"/>
            <w:vAlign w:val="center"/>
          </w:tcPr>
          <w:p w14:paraId="404EB54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19BBD3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96230E6" w14:textId="77777777" w:rsidR="002F27F7" w:rsidRDefault="002F27F7"/>
        </w:tc>
        <w:tc>
          <w:tcPr>
            <w:tcW w:w="2150" w:type="dxa"/>
            <w:vAlign w:val="center"/>
          </w:tcPr>
          <w:p w14:paraId="76FAC9EF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0E21C2A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0341DB6" w14:textId="77777777" w:rsidR="002F27F7" w:rsidRDefault="002F27F7"/>
        </w:tc>
        <w:tc>
          <w:tcPr>
            <w:tcW w:w="1131" w:type="dxa"/>
            <w:vAlign w:val="center"/>
          </w:tcPr>
          <w:p w14:paraId="2A64A1B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E316F2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B6F6D7" w14:textId="77777777" w:rsidR="002F27F7" w:rsidRDefault="002F27F7"/>
        </w:tc>
        <w:tc>
          <w:tcPr>
            <w:tcW w:w="2150" w:type="dxa"/>
            <w:vAlign w:val="center"/>
          </w:tcPr>
          <w:p w14:paraId="4C288CB7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4AAB370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569D1C5" w14:textId="77777777" w:rsidR="002F27F7" w:rsidRDefault="002F27F7"/>
        </w:tc>
        <w:tc>
          <w:tcPr>
            <w:tcW w:w="1131" w:type="dxa"/>
            <w:vAlign w:val="center"/>
          </w:tcPr>
          <w:p w14:paraId="67A1331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20D39E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82837D" w14:textId="77777777" w:rsidR="002F27F7" w:rsidRDefault="002F27F7"/>
        </w:tc>
        <w:tc>
          <w:tcPr>
            <w:tcW w:w="2150" w:type="dxa"/>
            <w:vAlign w:val="center"/>
          </w:tcPr>
          <w:p w14:paraId="5EFB1518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1652CE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177BAEA" w14:textId="77777777" w:rsidR="002F27F7" w:rsidRDefault="002F27F7"/>
        </w:tc>
        <w:tc>
          <w:tcPr>
            <w:tcW w:w="1131" w:type="dxa"/>
            <w:vAlign w:val="center"/>
          </w:tcPr>
          <w:p w14:paraId="694A4A3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6CCBEE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7435A1" w14:textId="77777777" w:rsidR="002F27F7" w:rsidRDefault="002F27F7"/>
        </w:tc>
        <w:tc>
          <w:tcPr>
            <w:tcW w:w="2150" w:type="dxa"/>
            <w:vAlign w:val="center"/>
          </w:tcPr>
          <w:p w14:paraId="753A36FB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55C1EB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A12282B" w14:textId="77777777" w:rsidR="002F27F7" w:rsidRDefault="002F27F7"/>
        </w:tc>
        <w:tc>
          <w:tcPr>
            <w:tcW w:w="1131" w:type="dxa"/>
            <w:vAlign w:val="center"/>
          </w:tcPr>
          <w:p w14:paraId="359BD87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C1431F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7C36932" w14:textId="77777777" w:rsidR="002F27F7" w:rsidRDefault="002F27F7"/>
        </w:tc>
        <w:tc>
          <w:tcPr>
            <w:tcW w:w="2150" w:type="dxa"/>
            <w:vAlign w:val="center"/>
          </w:tcPr>
          <w:p w14:paraId="4EA78A7D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C78C9C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0E0E3FB" w14:textId="77777777" w:rsidR="002F27F7" w:rsidRDefault="002F27F7"/>
        </w:tc>
        <w:tc>
          <w:tcPr>
            <w:tcW w:w="1131" w:type="dxa"/>
            <w:vAlign w:val="center"/>
          </w:tcPr>
          <w:p w14:paraId="1E96D91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AB2F84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DCC7617" w14:textId="77777777" w:rsidR="002F27F7" w:rsidRDefault="002F27F7"/>
        </w:tc>
        <w:tc>
          <w:tcPr>
            <w:tcW w:w="2150" w:type="dxa"/>
            <w:vAlign w:val="center"/>
          </w:tcPr>
          <w:p w14:paraId="37DB2925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DC653A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C83CDA9" w14:textId="77777777" w:rsidR="002F27F7" w:rsidRDefault="002F27F7"/>
        </w:tc>
        <w:tc>
          <w:tcPr>
            <w:tcW w:w="1131" w:type="dxa"/>
            <w:vAlign w:val="center"/>
          </w:tcPr>
          <w:p w14:paraId="1775BBD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B9A9E5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EEC5E5D" w14:textId="77777777" w:rsidR="002F27F7" w:rsidRDefault="002F27F7"/>
        </w:tc>
        <w:tc>
          <w:tcPr>
            <w:tcW w:w="2150" w:type="dxa"/>
            <w:vAlign w:val="center"/>
          </w:tcPr>
          <w:p w14:paraId="2CECFF10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1B01C42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CF06FA" w14:textId="77777777" w:rsidR="002F27F7" w:rsidRDefault="002F27F7"/>
        </w:tc>
        <w:tc>
          <w:tcPr>
            <w:tcW w:w="1131" w:type="dxa"/>
            <w:vAlign w:val="center"/>
          </w:tcPr>
          <w:p w14:paraId="7A4B737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C04156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5B922EF" w14:textId="77777777" w:rsidR="002F27F7" w:rsidRDefault="002F27F7"/>
        </w:tc>
        <w:tc>
          <w:tcPr>
            <w:tcW w:w="2150" w:type="dxa"/>
            <w:vAlign w:val="center"/>
          </w:tcPr>
          <w:p w14:paraId="1A7DEE90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6C35C59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E9B29A" w14:textId="77777777" w:rsidR="002F27F7" w:rsidRDefault="002F27F7"/>
        </w:tc>
        <w:tc>
          <w:tcPr>
            <w:tcW w:w="1131" w:type="dxa"/>
            <w:vAlign w:val="center"/>
          </w:tcPr>
          <w:p w14:paraId="5175B74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DA45B9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3B4D8C5" w14:textId="77777777" w:rsidR="002F27F7" w:rsidRDefault="002F27F7"/>
        </w:tc>
        <w:tc>
          <w:tcPr>
            <w:tcW w:w="2150" w:type="dxa"/>
            <w:vAlign w:val="center"/>
          </w:tcPr>
          <w:p w14:paraId="3BECCFB0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6E86FC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14DACB" w14:textId="77777777" w:rsidR="002F27F7" w:rsidRDefault="002F27F7"/>
        </w:tc>
        <w:tc>
          <w:tcPr>
            <w:tcW w:w="1131" w:type="dxa"/>
            <w:vAlign w:val="center"/>
          </w:tcPr>
          <w:p w14:paraId="211A6BC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FEF2D4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55AD4EB" w14:textId="77777777" w:rsidR="002F27F7" w:rsidRDefault="002F27F7"/>
        </w:tc>
        <w:tc>
          <w:tcPr>
            <w:tcW w:w="2150" w:type="dxa"/>
            <w:vAlign w:val="center"/>
          </w:tcPr>
          <w:p w14:paraId="38A7417E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3885E0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8B4766" w14:textId="77777777" w:rsidR="002F27F7" w:rsidRDefault="002F27F7"/>
        </w:tc>
        <w:tc>
          <w:tcPr>
            <w:tcW w:w="1131" w:type="dxa"/>
            <w:vAlign w:val="center"/>
          </w:tcPr>
          <w:p w14:paraId="773ED14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B9F539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5A86471" w14:textId="77777777" w:rsidR="002F27F7" w:rsidRDefault="002F27F7"/>
        </w:tc>
        <w:tc>
          <w:tcPr>
            <w:tcW w:w="2150" w:type="dxa"/>
            <w:vAlign w:val="center"/>
          </w:tcPr>
          <w:p w14:paraId="38221B9E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F8A4AB4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6087C0" w14:textId="77777777" w:rsidR="002F27F7" w:rsidRDefault="002F27F7"/>
        </w:tc>
        <w:tc>
          <w:tcPr>
            <w:tcW w:w="1131" w:type="dxa"/>
            <w:vAlign w:val="center"/>
          </w:tcPr>
          <w:p w14:paraId="5D44989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D0A66F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55B2AD" w14:textId="77777777" w:rsidR="002F27F7" w:rsidRDefault="002F27F7"/>
        </w:tc>
        <w:tc>
          <w:tcPr>
            <w:tcW w:w="2150" w:type="dxa"/>
            <w:vAlign w:val="center"/>
          </w:tcPr>
          <w:p w14:paraId="64B457E2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759C6C6A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F80D41" w14:textId="77777777" w:rsidR="002F27F7" w:rsidRDefault="002F27F7"/>
        </w:tc>
        <w:tc>
          <w:tcPr>
            <w:tcW w:w="1131" w:type="dxa"/>
            <w:vAlign w:val="center"/>
          </w:tcPr>
          <w:p w14:paraId="23213C1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0D7D7D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1DD9B2" w14:textId="77777777" w:rsidR="002F27F7" w:rsidRDefault="002F27F7"/>
        </w:tc>
        <w:tc>
          <w:tcPr>
            <w:tcW w:w="2150" w:type="dxa"/>
            <w:vAlign w:val="center"/>
          </w:tcPr>
          <w:p w14:paraId="4B3536B7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380D50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07989D9" w14:textId="77777777" w:rsidR="002F27F7" w:rsidRDefault="002F27F7"/>
        </w:tc>
        <w:tc>
          <w:tcPr>
            <w:tcW w:w="1131" w:type="dxa"/>
            <w:vAlign w:val="center"/>
          </w:tcPr>
          <w:p w14:paraId="21A9F99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77D8FC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80145E" w14:textId="77777777" w:rsidR="002F27F7" w:rsidRDefault="002F27F7"/>
        </w:tc>
        <w:tc>
          <w:tcPr>
            <w:tcW w:w="2150" w:type="dxa"/>
            <w:vAlign w:val="center"/>
          </w:tcPr>
          <w:p w14:paraId="239A3C02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6EFCD4B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7A69D1" w14:textId="77777777" w:rsidR="002F27F7" w:rsidRDefault="002F27F7"/>
        </w:tc>
        <w:tc>
          <w:tcPr>
            <w:tcW w:w="1131" w:type="dxa"/>
            <w:vAlign w:val="center"/>
          </w:tcPr>
          <w:p w14:paraId="173A6D3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CFEB86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702B916" w14:textId="77777777" w:rsidR="002F27F7" w:rsidRDefault="002F27F7"/>
        </w:tc>
        <w:tc>
          <w:tcPr>
            <w:tcW w:w="2150" w:type="dxa"/>
            <w:vAlign w:val="center"/>
          </w:tcPr>
          <w:p w14:paraId="6E83665E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1FB1B23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4CD246" w14:textId="77777777" w:rsidR="002F27F7" w:rsidRDefault="002F27F7"/>
        </w:tc>
        <w:tc>
          <w:tcPr>
            <w:tcW w:w="1131" w:type="dxa"/>
            <w:vAlign w:val="center"/>
          </w:tcPr>
          <w:p w14:paraId="732BA8F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38F5CD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2F5B7DE" w14:textId="77777777" w:rsidR="002F27F7" w:rsidRDefault="002F27F7"/>
        </w:tc>
        <w:tc>
          <w:tcPr>
            <w:tcW w:w="2150" w:type="dxa"/>
            <w:vAlign w:val="center"/>
          </w:tcPr>
          <w:p w14:paraId="279B6EC8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10F5ABC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BCCAA58" w14:textId="77777777" w:rsidR="002F27F7" w:rsidRDefault="002F27F7"/>
        </w:tc>
        <w:tc>
          <w:tcPr>
            <w:tcW w:w="1131" w:type="dxa"/>
            <w:vAlign w:val="center"/>
          </w:tcPr>
          <w:p w14:paraId="35AFC7C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A724C9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DEA0F4F" w14:textId="77777777" w:rsidR="002F27F7" w:rsidRDefault="002F27F7"/>
        </w:tc>
        <w:tc>
          <w:tcPr>
            <w:tcW w:w="2150" w:type="dxa"/>
            <w:vAlign w:val="center"/>
          </w:tcPr>
          <w:p w14:paraId="375A03B2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134C8DC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AE78AB1" w14:textId="77777777" w:rsidR="002F27F7" w:rsidRDefault="002F27F7"/>
        </w:tc>
        <w:tc>
          <w:tcPr>
            <w:tcW w:w="1131" w:type="dxa"/>
            <w:vAlign w:val="center"/>
          </w:tcPr>
          <w:p w14:paraId="1FC0971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720B8E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DF20065" w14:textId="77777777" w:rsidR="002F27F7" w:rsidRDefault="002F27F7"/>
        </w:tc>
        <w:tc>
          <w:tcPr>
            <w:tcW w:w="2150" w:type="dxa"/>
            <w:vAlign w:val="center"/>
          </w:tcPr>
          <w:p w14:paraId="580608F8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A92E99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118E581" w14:textId="77777777" w:rsidR="002F27F7" w:rsidRDefault="002F27F7"/>
        </w:tc>
        <w:tc>
          <w:tcPr>
            <w:tcW w:w="1131" w:type="dxa"/>
            <w:vAlign w:val="center"/>
          </w:tcPr>
          <w:p w14:paraId="63296BF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FFD1AB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D634B24" w14:textId="77777777" w:rsidR="002F27F7" w:rsidRDefault="002F27F7"/>
        </w:tc>
        <w:tc>
          <w:tcPr>
            <w:tcW w:w="2150" w:type="dxa"/>
            <w:vAlign w:val="center"/>
          </w:tcPr>
          <w:p w14:paraId="75468542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D73255F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6D72AC" w14:textId="77777777" w:rsidR="002F27F7" w:rsidRDefault="002F27F7"/>
        </w:tc>
        <w:tc>
          <w:tcPr>
            <w:tcW w:w="1131" w:type="dxa"/>
            <w:vAlign w:val="center"/>
          </w:tcPr>
          <w:p w14:paraId="42D4FD1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24313D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BF6B865" w14:textId="77777777" w:rsidR="002F27F7" w:rsidRDefault="002F27F7"/>
        </w:tc>
        <w:tc>
          <w:tcPr>
            <w:tcW w:w="2150" w:type="dxa"/>
            <w:vAlign w:val="center"/>
          </w:tcPr>
          <w:p w14:paraId="330CD355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0E14392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8E13568" w14:textId="77777777" w:rsidR="002F27F7" w:rsidRDefault="002F27F7"/>
        </w:tc>
        <w:tc>
          <w:tcPr>
            <w:tcW w:w="1131" w:type="dxa"/>
            <w:vAlign w:val="center"/>
          </w:tcPr>
          <w:p w14:paraId="32CA9F0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E9EFAF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25C6869" w14:textId="77777777" w:rsidR="002F27F7" w:rsidRDefault="002F27F7"/>
        </w:tc>
        <w:tc>
          <w:tcPr>
            <w:tcW w:w="2150" w:type="dxa"/>
            <w:vAlign w:val="center"/>
          </w:tcPr>
          <w:p w14:paraId="2E1E470F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5A98C5C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E8E832" w14:textId="77777777" w:rsidR="002F27F7" w:rsidRDefault="002F27F7"/>
        </w:tc>
        <w:tc>
          <w:tcPr>
            <w:tcW w:w="1131" w:type="dxa"/>
            <w:vAlign w:val="center"/>
          </w:tcPr>
          <w:p w14:paraId="4F208BC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F53B3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0E3C2F" w14:textId="77777777" w:rsidR="002F27F7" w:rsidRDefault="002F27F7"/>
        </w:tc>
        <w:tc>
          <w:tcPr>
            <w:tcW w:w="2150" w:type="dxa"/>
            <w:vAlign w:val="center"/>
          </w:tcPr>
          <w:p w14:paraId="51278CDF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55430E2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9E44131" w14:textId="77777777" w:rsidR="002F27F7" w:rsidRDefault="002F27F7"/>
        </w:tc>
        <w:tc>
          <w:tcPr>
            <w:tcW w:w="1131" w:type="dxa"/>
            <w:vAlign w:val="center"/>
          </w:tcPr>
          <w:p w14:paraId="04A5CEA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A9526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5EEDFA4" w14:textId="77777777" w:rsidR="002F27F7" w:rsidRDefault="002F27F7"/>
        </w:tc>
        <w:tc>
          <w:tcPr>
            <w:tcW w:w="2150" w:type="dxa"/>
            <w:vAlign w:val="center"/>
          </w:tcPr>
          <w:p w14:paraId="780664CD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855FE97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614B2E9" w14:textId="77777777" w:rsidR="002F27F7" w:rsidRDefault="002F27F7"/>
        </w:tc>
        <w:tc>
          <w:tcPr>
            <w:tcW w:w="1131" w:type="dxa"/>
            <w:vAlign w:val="center"/>
          </w:tcPr>
          <w:p w14:paraId="6320562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01749C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6FC69C4" w14:textId="77777777" w:rsidR="002F27F7" w:rsidRDefault="002F27F7"/>
        </w:tc>
        <w:tc>
          <w:tcPr>
            <w:tcW w:w="2150" w:type="dxa"/>
            <w:vAlign w:val="center"/>
          </w:tcPr>
          <w:p w14:paraId="4C72721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D90FB1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DFD3D15" w14:textId="77777777" w:rsidR="002F27F7" w:rsidRDefault="002F27F7"/>
        </w:tc>
        <w:tc>
          <w:tcPr>
            <w:tcW w:w="1131" w:type="dxa"/>
            <w:vAlign w:val="center"/>
          </w:tcPr>
          <w:p w14:paraId="171D0A0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7F5487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875FB7C" w14:textId="77777777" w:rsidR="002F27F7" w:rsidRDefault="002F27F7"/>
        </w:tc>
        <w:tc>
          <w:tcPr>
            <w:tcW w:w="2150" w:type="dxa"/>
            <w:vAlign w:val="center"/>
          </w:tcPr>
          <w:p w14:paraId="513D939F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425510D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4747015" w14:textId="77777777" w:rsidR="002F27F7" w:rsidRDefault="002F27F7"/>
        </w:tc>
        <w:tc>
          <w:tcPr>
            <w:tcW w:w="1131" w:type="dxa"/>
            <w:vAlign w:val="center"/>
          </w:tcPr>
          <w:p w14:paraId="11FCBD4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514E41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EA05FA" w14:textId="77777777" w:rsidR="002F27F7" w:rsidRDefault="002F27F7"/>
        </w:tc>
        <w:tc>
          <w:tcPr>
            <w:tcW w:w="2150" w:type="dxa"/>
            <w:vAlign w:val="center"/>
          </w:tcPr>
          <w:p w14:paraId="37F40E41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28D3A39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A369DE2" w14:textId="77777777" w:rsidR="002F27F7" w:rsidRDefault="002F27F7"/>
        </w:tc>
        <w:tc>
          <w:tcPr>
            <w:tcW w:w="1131" w:type="dxa"/>
            <w:vAlign w:val="center"/>
          </w:tcPr>
          <w:p w14:paraId="7C53C76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4B617F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7F89B1" w14:textId="77777777" w:rsidR="002F27F7" w:rsidRDefault="002F27F7"/>
        </w:tc>
        <w:tc>
          <w:tcPr>
            <w:tcW w:w="2150" w:type="dxa"/>
            <w:vAlign w:val="center"/>
          </w:tcPr>
          <w:p w14:paraId="20D239B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3BFE245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C4C9D1" w14:textId="77777777" w:rsidR="002F27F7" w:rsidRDefault="002F27F7"/>
        </w:tc>
        <w:tc>
          <w:tcPr>
            <w:tcW w:w="1131" w:type="dxa"/>
            <w:vAlign w:val="center"/>
          </w:tcPr>
          <w:p w14:paraId="5B7F10D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955E83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8C25557" w14:textId="77777777" w:rsidR="002F27F7" w:rsidRDefault="002F27F7"/>
        </w:tc>
        <w:tc>
          <w:tcPr>
            <w:tcW w:w="2150" w:type="dxa"/>
            <w:vAlign w:val="center"/>
          </w:tcPr>
          <w:p w14:paraId="6250D90C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52A39785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8F8B450" w14:textId="77777777" w:rsidR="002F27F7" w:rsidRDefault="002F27F7"/>
        </w:tc>
        <w:tc>
          <w:tcPr>
            <w:tcW w:w="1131" w:type="dxa"/>
            <w:vAlign w:val="center"/>
          </w:tcPr>
          <w:p w14:paraId="282A499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201D7D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BB69D0" w14:textId="77777777" w:rsidR="002F27F7" w:rsidRDefault="002F27F7"/>
        </w:tc>
        <w:tc>
          <w:tcPr>
            <w:tcW w:w="2150" w:type="dxa"/>
            <w:vAlign w:val="center"/>
          </w:tcPr>
          <w:p w14:paraId="03D741EF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74091A8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C4CA449" w14:textId="77777777" w:rsidR="002F27F7" w:rsidRDefault="002F27F7"/>
        </w:tc>
        <w:tc>
          <w:tcPr>
            <w:tcW w:w="1131" w:type="dxa"/>
            <w:vAlign w:val="center"/>
          </w:tcPr>
          <w:p w14:paraId="4347512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4226C7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C2C25A" w14:textId="77777777" w:rsidR="002F27F7" w:rsidRDefault="002F27F7"/>
        </w:tc>
        <w:tc>
          <w:tcPr>
            <w:tcW w:w="2150" w:type="dxa"/>
            <w:vAlign w:val="center"/>
          </w:tcPr>
          <w:p w14:paraId="39A6CFB6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4F7B4AD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F3E0A5" w14:textId="77777777" w:rsidR="002F27F7" w:rsidRDefault="002F27F7"/>
        </w:tc>
        <w:tc>
          <w:tcPr>
            <w:tcW w:w="1131" w:type="dxa"/>
            <w:vAlign w:val="center"/>
          </w:tcPr>
          <w:p w14:paraId="71FDE40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B240B0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7A8BFDE" w14:textId="77777777" w:rsidR="002F27F7" w:rsidRDefault="002F27F7"/>
        </w:tc>
        <w:tc>
          <w:tcPr>
            <w:tcW w:w="2150" w:type="dxa"/>
            <w:vAlign w:val="center"/>
          </w:tcPr>
          <w:p w14:paraId="0FD573EE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0ACD217E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A8AA2CE" w14:textId="77777777" w:rsidR="002F27F7" w:rsidRDefault="002F27F7"/>
        </w:tc>
        <w:tc>
          <w:tcPr>
            <w:tcW w:w="1131" w:type="dxa"/>
            <w:vAlign w:val="center"/>
          </w:tcPr>
          <w:p w14:paraId="3394B65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FEC62A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C83388" w14:textId="77777777" w:rsidR="002F27F7" w:rsidRDefault="002F27F7"/>
        </w:tc>
        <w:tc>
          <w:tcPr>
            <w:tcW w:w="2150" w:type="dxa"/>
            <w:vAlign w:val="center"/>
          </w:tcPr>
          <w:p w14:paraId="7B6DCB88" w14:textId="77777777" w:rsidR="002F27F7" w:rsidRDefault="00E3715C">
            <w:r>
              <w:t>C-0909</w:t>
            </w:r>
          </w:p>
        </w:tc>
        <w:tc>
          <w:tcPr>
            <w:tcW w:w="2377" w:type="dxa"/>
            <w:vAlign w:val="center"/>
          </w:tcPr>
          <w:p w14:paraId="3E262C86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86DDEE" w14:textId="77777777" w:rsidR="002F27F7" w:rsidRDefault="002F27F7"/>
        </w:tc>
        <w:tc>
          <w:tcPr>
            <w:tcW w:w="1131" w:type="dxa"/>
            <w:vAlign w:val="center"/>
          </w:tcPr>
          <w:p w14:paraId="25FCD7B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80D8BE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A921622" w14:textId="77777777" w:rsidR="002F27F7" w:rsidRDefault="002F27F7"/>
        </w:tc>
        <w:tc>
          <w:tcPr>
            <w:tcW w:w="2150" w:type="dxa"/>
            <w:vAlign w:val="center"/>
          </w:tcPr>
          <w:p w14:paraId="3167F24A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7BC6D5D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06E54A" w14:textId="77777777" w:rsidR="002F27F7" w:rsidRDefault="002F27F7"/>
        </w:tc>
        <w:tc>
          <w:tcPr>
            <w:tcW w:w="1131" w:type="dxa"/>
            <w:vAlign w:val="center"/>
          </w:tcPr>
          <w:p w14:paraId="2196FA5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8A15B7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ABD09A3" w14:textId="77777777" w:rsidR="002F27F7" w:rsidRDefault="002F27F7"/>
        </w:tc>
        <w:tc>
          <w:tcPr>
            <w:tcW w:w="2150" w:type="dxa"/>
            <w:vAlign w:val="center"/>
          </w:tcPr>
          <w:p w14:paraId="4127A18F" w14:textId="77777777" w:rsidR="002F27F7" w:rsidRDefault="00E3715C">
            <w:r>
              <w:t>C-0915</w:t>
            </w:r>
          </w:p>
        </w:tc>
        <w:tc>
          <w:tcPr>
            <w:tcW w:w="2377" w:type="dxa"/>
            <w:vAlign w:val="center"/>
          </w:tcPr>
          <w:p w14:paraId="286DC1C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5B0503B" w14:textId="77777777" w:rsidR="002F27F7" w:rsidRDefault="002F27F7"/>
        </w:tc>
        <w:tc>
          <w:tcPr>
            <w:tcW w:w="1131" w:type="dxa"/>
            <w:vAlign w:val="center"/>
          </w:tcPr>
          <w:p w14:paraId="2802A5D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465684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3D96DA" w14:textId="77777777" w:rsidR="002F27F7" w:rsidRDefault="002F27F7"/>
        </w:tc>
        <w:tc>
          <w:tcPr>
            <w:tcW w:w="2150" w:type="dxa"/>
            <w:vAlign w:val="center"/>
          </w:tcPr>
          <w:p w14:paraId="22D107C2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482359CB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F38A30E" w14:textId="77777777" w:rsidR="002F27F7" w:rsidRDefault="002F27F7"/>
        </w:tc>
        <w:tc>
          <w:tcPr>
            <w:tcW w:w="1131" w:type="dxa"/>
            <w:vAlign w:val="center"/>
          </w:tcPr>
          <w:p w14:paraId="0AD40F8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A8065C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15ED771" w14:textId="77777777" w:rsidR="002F27F7" w:rsidRDefault="002F27F7"/>
        </w:tc>
        <w:tc>
          <w:tcPr>
            <w:tcW w:w="2150" w:type="dxa"/>
            <w:vAlign w:val="center"/>
          </w:tcPr>
          <w:p w14:paraId="6E7BEDDA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2360C24D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0AD26C" w14:textId="77777777" w:rsidR="002F27F7" w:rsidRDefault="002F27F7"/>
        </w:tc>
        <w:tc>
          <w:tcPr>
            <w:tcW w:w="1131" w:type="dxa"/>
            <w:vAlign w:val="center"/>
          </w:tcPr>
          <w:p w14:paraId="043759E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82F52F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ACE71D9" w14:textId="77777777" w:rsidR="002F27F7" w:rsidRDefault="002F27F7"/>
        </w:tc>
        <w:tc>
          <w:tcPr>
            <w:tcW w:w="2150" w:type="dxa"/>
            <w:vAlign w:val="center"/>
          </w:tcPr>
          <w:p w14:paraId="2CF2356D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62F854C9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BD99A14" w14:textId="77777777" w:rsidR="002F27F7" w:rsidRDefault="002F27F7"/>
        </w:tc>
        <w:tc>
          <w:tcPr>
            <w:tcW w:w="1131" w:type="dxa"/>
            <w:vAlign w:val="center"/>
          </w:tcPr>
          <w:p w14:paraId="15F8E32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D30DFC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8EBAFB" w14:textId="77777777" w:rsidR="002F27F7" w:rsidRDefault="002F27F7"/>
        </w:tc>
        <w:tc>
          <w:tcPr>
            <w:tcW w:w="2150" w:type="dxa"/>
            <w:vAlign w:val="center"/>
          </w:tcPr>
          <w:p w14:paraId="70A7DC36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72B80A3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96BB5F9" w14:textId="77777777" w:rsidR="002F27F7" w:rsidRDefault="002F27F7"/>
        </w:tc>
        <w:tc>
          <w:tcPr>
            <w:tcW w:w="1131" w:type="dxa"/>
            <w:vAlign w:val="center"/>
          </w:tcPr>
          <w:p w14:paraId="5430BF8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76E4AE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06D767" w14:textId="77777777" w:rsidR="002F27F7" w:rsidRDefault="002F27F7"/>
        </w:tc>
        <w:tc>
          <w:tcPr>
            <w:tcW w:w="2150" w:type="dxa"/>
            <w:vAlign w:val="center"/>
          </w:tcPr>
          <w:p w14:paraId="2C823DBF" w14:textId="77777777" w:rsidR="002F27F7" w:rsidRDefault="00E3715C">
            <w:r>
              <w:t>C-0615</w:t>
            </w:r>
          </w:p>
        </w:tc>
        <w:tc>
          <w:tcPr>
            <w:tcW w:w="2377" w:type="dxa"/>
            <w:vAlign w:val="center"/>
          </w:tcPr>
          <w:p w14:paraId="1B878C20" w14:textId="77777777" w:rsidR="002F27F7" w:rsidRDefault="00E3715C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1762E5" w14:textId="77777777" w:rsidR="002F27F7" w:rsidRDefault="002F27F7"/>
        </w:tc>
        <w:tc>
          <w:tcPr>
            <w:tcW w:w="1131" w:type="dxa"/>
            <w:vAlign w:val="center"/>
          </w:tcPr>
          <w:p w14:paraId="2E39B8A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B199258" w14:textId="77777777">
        <w:tc>
          <w:tcPr>
            <w:tcW w:w="1245" w:type="dxa"/>
            <w:shd w:val="clear" w:color="auto" w:fill="E6E6E6"/>
            <w:vAlign w:val="center"/>
          </w:tcPr>
          <w:p w14:paraId="5D3CE832" w14:textId="77777777" w:rsidR="002F27F7" w:rsidRDefault="00E3715C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04A4A34E" w14:textId="77777777" w:rsidR="002F27F7" w:rsidRDefault="00E3715C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2F27F7" w14:paraId="63605AC0" w14:textId="77777777">
        <w:tc>
          <w:tcPr>
            <w:tcW w:w="1245" w:type="dxa"/>
            <w:shd w:val="clear" w:color="auto" w:fill="E6E6E6"/>
            <w:vAlign w:val="center"/>
          </w:tcPr>
          <w:p w14:paraId="5F101DD9" w14:textId="77777777" w:rsidR="002F27F7" w:rsidRDefault="00E3715C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0855EC8C" w14:textId="77777777" w:rsidR="002F27F7" w:rsidRDefault="00E3715C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2F27F7" w14:paraId="1903551C" w14:textId="77777777">
        <w:tc>
          <w:tcPr>
            <w:tcW w:w="1245" w:type="dxa"/>
            <w:shd w:val="clear" w:color="auto" w:fill="E6E6E6"/>
            <w:vAlign w:val="center"/>
          </w:tcPr>
          <w:p w14:paraId="028651D1" w14:textId="77777777" w:rsidR="002F27F7" w:rsidRDefault="00E3715C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75FD7F2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</w:tbl>
    <w:p w14:paraId="2FE4D33D" w14:textId="77777777" w:rsidR="002F27F7" w:rsidRDefault="00E3715C">
      <w:r>
        <w:t>注：达标朝向只列出一项，不达标朝向列出全部不达标项</w:t>
      </w:r>
    </w:p>
    <w:p w14:paraId="78888A3F" w14:textId="77777777" w:rsidR="002F27F7" w:rsidRDefault="002F27F7"/>
    <w:p w14:paraId="292C90D8" w14:textId="77777777" w:rsidR="002F27F7" w:rsidRDefault="00E3715C">
      <w:pPr>
        <w:pStyle w:val="2"/>
      </w:pPr>
      <w:bookmarkStart w:id="59" w:name="_Toc92098693"/>
      <w:r>
        <w:t>平均遮阳系数</w:t>
      </w:r>
      <w:bookmarkEnd w:id="59"/>
    </w:p>
    <w:p w14:paraId="2DBD6EFC" w14:textId="77777777" w:rsidR="002F27F7" w:rsidRDefault="00E3715C">
      <w:r>
        <w:t xml:space="preserve">1. </w:t>
      </w:r>
      <w: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F27F7" w14:paraId="0C976CFE" w14:textId="77777777">
        <w:tc>
          <w:tcPr>
            <w:tcW w:w="656" w:type="dxa"/>
            <w:shd w:val="clear" w:color="auto" w:fill="E6E6E6"/>
            <w:vAlign w:val="center"/>
          </w:tcPr>
          <w:p w14:paraId="57577C15" w14:textId="77777777" w:rsidR="002F27F7" w:rsidRDefault="00E3715C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524016DB" w14:textId="77777777" w:rsidR="002F27F7" w:rsidRDefault="00E3715C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FB9B89B" w14:textId="77777777" w:rsidR="002F27F7" w:rsidRDefault="00E3715C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2EC057A" w14:textId="77777777" w:rsidR="002F27F7" w:rsidRDefault="00E3715C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39AD3D8" w14:textId="77777777" w:rsidR="002F27F7" w:rsidRDefault="00E3715C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5BDB39F" w14:textId="77777777" w:rsidR="002F27F7" w:rsidRDefault="00E3715C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39A0D6C5" w14:textId="77777777" w:rsidR="002F27F7" w:rsidRDefault="00E3715C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A5C0EA4" w14:textId="77777777" w:rsidR="002F27F7" w:rsidRDefault="00E3715C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8AAA9EE" w14:textId="77777777" w:rsidR="002F27F7" w:rsidRDefault="00E3715C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645EF11" w14:textId="77777777" w:rsidR="002F27F7" w:rsidRDefault="00E3715C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3F156AF" w14:textId="77777777" w:rsidR="002F27F7" w:rsidRDefault="00E3715C">
            <w:pPr>
              <w:jc w:val="center"/>
            </w:pPr>
            <w:r>
              <w:t>综合遮阳系数</w:t>
            </w:r>
          </w:p>
        </w:tc>
      </w:tr>
      <w:tr w:rsidR="002F27F7" w14:paraId="27274229" w14:textId="77777777">
        <w:tc>
          <w:tcPr>
            <w:tcW w:w="656" w:type="dxa"/>
            <w:vAlign w:val="center"/>
          </w:tcPr>
          <w:p w14:paraId="283CF1AA" w14:textId="77777777" w:rsidR="002F27F7" w:rsidRDefault="00E3715C">
            <w:r>
              <w:t>1</w:t>
            </w:r>
          </w:p>
        </w:tc>
        <w:tc>
          <w:tcPr>
            <w:tcW w:w="888" w:type="dxa"/>
            <w:vAlign w:val="center"/>
          </w:tcPr>
          <w:p w14:paraId="450FD2BC" w14:textId="77777777" w:rsidR="002F27F7" w:rsidRDefault="00E3715C">
            <w:r>
              <w:t>C-0615</w:t>
            </w:r>
          </w:p>
        </w:tc>
        <w:tc>
          <w:tcPr>
            <w:tcW w:w="769" w:type="dxa"/>
            <w:vAlign w:val="center"/>
          </w:tcPr>
          <w:p w14:paraId="0B14572F" w14:textId="77777777" w:rsidR="002F27F7" w:rsidRDefault="00E3715C">
            <w:r>
              <w:t>1~8</w:t>
            </w:r>
          </w:p>
        </w:tc>
        <w:tc>
          <w:tcPr>
            <w:tcW w:w="769" w:type="dxa"/>
            <w:vAlign w:val="center"/>
          </w:tcPr>
          <w:p w14:paraId="2661543B" w14:textId="77777777" w:rsidR="002F27F7" w:rsidRDefault="00E3715C">
            <w:r>
              <w:t>86</w:t>
            </w:r>
          </w:p>
        </w:tc>
        <w:tc>
          <w:tcPr>
            <w:tcW w:w="848" w:type="dxa"/>
            <w:vAlign w:val="center"/>
          </w:tcPr>
          <w:p w14:paraId="7EE93113" w14:textId="77777777" w:rsidR="002F27F7" w:rsidRDefault="00E3715C">
            <w:r>
              <w:t>0.900</w:t>
            </w:r>
          </w:p>
        </w:tc>
        <w:tc>
          <w:tcPr>
            <w:tcW w:w="848" w:type="dxa"/>
            <w:vAlign w:val="center"/>
          </w:tcPr>
          <w:p w14:paraId="530C9758" w14:textId="77777777" w:rsidR="002F27F7" w:rsidRDefault="00E3715C">
            <w:r>
              <w:t>77.400</w:t>
            </w:r>
          </w:p>
        </w:tc>
        <w:tc>
          <w:tcPr>
            <w:tcW w:w="781" w:type="dxa"/>
            <w:vAlign w:val="center"/>
          </w:tcPr>
          <w:p w14:paraId="2516E51C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7A602A5A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5645ADF6" w14:textId="77777777" w:rsidR="002F27F7" w:rsidRDefault="002F27F7"/>
        </w:tc>
        <w:tc>
          <w:tcPr>
            <w:tcW w:w="916" w:type="dxa"/>
            <w:vAlign w:val="center"/>
          </w:tcPr>
          <w:p w14:paraId="4A2FAC87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21FAA20B" w14:textId="77777777" w:rsidR="002F27F7" w:rsidRDefault="00E3715C">
            <w:r>
              <w:t>0.850</w:t>
            </w:r>
          </w:p>
        </w:tc>
      </w:tr>
      <w:tr w:rsidR="002F27F7" w14:paraId="7848CE86" w14:textId="77777777">
        <w:tc>
          <w:tcPr>
            <w:tcW w:w="656" w:type="dxa"/>
            <w:vAlign w:val="center"/>
          </w:tcPr>
          <w:p w14:paraId="2821E148" w14:textId="77777777" w:rsidR="002F27F7" w:rsidRDefault="00E3715C">
            <w:r>
              <w:t>2</w:t>
            </w:r>
          </w:p>
        </w:tc>
        <w:tc>
          <w:tcPr>
            <w:tcW w:w="888" w:type="dxa"/>
            <w:vAlign w:val="center"/>
          </w:tcPr>
          <w:p w14:paraId="36CC5E73" w14:textId="77777777" w:rsidR="002F27F7" w:rsidRDefault="00E3715C">
            <w:r>
              <w:t>C-0615</w:t>
            </w:r>
          </w:p>
        </w:tc>
        <w:tc>
          <w:tcPr>
            <w:tcW w:w="769" w:type="dxa"/>
            <w:vAlign w:val="center"/>
          </w:tcPr>
          <w:p w14:paraId="59502CB4" w14:textId="77777777" w:rsidR="002F27F7" w:rsidRDefault="00E3715C">
            <w:r>
              <w:t>1~8</w:t>
            </w:r>
          </w:p>
        </w:tc>
        <w:tc>
          <w:tcPr>
            <w:tcW w:w="769" w:type="dxa"/>
            <w:vAlign w:val="center"/>
          </w:tcPr>
          <w:p w14:paraId="73CFE7CE" w14:textId="77777777" w:rsidR="002F27F7" w:rsidRDefault="00E3715C">
            <w:r>
              <w:t>39</w:t>
            </w:r>
          </w:p>
        </w:tc>
        <w:tc>
          <w:tcPr>
            <w:tcW w:w="848" w:type="dxa"/>
            <w:vAlign w:val="center"/>
          </w:tcPr>
          <w:p w14:paraId="09FCB1B1" w14:textId="77777777" w:rsidR="002F27F7" w:rsidRDefault="00E3715C">
            <w:r>
              <w:t>0.900</w:t>
            </w:r>
          </w:p>
        </w:tc>
        <w:tc>
          <w:tcPr>
            <w:tcW w:w="848" w:type="dxa"/>
            <w:vAlign w:val="center"/>
          </w:tcPr>
          <w:p w14:paraId="3E397D7C" w14:textId="77777777" w:rsidR="002F27F7" w:rsidRDefault="00E3715C">
            <w:r>
              <w:t>35.100</w:t>
            </w:r>
          </w:p>
        </w:tc>
        <w:tc>
          <w:tcPr>
            <w:tcW w:w="781" w:type="dxa"/>
            <w:vAlign w:val="center"/>
          </w:tcPr>
          <w:p w14:paraId="3E8FE200" w14:textId="77777777" w:rsidR="002F27F7" w:rsidRDefault="00E3715C">
            <w:r>
              <w:t>67</w:t>
            </w:r>
          </w:p>
        </w:tc>
        <w:tc>
          <w:tcPr>
            <w:tcW w:w="916" w:type="dxa"/>
            <w:vAlign w:val="center"/>
          </w:tcPr>
          <w:p w14:paraId="30DDFFAE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4FA67C58" w14:textId="77777777" w:rsidR="002F27F7" w:rsidRDefault="002F27F7"/>
        </w:tc>
        <w:tc>
          <w:tcPr>
            <w:tcW w:w="916" w:type="dxa"/>
            <w:vAlign w:val="center"/>
          </w:tcPr>
          <w:p w14:paraId="40FD1668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485176D6" w14:textId="77777777" w:rsidR="002F27F7" w:rsidRDefault="00E3715C">
            <w:r>
              <w:t>0.850</w:t>
            </w:r>
          </w:p>
        </w:tc>
      </w:tr>
      <w:tr w:rsidR="002F27F7" w14:paraId="2E9C2488" w14:textId="77777777">
        <w:tc>
          <w:tcPr>
            <w:tcW w:w="656" w:type="dxa"/>
            <w:vAlign w:val="center"/>
          </w:tcPr>
          <w:p w14:paraId="1C27E245" w14:textId="77777777" w:rsidR="002F27F7" w:rsidRDefault="00E3715C">
            <w:r>
              <w:t>3</w:t>
            </w:r>
          </w:p>
        </w:tc>
        <w:tc>
          <w:tcPr>
            <w:tcW w:w="888" w:type="dxa"/>
            <w:vAlign w:val="center"/>
          </w:tcPr>
          <w:p w14:paraId="412020A5" w14:textId="77777777" w:rsidR="002F27F7" w:rsidRDefault="00E3715C">
            <w:r>
              <w:t>C-0915</w:t>
            </w:r>
          </w:p>
        </w:tc>
        <w:tc>
          <w:tcPr>
            <w:tcW w:w="769" w:type="dxa"/>
            <w:vAlign w:val="center"/>
          </w:tcPr>
          <w:p w14:paraId="089140E6" w14:textId="77777777" w:rsidR="002F27F7" w:rsidRDefault="00E3715C">
            <w:r>
              <w:t>1</w:t>
            </w:r>
          </w:p>
        </w:tc>
        <w:tc>
          <w:tcPr>
            <w:tcW w:w="769" w:type="dxa"/>
            <w:vAlign w:val="center"/>
          </w:tcPr>
          <w:p w14:paraId="47735AB2" w14:textId="77777777" w:rsidR="002F27F7" w:rsidRDefault="00E3715C">
            <w:r>
              <w:t>4</w:t>
            </w:r>
          </w:p>
        </w:tc>
        <w:tc>
          <w:tcPr>
            <w:tcW w:w="848" w:type="dxa"/>
            <w:vAlign w:val="center"/>
          </w:tcPr>
          <w:p w14:paraId="2F6B3FC6" w14:textId="77777777" w:rsidR="002F27F7" w:rsidRDefault="00E3715C">
            <w:r>
              <w:t>1.350</w:t>
            </w:r>
          </w:p>
        </w:tc>
        <w:tc>
          <w:tcPr>
            <w:tcW w:w="848" w:type="dxa"/>
            <w:vAlign w:val="center"/>
          </w:tcPr>
          <w:p w14:paraId="407A51FE" w14:textId="77777777" w:rsidR="002F27F7" w:rsidRDefault="00E3715C">
            <w:r>
              <w:t>5.400</w:t>
            </w:r>
          </w:p>
        </w:tc>
        <w:tc>
          <w:tcPr>
            <w:tcW w:w="781" w:type="dxa"/>
            <w:vAlign w:val="center"/>
          </w:tcPr>
          <w:p w14:paraId="2FA8468E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65A781C9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662AF1CE" w14:textId="77777777" w:rsidR="002F27F7" w:rsidRDefault="002F27F7"/>
        </w:tc>
        <w:tc>
          <w:tcPr>
            <w:tcW w:w="916" w:type="dxa"/>
            <w:vAlign w:val="center"/>
          </w:tcPr>
          <w:p w14:paraId="188B5A5C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35162BD4" w14:textId="77777777" w:rsidR="002F27F7" w:rsidRDefault="00E3715C">
            <w:r>
              <w:t>0.850</w:t>
            </w:r>
          </w:p>
        </w:tc>
      </w:tr>
      <w:tr w:rsidR="002F27F7" w14:paraId="73507AC8" w14:textId="77777777">
        <w:tc>
          <w:tcPr>
            <w:tcW w:w="656" w:type="dxa"/>
            <w:vAlign w:val="center"/>
          </w:tcPr>
          <w:p w14:paraId="373237F2" w14:textId="77777777" w:rsidR="002F27F7" w:rsidRDefault="00E3715C">
            <w:r>
              <w:t>4</w:t>
            </w:r>
          </w:p>
        </w:tc>
        <w:tc>
          <w:tcPr>
            <w:tcW w:w="888" w:type="dxa"/>
            <w:vAlign w:val="center"/>
          </w:tcPr>
          <w:p w14:paraId="1C98FDC8" w14:textId="77777777" w:rsidR="002F27F7" w:rsidRDefault="00E3715C">
            <w:r>
              <w:t>C-1215</w:t>
            </w:r>
          </w:p>
        </w:tc>
        <w:tc>
          <w:tcPr>
            <w:tcW w:w="769" w:type="dxa"/>
            <w:vAlign w:val="center"/>
          </w:tcPr>
          <w:p w14:paraId="344CA458" w14:textId="77777777" w:rsidR="002F27F7" w:rsidRDefault="00E3715C">
            <w:r>
              <w:t>1~7</w:t>
            </w:r>
          </w:p>
        </w:tc>
        <w:tc>
          <w:tcPr>
            <w:tcW w:w="769" w:type="dxa"/>
            <w:vAlign w:val="center"/>
          </w:tcPr>
          <w:p w14:paraId="7B4990C4" w14:textId="77777777" w:rsidR="002F27F7" w:rsidRDefault="00E3715C">
            <w:r>
              <w:t>27</w:t>
            </w:r>
          </w:p>
        </w:tc>
        <w:tc>
          <w:tcPr>
            <w:tcW w:w="848" w:type="dxa"/>
            <w:vAlign w:val="center"/>
          </w:tcPr>
          <w:p w14:paraId="5043B660" w14:textId="77777777" w:rsidR="002F27F7" w:rsidRDefault="00E3715C">
            <w:r>
              <w:t>1.800</w:t>
            </w:r>
          </w:p>
        </w:tc>
        <w:tc>
          <w:tcPr>
            <w:tcW w:w="848" w:type="dxa"/>
            <w:vAlign w:val="center"/>
          </w:tcPr>
          <w:p w14:paraId="50B84E6D" w14:textId="77777777" w:rsidR="002F27F7" w:rsidRDefault="00E3715C">
            <w:r>
              <w:t>48.600</w:t>
            </w:r>
          </w:p>
        </w:tc>
        <w:tc>
          <w:tcPr>
            <w:tcW w:w="781" w:type="dxa"/>
            <w:vAlign w:val="center"/>
          </w:tcPr>
          <w:p w14:paraId="49A5855D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6DFA0B7C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2C9797EC" w14:textId="77777777" w:rsidR="002F27F7" w:rsidRDefault="002F27F7"/>
        </w:tc>
        <w:tc>
          <w:tcPr>
            <w:tcW w:w="916" w:type="dxa"/>
            <w:vAlign w:val="center"/>
          </w:tcPr>
          <w:p w14:paraId="4EAC0696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388577C4" w14:textId="77777777" w:rsidR="002F27F7" w:rsidRDefault="00E3715C">
            <w:r>
              <w:t>0.850</w:t>
            </w:r>
          </w:p>
        </w:tc>
      </w:tr>
      <w:tr w:rsidR="002F27F7" w14:paraId="51E13084" w14:textId="77777777">
        <w:tc>
          <w:tcPr>
            <w:tcW w:w="656" w:type="dxa"/>
            <w:vAlign w:val="center"/>
          </w:tcPr>
          <w:p w14:paraId="71835007" w14:textId="77777777" w:rsidR="002F27F7" w:rsidRDefault="00E3715C">
            <w:r>
              <w:t>5</w:t>
            </w:r>
          </w:p>
        </w:tc>
        <w:tc>
          <w:tcPr>
            <w:tcW w:w="888" w:type="dxa"/>
            <w:vAlign w:val="center"/>
          </w:tcPr>
          <w:p w14:paraId="55A202AB" w14:textId="77777777" w:rsidR="002F27F7" w:rsidRDefault="00E3715C">
            <w:r>
              <w:t>C-1515</w:t>
            </w:r>
          </w:p>
        </w:tc>
        <w:tc>
          <w:tcPr>
            <w:tcW w:w="769" w:type="dxa"/>
            <w:vAlign w:val="center"/>
          </w:tcPr>
          <w:p w14:paraId="434D4A24" w14:textId="77777777" w:rsidR="002F27F7" w:rsidRDefault="00E3715C">
            <w:r>
              <w:t>1~8</w:t>
            </w:r>
          </w:p>
        </w:tc>
        <w:tc>
          <w:tcPr>
            <w:tcW w:w="769" w:type="dxa"/>
            <w:vAlign w:val="center"/>
          </w:tcPr>
          <w:p w14:paraId="07220FC3" w14:textId="77777777" w:rsidR="002F27F7" w:rsidRDefault="00E3715C">
            <w:r>
              <w:t>75</w:t>
            </w:r>
          </w:p>
        </w:tc>
        <w:tc>
          <w:tcPr>
            <w:tcW w:w="848" w:type="dxa"/>
            <w:vAlign w:val="center"/>
          </w:tcPr>
          <w:p w14:paraId="40C366A9" w14:textId="77777777" w:rsidR="002F27F7" w:rsidRDefault="00E3715C">
            <w:r>
              <w:t>2.250</w:t>
            </w:r>
          </w:p>
        </w:tc>
        <w:tc>
          <w:tcPr>
            <w:tcW w:w="848" w:type="dxa"/>
            <w:vAlign w:val="center"/>
          </w:tcPr>
          <w:p w14:paraId="23462B6D" w14:textId="77777777" w:rsidR="002F27F7" w:rsidRDefault="00E3715C">
            <w:r>
              <w:t>168.750</w:t>
            </w:r>
          </w:p>
        </w:tc>
        <w:tc>
          <w:tcPr>
            <w:tcW w:w="781" w:type="dxa"/>
            <w:vAlign w:val="center"/>
          </w:tcPr>
          <w:p w14:paraId="55FCB9C1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5B6F140D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4F6128FD" w14:textId="77777777" w:rsidR="002F27F7" w:rsidRDefault="002F27F7"/>
        </w:tc>
        <w:tc>
          <w:tcPr>
            <w:tcW w:w="916" w:type="dxa"/>
            <w:vAlign w:val="center"/>
          </w:tcPr>
          <w:p w14:paraId="5D6E4BD3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6B5FB64A" w14:textId="77777777" w:rsidR="002F27F7" w:rsidRDefault="00E3715C">
            <w:r>
              <w:t>0.850</w:t>
            </w:r>
          </w:p>
        </w:tc>
      </w:tr>
      <w:tr w:rsidR="002F27F7" w14:paraId="7F3BD3C8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470F06B4" w14:textId="77777777" w:rsidR="002F27F7" w:rsidRDefault="00E3715C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2680FD8F" w14:textId="77777777" w:rsidR="002F27F7" w:rsidRDefault="00E3715C">
            <w:r>
              <w:t>335.250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3D8C2C71" w14:textId="77777777" w:rsidR="002F27F7" w:rsidRDefault="00E3715C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4591CE8E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05ADFFD2" w14:textId="77777777" w:rsidR="002F27F7" w:rsidRDefault="00E3715C">
            <w:r>
              <w:t>0.850</w:t>
            </w:r>
          </w:p>
        </w:tc>
      </w:tr>
    </w:tbl>
    <w:p w14:paraId="35389E36" w14:textId="77777777" w:rsidR="002F27F7" w:rsidRDefault="00E3715C">
      <w:r>
        <w:lastRenderedPageBreak/>
        <w:t xml:space="preserve">2. </w:t>
      </w:r>
      <w: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F27F7" w14:paraId="0A8C8201" w14:textId="77777777">
        <w:tc>
          <w:tcPr>
            <w:tcW w:w="656" w:type="dxa"/>
            <w:shd w:val="clear" w:color="auto" w:fill="E6E6E6"/>
            <w:vAlign w:val="center"/>
          </w:tcPr>
          <w:p w14:paraId="581A4F83" w14:textId="77777777" w:rsidR="002F27F7" w:rsidRDefault="00E3715C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46942E3" w14:textId="77777777" w:rsidR="002F27F7" w:rsidRDefault="00E3715C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537C053" w14:textId="77777777" w:rsidR="002F27F7" w:rsidRDefault="00E3715C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6DA2364" w14:textId="77777777" w:rsidR="002F27F7" w:rsidRDefault="00E3715C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98C9B1C" w14:textId="77777777" w:rsidR="002F27F7" w:rsidRDefault="00E3715C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227243C" w14:textId="77777777" w:rsidR="002F27F7" w:rsidRDefault="00E3715C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2A6124C" w14:textId="77777777" w:rsidR="002F27F7" w:rsidRDefault="00E3715C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818DB3B" w14:textId="77777777" w:rsidR="002F27F7" w:rsidRDefault="00E3715C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C9F3650" w14:textId="77777777" w:rsidR="002F27F7" w:rsidRDefault="00E3715C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52F3404D" w14:textId="77777777" w:rsidR="002F27F7" w:rsidRDefault="00E3715C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58F6AE60" w14:textId="77777777" w:rsidR="002F27F7" w:rsidRDefault="00E3715C">
            <w:pPr>
              <w:jc w:val="center"/>
            </w:pPr>
            <w:r>
              <w:t>综合遮阳系数</w:t>
            </w:r>
          </w:p>
        </w:tc>
      </w:tr>
      <w:tr w:rsidR="002F27F7" w14:paraId="249052BB" w14:textId="77777777">
        <w:tc>
          <w:tcPr>
            <w:tcW w:w="656" w:type="dxa"/>
            <w:vAlign w:val="center"/>
          </w:tcPr>
          <w:p w14:paraId="4B640DC5" w14:textId="77777777" w:rsidR="002F27F7" w:rsidRDefault="00E3715C">
            <w:r>
              <w:t>1</w:t>
            </w:r>
          </w:p>
        </w:tc>
        <w:tc>
          <w:tcPr>
            <w:tcW w:w="888" w:type="dxa"/>
            <w:vAlign w:val="center"/>
          </w:tcPr>
          <w:p w14:paraId="58711B40" w14:textId="77777777" w:rsidR="002F27F7" w:rsidRDefault="00E3715C">
            <w:r>
              <w:t>C-0615</w:t>
            </w:r>
          </w:p>
        </w:tc>
        <w:tc>
          <w:tcPr>
            <w:tcW w:w="769" w:type="dxa"/>
            <w:vAlign w:val="center"/>
          </w:tcPr>
          <w:p w14:paraId="062F5A8B" w14:textId="77777777" w:rsidR="002F27F7" w:rsidRDefault="00E3715C">
            <w:r>
              <w:t>1~8</w:t>
            </w:r>
          </w:p>
        </w:tc>
        <w:tc>
          <w:tcPr>
            <w:tcW w:w="769" w:type="dxa"/>
            <w:vAlign w:val="center"/>
          </w:tcPr>
          <w:p w14:paraId="61B13660" w14:textId="77777777" w:rsidR="002F27F7" w:rsidRDefault="00E3715C">
            <w:r>
              <w:t>47</w:t>
            </w:r>
          </w:p>
        </w:tc>
        <w:tc>
          <w:tcPr>
            <w:tcW w:w="848" w:type="dxa"/>
            <w:vAlign w:val="center"/>
          </w:tcPr>
          <w:p w14:paraId="667FDD56" w14:textId="77777777" w:rsidR="002F27F7" w:rsidRDefault="00E3715C">
            <w:r>
              <w:t>0.900</w:t>
            </w:r>
          </w:p>
        </w:tc>
        <w:tc>
          <w:tcPr>
            <w:tcW w:w="848" w:type="dxa"/>
            <w:vAlign w:val="center"/>
          </w:tcPr>
          <w:p w14:paraId="525B0BA0" w14:textId="77777777" w:rsidR="002F27F7" w:rsidRDefault="00E3715C">
            <w:r>
              <w:t>42.300</w:t>
            </w:r>
          </w:p>
        </w:tc>
        <w:tc>
          <w:tcPr>
            <w:tcW w:w="781" w:type="dxa"/>
            <w:vAlign w:val="center"/>
          </w:tcPr>
          <w:p w14:paraId="09D9DBBC" w14:textId="77777777" w:rsidR="002F27F7" w:rsidRDefault="00E3715C">
            <w:r>
              <w:t>67</w:t>
            </w:r>
          </w:p>
        </w:tc>
        <w:tc>
          <w:tcPr>
            <w:tcW w:w="916" w:type="dxa"/>
            <w:vAlign w:val="center"/>
          </w:tcPr>
          <w:p w14:paraId="05CF7046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0212F105" w14:textId="77777777" w:rsidR="002F27F7" w:rsidRDefault="002F27F7"/>
        </w:tc>
        <w:tc>
          <w:tcPr>
            <w:tcW w:w="916" w:type="dxa"/>
            <w:vAlign w:val="center"/>
          </w:tcPr>
          <w:p w14:paraId="2BB4FA26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58ED5986" w14:textId="77777777" w:rsidR="002F27F7" w:rsidRDefault="00E3715C">
            <w:r>
              <w:t>0.850</w:t>
            </w:r>
          </w:p>
        </w:tc>
      </w:tr>
      <w:tr w:rsidR="002F27F7" w14:paraId="1FC709F7" w14:textId="77777777">
        <w:tc>
          <w:tcPr>
            <w:tcW w:w="656" w:type="dxa"/>
            <w:vAlign w:val="center"/>
          </w:tcPr>
          <w:p w14:paraId="4FC29CBC" w14:textId="77777777" w:rsidR="002F27F7" w:rsidRDefault="00E3715C">
            <w:r>
              <w:t>2</w:t>
            </w:r>
          </w:p>
        </w:tc>
        <w:tc>
          <w:tcPr>
            <w:tcW w:w="888" w:type="dxa"/>
            <w:vAlign w:val="center"/>
          </w:tcPr>
          <w:p w14:paraId="7803B91A" w14:textId="77777777" w:rsidR="002F27F7" w:rsidRDefault="00E3715C">
            <w:r>
              <w:t>C-0915</w:t>
            </w:r>
          </w:p>
        </w:tc>
        <w:tc>
          <w:tcPr>
            <w:tcW w:w="769" w:type="dxa"/>
            <w:vAlign w:val="center"/>
          </w:tcPr>
          <w:p w14:paraId="41E10E5C" w14:textId="77777777" w:rsidR="002F27F7" w:rsidRDefault="00E3715C">
            <w:r>
              <w:t>1~7</w:t>
            </w:r>
          </w:p>
        </w:tc>
        <w:tc>
          <w:tcPr>
            <w:tcW w:w="769" w:type="dxa"/>
            <w:vAlign w:val="center"/>
          </w:tcPr>
          <w:p w14:paraId="71F0B942" w14:textId="77777777" w:rsidR="002F27F7" w:rsidRDefault="00E3715C">
            <w:r>
              <w:t>22</w:t>
            </w:r>
          </w:p>
        </w:tc>
        <w:tc>
          <w:tcPr>
            <w:tcW w:w="848" w:type="dxa"/>
            <w:vAlign w:val="center"/>
          </w:tcPr>
          <w:p w14:paraId="3B001103" w14:textId="77777777" w:rsidR="002F27F7" w:rsidRDefault="00E3715C">
            <w:r>
              <w:t>1.350</w:t>
            </w:r>
          </w:p>
        </w:tc>
        <w:tc>
          <w:tcPr>
            <w:tcW w:w="848" w:type="dxa"/>
            <w:vAlign w:val="center"/>
          </w:tcPr>
          <w:p w14:paraId="0C9979A2" w14:textId="77777777" w:rsidR="002F27F7" w:rsidRDefault="00E3715C">
            <w:r>
              <w:t>29.700</w:t>
            </w:r>
          </w:p>
        </w:tc>
        <w:tc>
          <w:tcPr>
            <w:tcW w:w="781" w:type="dxa"/>
            <w:vAlign w:val="center"/>
          </w:tcPr>
          <w:p w14:paraId="76DBF1A6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6ED2572D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16674C84" w14:textId="77777777" w:rsidR="002F27F7" w:rsidRDefault="002F27F7"/>
        </w:tc>
        <w:tc>
          <w:tcPr>
            <w:tcW w:w="916" w:type="dxa"/>
            <w:vAlign w:val="center"/>
          </w:tcPr>
          <w:p w14:paraId="13EF1E7A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5770DC7A" w14:textId="77777777" w:rsidR="002F27F7" w:rsidRDefault="00E3715C">
            <w:r>
              <w:t>0.850</w:t>
            </w:r>
          </w:p>
        </w:tc>
      </w:tr>
      <w:tr w:rsidR="002F27F7" w14:paraId="516588E1" w14:textId="77777777">
        <w:tc>
          <w:tcPr>
            <w:tcW w:w="656" w:type="dxa"/>
            <w:vAlign w:val="center"/>
          </w:tcPr>
          <w:p w14:paraId="31D613CF" w14:textId="77777777" w:rsidR="002F27F7" w:rsidRDefault="00E3715C">
            <w:r>
              <w:t>3</w:t>
            </w:r>
          </w:p>
        </w:tc>
        <w:tc>
          <w:tcPr>
            <w:tcW w:w="888" w:type="dxa"/>
            <w:vAlign w:val="center"/>
          </w:tcPr>
          <w:p w14:paraId="7CC2C62F" w14:textId="77777777" w:rsidR="002F27F7" w:rsidRDefault="00E3715C">
            <w:r>
              <w:t>C-1215</w:t>
            </w:r>
          </w:p>
        </w:tc>
        <w:tc>
          <w:tcPr>
            <w:tcW w:w="769" w:type="dxa"/>
            <w:vAlign w:val="center"/>
          </w:tcPr>
          <w:p w14:paraId="5739FF0B" w14:textId="77777777" w:rsidR="002F27F7" w:rsidRDefault="00E3715C">
            <w:r>
              <w:t>1~8</w:t>
            </w:r>
          </w:p>
        </w:tc>
        <w:tc>
          <w:tcPr>
            <w:tcW w:w="769" w:type="dxa"/>
            <w:vAlign w:val="center"/>
          </w:tcPr>
          <w:p w14:paraId="66FA4081" w14:textId="77777777" w:rsidR="002F27F7" w:rsidRDefault="00E3715C">
            <w:r>
              <w:t>132</w:t>
            </w:r>
          </w:p>
        </w:tc>
        <w:tc>
          <w:tcPr>
            <w:tcW w:w="848" w:type="dxa"/>
            <w:vAlign w:val="center"/>
          </w:tcPr>
          <w:p w14:paraId="29898A34" w14:textId="77777777" w:rsidR="002F27F7" w:rsidRDefault="00E3715C">
            <w:r>
              <w:t>1.800</w:t>
            </w:r>
          </w:p>
        </w:tc>
        <w:tc>
          <w:tcPr>
            <w:tcW w:w="848" w:type="dxa"/>
            <w:vAlign w:val="center"/>
          </w:tcPr>
          <w:p w14:paraId="1C87B19A" w14:textId="77777777" w:rsidR="002F27F7" w:rsidRDefault="00E3715C">
            <w:r>
              <w:t>237.600</w:t>
            </w:r>
          </w:p>
        </w:tc>
        <w:tc>
          <w:tcPr>
            <w:tcW w:w="781" w:type="dxa"/>
            <w:vAlign w:val="center"/>
          </w:tcPr>
          <w:p w14:paraId="1CB52A14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6D1BFF87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6626DC12" w14:textId="77777777" w:rsidR="002F27F7" w:rsidRDefault="002F27F7"/>
        </w:tc>
        <w:tc>
          <w:tcPr>
            <w:tcW w:w="916" w:type="dxa"/>
            <w:vAlign w:val="center"/>
          </w:tcPr>
          <w:p w14:paraId="7BD58C75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4A7A5040" w14:textId="77777777" w:rsidR="002F27F7" w:rsidRDefault="00E3715C">
            <w:r>
              <w:t>0.850</w:t>
            </w:r>
          </w:p>
        </w:tc>
      </w:tr>
      <w:tr w:rsidR="002F27F7" w14:paraId="7D0063B4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3F411394" w14:textId="77777777" w:rsidR="002F27F7" w:rsidRDefault="00E3715C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3E98E790" w14:textId="77777777" w:rsidR="002F27F7" w:rsidRDefault="00E3715C">
            <w:r>
              <w:t>309.600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0AF84E24" w14:textId="77777777" w:rsidR="002F27F7" w:rsidRDefault="00E3715C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72DA71D9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414E8991" w14:textId="77777777" w:rsidR="002F27F7" w:rsidRDefault="00E3715C">
            <w:r>
              <w:t>0.850</w:t>
            </w:r>
          </w:p>
        </w:tc>
      </w:tr>
    </w:tbl>
    <w:p w14:paraId="12FDDD0A" w14:textId="77777777" w:rsidR="002F27F7" w:rsidRDefault="002F27F7"/>
    <w:p w14:paraId="30158ACC" w14:textId="77777777" w:rsidR="002F27F7" w:rsidRDefault="00E3715C">
      <w:r>
        <w:t xml:space="preserve">3. </w:t>
      </w:r>
      <w: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F27F7" w14:paraId="657D3E42" w14:textId="77777777">
        <w:tc>
          <w:tcPr>
            <w:tcW w:w="656" w:type="dxa"/>
            <w:shd w:val="clear" w:color="auto" w:fill="E6E6E6"/>
            <w:vAlign w:val="center"/>
          </w:tcPr>
          <w:p w14:paraId="457A767F" w14:textId="77777777" w:rsidR="002F27F7" w:rsidRDefault="00E3715C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620BD6F" w14:textId="77777777" w:rsidR="002F27F7" w:rsidRDefault="00E3715C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310FEFE4" w14:textId="77777777" w:rsidR="002F27F7" w:rsidRDefault="00E3715C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B72C9E1" w14:textId="77777777" w:rsidR="002F27F7" w:rsidRDefault="00E3715C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DB7A498" w14:textId="77777777" w:rsidR="002F27F7" w:rsidRDefault="00E3715C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9320541" w14:textId="77777777" w:rsidR="002F27F7" w:rsidRDefault="00E3715C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F0064A1" w14:textId="77777777" w:rsidR="002F27F7" w:rsidRDefault="00E3715C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D216268" w14:textId="77777777" w:rsidR="002F27F7" w:rsidRDefault="00E3715C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4C91B9B" w14:textId="77777777" w:rsidR="002F27F7" w:rsidRDefault="00E3715C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234CB79" w14:textId="77777777" w:rsidR="002F27F7" w:rsidRDefault="00E3715C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E6EA358" w14:textId="77777777" w:rsidR="002F27F7" w:rsidRDefault="00E3715C">
            <w:pPr>
              <w:jc w:val="center"/>
            </w:pPr>
            <w:r>
              <w:t>综合遮阳系数</w:t>
            </w:r>
          </w:p>
        </w:tc>
      </w:tr>
      <w:tr w:rsidR="002F27F7" w14:paraId="43BABFDD" w14:textId="77777777">
        <w:tc>
          <w:tcPr>
            <w:tcW w:w="656" w:type="dxa"/>
            <w:vAlign w:val="center"/>
          </w:tcPr>
          <w:p w14:paraId="10CA5B45" w14:textId="77777777" w:rsidR="002F27F7" w:rsidRDefault="00E3715C">
            <w:r>
              <w:t>1</w:t>
            </w:r>
          </w:p>
        </w:tc>
        <w:tc>
          <w:tcPr>
            <w:tcW w:w="888" w:type="dxa"/>
            <w:vAlign w:val="center"/>
          </w:tcPr>
          <w:p w14:paraId="3E1C321E" w14:textId="77777777" w:rsidR="002F27F7" w:rsidRDefault="00E3715C">
            <w:r>
              <w:t>C-0615</w:t>
            </w:r>
          </w:p>
        </w:tc>
        <w:tc>
          <w:tcPr>
            <w:tcW w:w="769" w:type="dxa"/>
            <w:vAlign w:val="center"/>
          </w:tcPr>
          <w:p w14:paraId="5ABB90BF" w14:textId="77777777" w:rsidR="002F27F7" w:rsidRDefault="00E3715C">
            <w:r>
              <w:t>1~8</w:t>
            </w:r>
          </w:p>
        </w:tc>
        <w:tc>
          <w:tcPr>
            <w:tcW w:w="769" w:type="dxa"/>
            <w:vAlign w:val="center"/>
          </w:tcPr>
          <w:p w14:paraId="68ACE625" w14:textId="77777777" w:rsidR="002F27F7" w:rsidRDefault="00E3715C">
            <w:r>
              <w:t>40</w:t>
            </w:r>
          </w:p>
        </w:tc>
        <w:tc>
          <w:tcPr>
            <w:tcW w:w="848" w:type="dxa"/>
            <w:vAlign w:val="center"/>
          </w:tcPr>
          <w:p w14:paraId="4C0615D2" w14:textId="77777777" w:rsidR="002F27F7" w:rsidRDefault="00E3715C">
            <w:r>
              <w:t>0.900</w:t>
            </w:r>
          </w:p>
        </w:tc>
        <w:tc>
          <w:tcPr>
            <w:tcW w:w="848" w:type="dxa"/>
            <w:vAlign w:val="center"/>
          </w:tcPr>
          <w:p w14:paraId="20800736" w14:textId="77777777" w:rsidR="002F27F7" w:rsidRDefault="00E3715C">
            <w:r>
              <w:t>36.000</w:t>
            </w:r>
          </w:p>
        </w:tc>
        <w:tc>
          <w:tcPr>
            <w:tcW w:w="781" w:type="dxa"/>
            <w:vAlign w:val="center"/>
          </w:tcPr>
          <w:p w14:paraId="6AA16800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4D1FA97B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52B5B996" w14:textId="77777777" w:rsidR="002F27F7" w:rsidRDefault="002F27F7"/>
        </w:tc>
        <w:tc>
          <w:tcPr>
            <w:tcW w:w="916" w:type="dxa"/>
            <w:vAlign w:val="center"/>
          </w:tcPr>
          <w:p w14:paraId="209D8A88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56D8517B" w14:textId="77777777" w:rsidR="002F27F7" w:rsidRDefault="00E3715C">
            <w:r>
              <w:t>0.850</w:t>
            </w:r>
          </w:p>
        </w:tc>
      </w:tr>
      <w:tr w:rsidR="002F27F7" w14:paraId="23277007" w14:textId="77777777">
        <w:tc>
          <w:tcPr>
            <w:tcW w:w="656" w:type="dxa"/>
            <w:vAlign w:val="center"/>
          </w:tcPr>
          <w:p w14:paraId="6E5F5581" w14:textId="77777777" w:rsidR="002F27F7" w:rsidRDefault="00E3715C">
            <w:r>
              <w:t>2</w:t>
            </w:r>
          </w:p>
        </w:tc>
        <w:tc>
          <w:tcPr>
            <w:tcW w:w="888" w:type="dxa"/>
            <w:vAlign w:val="center"/>
          </w:tcPr>
          <w:p w14:paraId="5A6015FF" w14:textId="77777777" w:rsidR="002F27F7" w:rsidRDefault="00E3715C">
            <w:r>
              <w:t>C-0909</w:t>
            </w:r>
          </w:p>
        </w:tc>
        <w:tc>
          <w:tcPr>
            <w:tcW w:w="769" w:type="dxa"/>
            <w:vAlign w:val="center"/>
          </w:tcPr>
          <w:p w14:paraId="3338B346" w14:textId="77777777" w:rsidR="002F27F7" w:rsidRDefault="00E3715C">
            <w:r>
              <w:t>1~7</w:t>
            </w:r>
          </w:p>
        </w:tc>
        <w:tc>
          <w:tcPr>
            <w:tcW w:w="769" w:type="dxa"/>
            <w:vAlign w:val="center"/>
          </w:tcPr>
          <w:p w14:paraId="214263E4" w14:textId="77777777" w:rsidR="002F27F7" w:rsidRDefault="00E3715C">
            <w:r>
              <w:t>22</w:t>
            </w:r>
          </w:p>
        </w:tc>
        <w:tc>
          <w:tcPr>
            <w:tcW w:w="848" w:type="dxa"/>
            <w:vAlign w:val="center"/>
          </w:tcPr>
          <w:p w14:paraId="0AFEE50B" w14:textId="77777777" w:rsidR="002F27F7" w:rsidRDefault="00E3715C">
            <w:r>
              <w:t>0.810</w:t>
            </w:r>
          </w:p>
        </w:tc>
        <w:tc>
          <w:tcPr>
            <w:tcW w:w="848" w:type="dxa"/>
            <w:vAlign w:val="center"/>
          </w:tcPr>
          <w:p w14:paraId="6FA587D9" w14:textId="77777777" w:rsidR="002F27F7" w:rsidRDefault="00E3715C">
            <w:r>
              <w:t>17.820</w:t>
            </w:r>
          </w:p>
        </w:tc>
        <w:tc>
          <w:tcPr>
            <w:tcW w:w="781" w:type="dxa"/>
            <w:vAlign w:val="center"/>
          </w:tcPr>
          <w:p w14:paraId="3C597A28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4FB020C7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32E660BD" w14:textId="77777777" w:rsidR="002F27F7" w:rsidRDefault="002F27F7"/>
        </w:tc>
        <w:tc>
          <w:tcPr>
            <w:tcW w:w="916" w:type="dxa"/>
            <w:vAlign w:val="center"/>
          </w:tcPr>
          <w:p w14:paraId="4B1A0275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3FDD2D80" w14:textId="77777777" w:rsidR="002F27F7" w:rsidRDefault="00E3715C">
            <w:r>
              <w:t>0.850</w:t>
            </w:r>
          </w:p>
        </w:tc>
      </w:tr>
      <w:tr w:rsidR="002F27F7" w14:paraId="1630EFE6" w14:textId="77777777">
        <w:tc>
          <w:tcPr>
            <w:tcW w:w="656" w:type="dxa"/>
            <w:vAlign w:val="center"/>
          </w:tcPr>
          <w:p w14:paraId="3B017EEE" w14:textId="77777777" w:rsidR="002F27F7" w:rsidRDefault="00E3715C">
            <w:r>
              <w:t>3</w:t>
            </w:r>
          </w:p>
        </w:tc>
        <w:tc>
          <w:tcPr>
            <w:tcW w:w="888" w:type="dxa"/>
            <w:vAlign w:val="center"/>
          </w:tcPr>
          <w:p w14:paraId="436F47C1" w14:textId="77777777" w:rsidR="002F27F7" w:rsidRDefault="00E3715C">
            <w:r>
              <w:t>C-0915</w:t>
            </w:r>
          </w:p>
        </w:tc>
        <w:tc>
          <w:tcPr>
            <w:tcW w:w="769" w:type="dxa"/>
            <w:vAlign w:val="center"/>
          </w:tcPr>
          <w:p w14:paraId="1F20820B" w14:textId="77777777" w:rsidR="002F27F7" w:rsidRDefault="00E3715C">
            <w:r>
              <w:t>1~7</w:t>
            </w:r>
          </w:p>
        </w:tc>
        <w:tc>
          <w:tcPr>
            <w:tcW w:w="769" w:type="dxa"/>
            <w:vAlign w:val="center"/>
          </w:tcPr>
          <w:p w14:paraId="3D29AC0C" w14:textId="77777777" w:rsidR="002F27F7" w:rsidRDefault="00E3715C">
            <w:r>
              <w:t>55</w:t>
            </w:r>
          </w:p>
        </w:tc>
        <w:tc>
          <w:tcPr>
            <w:tcW w:w="848" w:type="dxa"/>
            <w:vAlign w:val="center"/>
          </w:tcPr>
          <w:p w14:paraId="02BA3037" w14:textId="77777777" w:rsidR="002F27F7" w:rsidRDefault="00E3715C">
            <w:r>
              <w:t>1.350</w:t>
            </w:r>
          </w:p>
        </w:tc>
        <w:tc>
          <w:tcPr>
            <w:tcW w:w="848" w:type="dxa"/>
            <w:vAlign w:val="center"/>
          </w:tcPr>
          <w:p w14:paraId="3BD85804" w14:textId="77777777" w:rsidR="002F27F7" w:rsidRDefault="00E3715C">
            <w:r>
              <w:t>74.250</w:t>
            </w:r>
          </w:p>
        </w:tc>
        <w:tc>
          <w:tcPr>
            <w:tcW w:w="781" w:type="dxa"/>
            <w:vAlign w:val="center"/>
          </w:tcPr>
          <w:p w14:paraId="75B56778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4B4F6B84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40DC89C9" w14:textId="77777777" w:rsidR="002F27F7" w:rsidRDefault="002F27F7"/>
        </w:tc>
        <w:tc>
          <w:tcPr>
            <w:tcW w:w="916" w:type="dxa"/>
            <w:vAlign w:val="center"/>
          </w:tcPr>
          <w:p w14:paraId="679EADE6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4D822E24" w14:textId="77777777" w:rsidR="002F27F7" w:rsidRDefault="00E3715C">
            <w:r>
              <w:t>0.850</w:t>
            </w:r>
          </w:p>
        </w:tc>
      </w:tr>
      <w:tr w:rsidR="002F27F7" w14:paraId="6FDB3940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6E7015B5" w14:textId="77777777" w:rsidR="002F27F7" w:rsidRDefault="00E3715C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5CFDA1B6" w14:textId="77777777" w:rsidR="002F27F7" w:rsidRDefault="00E3715C">
            <w:r>
              <w:t>128.070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09319EC2" w14:textId="77777777" w:rsidR="002F27F7" w:rsidRDefault="00E3715C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4FA43192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690E979C" w14:textId="77777777" w:rsidR="002F27F7" w:rsidRDefault="00E3715C">
            <w:r>
              <w:t>0.850</w:t>
            </w:r>
          </w:p>
        </w:tc>
      </w:tr>
    </w:tbl>
    <w:p w14:paraId="48303693" w14:textId="77777777" w:rsidR="002F27F7" w:rsidRDefault="002F27F7"/>
    <w:p w14:paraId="7CAA75A6" w14:textId="77777777" w:rsidR="002F27F7" w:rsidRDefault="00E3715C">
      <w:r>
        <w:t xml:space="preserve">4. </w:t>
      </w:r>
      <w: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F27F7" w14:paraId="08889AF7" w14:textId="77777777">
        <w:tc>
          <w:tcPr>
            <w:tcW w:w="656" w:type="dxa"/>
            <w:shd w:val="clear" w:color="auto" w:fill="E6E6E6"/>
            <w:vAlign w:val="center"/>
          </w:tcPr>
          <w:p w14:paraId="32704FC0" w14:textId="77777777" w:rsidR="002F27F7" w:rsidRDefault="00E3715C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19B048B3" w14:textId="77777777" w:rsidR="002F27F7" w:rsidRDefault="00E3715C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AE1CD9A" w14:textId="77777777" w:rsidR="002F27F7" w:rsidRDefault="00E3715C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639946DD" w14:textId="77777777" w:rsidR="002F27F7" w:rsidRDefault="00E3715C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A4075CA" w14:textId="77777777" w:rsidR="002F27F7" w:rsidRDefault="00E3715C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5F37044" w14:textId="77777777" w:rsidR="002F27F7" w:rsidRDefault="00E3715C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726CF26" w14:textId="77777777" w:rsidR="002F27F7" w:rsidRDefault="00E3715C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6E5B49B" w14:textId="77777777" w:rsidR="002F27F7" w:rsidRDefault="00E3715C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54E62F2" w14:textId="77777777" w:rsidR="002F27F7" w:rsidRDefault="00E3715C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B36A013" w14:textId="77777777" w:rsidR="002F27F7" w:rsidRDefault="00E3715C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09A7E1A8" w14:textId="77777777" w:rsidR="002F27F7" w:rsidRDefault="00E3715C">
            <w:pPr>
              <w:jc w:val="center"/>
            </w:pPr>
            <w:r>
              <w:t>综合遮阳系数</w:t>
            </w:r>
          </w:p>
        </w:tc>
      </w:tr>
      <w:tr w:rsidR="002F27F7" w14:paraId="2109BD5A" w14:textId="77777777">
        <w:tc>
          <w:tcPr>
            <w:tcW w:w="656" w:type="dxa"/>
            <w:vAlign w:val="center"/>
          </w:tcPr>
          <w:p w14:paraId="7BAD9A4B" w14:textId="77777777" w:rsidR="002F27F7" w:rsidRDefault="00E3715C">
            <w:r>
              <w:t>1</w:t>
            </w:r>
          </w:p>
        </w:tc>
        <w:tc>
          <w:tcPr>
            <w:tcW w:w="888" w:type="dxa"/>
            <w:vAlign w:val="center"/>
          </w:tcPr>
          <w:p w14:paraId="4E0521A9" w14:textId="77777777" w:rsidR="002F27F7" w:rsidRDefault="00E3715C">
            <w:r>
              <w:t>C-0615</w:t>
            </w:r>
          </w:p>
        </w:tc>
        <w:tc>
          <w:tcPr>
            <w:tcW w:w="769" w:type="dxa"/>
            <w:vAlign w:val="center"/>
          </w:tcPr>
          <w:p w14:paraId="35E93852" w14:textId="77777777" w:rsidR="002F27F7" w:rsidRDefault="00E3715C">
            <w:r>
              <w:t>1~8</w:t>
            </w:r>
          </w:p>
        </w:tc>
        <w:tc>
          <w:tcPr>
            <w:tcW w:w="769" w:type="dxa"/>
            <w:vAlign w:val="center"/>
          </w:tcPr>
          <w:p w14:paraId="4F227928" w14:textId="77777777" w:rsidR="002F27F7" w:rsidRDefault="00E3715C">
            <w:r>
              <w:t>40</w:t>
            </w:r>
          </w:p>
        </w:tc>
        <w:tc>
          <w:tcPr>
            <w:tcW w:w="848" w:type="dxa"/>
            <w:vAlign w:val="center"/>
          </w:tcPr>
          <w:p w14:paraId="788EC56D" w14:textId="77777777" w:rsidR="002F27F7" w:rsidRDefault="00E3715C">
            <w:r>
              <w:t>0.900</w:t>
            </w:r>
          </w:p>
        </w:tc>
        <w:tc>
          <w:tcPr>
            <w:tcW w:w="848" w:type="dxa"/>
            <w:vAlign w:val="center"/>
          </w:tcPr>
          <w:p w14:paraId="1838D4E5" w14:textId="77777777" w:rsidR="002F27F7" w:rsidRDefault="00E3715C">
            <w:r>
              <w:t>36.000</w:t>
            </w:r>
          </w:p>
        </w:tc>
        <w:tc>
          <w:tcPr>
            <w:tcW w:w="781" w:type="dxa"/>
            <w:vAlign w:val="center"/>
          </w:tcPr>
          <w:p w14:paraId="574C170D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1D1D40F7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06520526" w14:textId="77777777" w:rsidR="002F27F7" w:rsidRDefault="002F27F7"/>
        </w:tc>
        <w:tc>
          <w:tcPr>
            <w:tcW w:w="916" w:type="dxa"/>
            <w:vAlign w:val="center"/>
          </w:tcPr>
          <w:p w14:paraId="139C25E0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6865B626" w14:textId="77777777" w:rsidR="002F27F7" w:rsidRDefault="00E3715C">
            <w:r>
              <w:t>0.850</w:t>
            </w:r>
          </w:p>
        </w:tc>
      </w:tr>
      <w:tr w:rsidR="002F27F7" w14:paraId="3B4D65E9" w14:textId="77777777">
        <w:tc>
          <w:tcPr>
            <w:tcW w:w="656" w:type="dxa"/>
            <w:vAlign w:val="center"/>
          </w:tcPr>
          <w:p w14:paraId="0DB1EE9B" w14:textId="77777777" w:rsidR="002F27F7" w:rsidRDefault="00E3715C">
            <w:r>
              <w:t>2</w:t>
            </w:r>
          </w:p>
        </w:tc>
        <w:tc>
          <w:tcPr>
            <w:tcW w:w="888" w:type="dxa"/>
            <w:vAlign w:val="center"/>
          </w:tcPr>
          <w:p w14:paraId="7E1B59AA" w14:textId="77777777" w:rsidR="002F27F7" w:rsidRDefault="00E3715C">
            <w:r>
              <w:t>C-0909</w:t>
            </w:r>
          </w:p>
        </w:tc>
        <w:tc>
          <w:tcPr>
            <w:tcW w:w="769" w:type="dxa"/>
            <w:vAlign w:val="center"/>
          </w:tcPr>
          <w:p w14:paraId="7A4BD926" w14:textId="77777777" w:rsidR="002F27F7" w:rsidRDefault="00E3715C">
            <w:r>
              <w:t>1~7</w:t>
            </w:r>
          </w:p>
        </w:tc>
        <w:tc>
          <w:tcPr>
            <w:tcW w:w="769" w:type="dxa"/>
            <w:vAlign w:val="center"/>
          </w:tcPr>
          <w:p w14:paraId="4AD67386" w14:textId="77777777" w:rsidR="002F27F7" w:rsidRDefault="00E3715C">
            <w:r>
              <w:t>22</w:t>
            </w:r>
          </w:p>
        </w:tc>
        <w:tc>
          <w:tcPr>
            <w:tcW w:w="848" w:type="dxa"/>
            <w:vAlign w:val="center"/>
          </w:tcPr>
          <w:p w14:paraId="201ACB1A" w14:textId="77777777" w:rsidR="002F27F7" w:rsidRDefault="00E3715C">
            <w:r>
              <w:t>0.810</w:t>
            </w:r>
          </w:p>
        </w:tc>
        <w:tc>
          <w:tcPr>
            <w:tcW w:w="848" w:type="dxa"/>
            <w:vAlign w:val="center"/>
          </w:tcPr>
          <w:p w14:paraId="3EEE5BBE" w14:textId="77777777" w:rsidR="002F27F7" w:rsidRDefault="00E3715C">
            <w:r>
              <w:t>17.820</w:t>
            </w:r>
          </w:p>
        </w:tc>
        <w:tc>
          <w:tcPr>
            <w:tcW w:w="781" w:type="dxa"/>
            <w:vAlign w:val="center"/>
          </w:tcPr>
          <w:p w14:paraId="594263CF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62FBE998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753D4D8C" w14:textId="77777777" w:rsidR="002F27F7" w:rsidRDefault="002F27F7"/>
        </w:tc>
        <w:tc>
          <w:tcPr>
            <w:tcW w:w="916" w:type="dxa"/>
            <w:vAlign w:val="center"/>
          </w:tcPr>
          <w:p w14:paraId="4BD4F230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435BFEDE" w14:textId="77777777" w:rsidR="002F27F7" w:rsidRDefault="00E3715C">
            <w:r>
              <w:t>0.850</w:t>
            </w:r>
          </w:p>
        </w:tc>
      </w:tr>
      <w:tr w:rsidR="002F27F7" w14:paraId="5C2B2362" w14:textId="77777777">
        <w:tc>
          <w:tcPr>
            <w:tcW w:w="656" w:type="dxa"/>
            <w:vAlign w:val="center"/>
          </w:tcPr>
          <w:p w14:paraId="234B7EA0" w14:textId="77777777" w:rsidR="002F27F7" w:rsidRDefault="00E3715C">
            <w:r>
              <w:t>3</w:t>
            </w:r>
          </w:p>
        </w:tc>
        <w:tc>
          <w:tcPr>
            <w:tcW w:w="888" w:type="dxa"/>
            <w:vAlign w:val="center"/>
          </w:tcPr>
          <w:p w14:paraId="224597F1" w14:textId="77777777" w:rsidR="002F27F7" w:rsidRDefault="00E3715C">
            <w:r>
              <w:t>C-0915</w:t>
            </w:r>
          </w:p>
        </w:tc>
        <w:tc>
          <w:tcPr>
            <w:tcW w:w="769" w:type="dxa"/>
            <w:vAlign w:val="center"/>
          </w:tcPr>
          <w:p w14:paraId="62E2CDE4" w14:textId="77777777" w:rsidR="002F27F7" w:rsidRDefault="00E3715C">
            <w:r>
              <w:t>1~7</w:t>
            </w:r>
          </w:p>
        </w:tc>
        <w:tc>
          <w:tcPr>
            <w:tcW w:w="769" w:type="dxa"/>
            <w:vAlign w:val="center"/>
          </w:tcPr>
          <w:p w14:paraId="32019FC3" w14:textId="77777777" w:rsidR="002F27F7" w:rsidRDefault="00E3715C">
            <w:r>
              <w:t>45</w:t>
            </w:r>
          </w:p>
        </w:tc>
        <w:tc>
          <w:tcPr>
            <w:tcW w:w="848" w:type="dxa"/>
            <w:vAlign w:val="center"/>
          </w:tcPr>
          <w:p w14:paraId="035ABFF4" w14:textId="77777777" w:rsidR="002F27F7" w:rsidRDefault="00E3715C">
            <w:r>
              <w:t>1.350</w:t>
            </w:r>
          </w:p>
        </w:tc>
        <w:tc>
          <w:tcPr>
            <w:tcW w:w="848" w:type="dxa"/>
            <w:vAlign w:val="center"/>
          </w:tcPr>
          <w:p w14:paraId="4B82AB63" w14:textId="77777777" w:rsidR="002F27F7" w:rsidRDefault="00E3715C">
            <w:r>
              <w:t>60.750</w:t>
            </w:r>
          </w:p>
        </w:tc>
        <w:tc>
          <w:tcPr>
            <w:tcW w:w="781" w:type="dxa"/>
            <w:vAlign w:val="center"/>
          </w:tcPr>
          <w:p w14:paraId="6EF5D432" w14:textId="77777777" w:rsidR="002F27F7" w:rsidRDefault="00E3715C">
            <w:r>
              <w:t>18</w:t>
            </w:r>
          </w:p>
        </w:tc>
        <w:tc>
          <w:tcPr>
            <w:tcW w:w="916" w:type="dxa"/>
            <w:vAlign w:val="center"/>
          </w:tcPr>
          <w:p w14:paraId="67DA7D32" w14:textId="77777777" w:rsidR="002F27F7" w:rsidRDefault="00E3715C">
            <w:r>
              <w:t>0.850</w:t>
            </w:r>
          </w:p>
        </w:tc>
        <w:tc>
          <w:tcPr>
            <w:tcW w:w="1018" w:type="dxa"/>
            <w:vAlign w:val="center"/>
          </w:tcPr>
          <w:p w14:paraId="4401CAE5" w14:textId="77777777" w:rsidR="002F27F7" w:rsidRDefault="002F27F7"/>
        </w:tc>
        <w:tc>
          <w:tcPr>
            <w:tcW w:w="916" w:type="dxa"/>
            <w:vAlign w:val="center"/>
          </w:tcPr>
          <w:p w14:paraId="13D183F8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67C06D39" w14:textId="77777777" w:rsidR="002F27F7" w:rsidRDefault="00E3715C">
            <w:r>
              <w:t>0.850</w:t>
            </w:r>
          </w:p>
        </w:tc>
      </w:tr>
      <w:tr w:rsidR="002F27F7" w14:paraId="364B3953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7DF95438" w14:textId="77777777" w:rsidR="002F27F7" w:rsidRDefault="00E3715C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6120DE94" w14:textId="77777777" w:rsidR="002F27F7" w:rsidRDefault="00E3715C">
            <w:r>
              <w:t>114.570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4507C5E2" w14:textId="77777777" w:rsidR="002F27F7" w:rsidRDefault="00E3715C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563F3B14" w14:textId="77777777" w:rsidR="002F27F7" w:rsidRDefault="00E3715C">
            <w:r>
              <w:t>1.000</w:t>
            </w:r>
          </w:p>
        </w:tc>
        <w:tc>
          <w:tcPr>
            <w:tcW w:w="916" w:type="dxa"/>
            <w:vAlign w:val="center"/>
          </w:tcPr>
          <w:p w14:paraId="52CA4F26" w14:textId="77777777" w:rsidR="002F27F7" w:rsidRDefault="00E3715C">
            <w:r>
              <w:t>0.850</w:t>
            </w:r>
          </w:p>
        </w:tc>
      </w:tr>
    </w:tbl>
    <w:p w14:paraId="7EE2FACB" w14:textId="77777777" w:rsidR="002F27F7" w:rsidRDefault="002F27F7"/>
    <w:p w14:paraId="64BC2F30" w14:textId="77777777" w:rsidR="002F27F7" w:rsidRDefault="00E3715C">
      <w:r>
        <w:t xml:space="preserve">5. </w:t>
      </w:r>
      <w: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807"/>
      </w:tblGrid>
      <w:tr w:rsidR="002F27F7" w14:paraId="245C652F" w14:textId="77777777">
        <w:tc>
          <w:tcPr>
            <w:tcW w:w="2310" w:type="auto"/>
            <w:vAlign w:val="center"/>
          </w:tcPr>
          <w:p w14:paraId="226B1E94" w14:textId="77777777" w:rsidR="002F27F7" w:rsidRDefault="00E3715C">
            <w:r>
              <w:rPr>
                <w:noProof/>
              </w:rPr>
              <w:drawing>
                <wp:inline distT="0" distB="0" distL="0" distR="0" wp14:anchorId="5297C2CE" wp14:editId="2319306E">
                  <wp:extent cx="3838978" cy="552508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0280DAF4" w14:textId="77777777" w:rsidR="002F27F7" w:rsidRDefault="00E3715C">
            <w:r>
              <w:t>=0.818</w:t>
            </w:r>
          </w:p>
        </w:tc>
      </w:tr>
    </w:tbl>
    <w:p w14:paraId="07A28BCE" w14:textId="77777777" w:rsidR="002F27F7" w:rsidRDefault="002F27F7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2F27F7" w14:paraId="6C6C0CD8" w14:textId="77777777">
        <w:tc>
          <w:tcPr>
            <w:tcW w:w="2263" w:type="dxa"/>
            <w:shd w:val="clear" w:color="auto" w:fill="E6E6E6"/>
            <w:vAlign w:val="center"/>
          </w:tcPr>
          <w:p w14:paraId="01DA0C25" w14:textId="77777777" w:rsidR="002F27F7" w:rsidRDefault="00E3715C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2510A4A9" w14:textId="77777777" w:rsidR="002F27F7" w:rsidRDefault="00E3715C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0A89AA3D" w14:textId="77777777" w:rsidR="002F27F7" w:rsidRDefault="00E3715C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5E548B2C" w14:textId="77777777" w:rsidR="002F27F7" w:rsidRDefault="00E3715C">
            <w:pPr>
              <w:jc w:val="center"/>
            </w:pPr>
            <w:r>
              <w:t>遮阳系数</w:t>
            </w:r>
          </w:p>
        </w:tc>
      </w:tr>
      <w:tr w:rsidR="002F27F7" w14:paraId="09F49B6F" w14:textId="77777777">
        <w:tc>
          <w:tcPr>
            <w:tcW w:w="2263" w:type="dxa"/>
            <w:shd w:val="clear" w:color="auto" w:fill="E6E6E6"/>
            <w:vAlign w:val="center"/>
          </w:tcPr>
          <w:p w14:paraId="0835AFF6" w14:textId="77777777" w:rsidR="002F27F7" w:rsidRDefault="00E3715C">
            <w:r>
              <w:t>南向</w:t>
            </w:r>
          </w:p>
        </w:tc>
        <w:tc>
          <w:tcPr>
            <w:tcW w:w="2263" w:type="dxa"/>
            <w:vAlign w:val="center"/>
          </w:tcPr>
          <w:p w14:paraId="0EAC1CA7" w14:textId="77777777" w:rsidR="002F27F7" w:rsidRDefault="00E3715C">
            <w:r>
              <w:t>335.250</w:t>
            </w:r>
          </w:p>
        </w:tc>
        <w:tc>
          <w:tcPr>
            <w:tcW w:w="2405" w:type="dxa"/>
            <w:vAlign w:val="center"/>
          </w:tcPr>
          <w:p w14:paraId="7BD3F38D" w14:textId="77777777" w:rsidR="002F27F7" w:rsidRDefault="00E3715C">
            <w:r>
              <w:t>1.00</w:t>
            </w:r>
          </w:p>
        </w:tc>
        <w:tc>
          <w:tcPr>
            <w:tcW w:w="2399" w:type="dxa"/>
            <w:vAlign w:val="center"/>
          </w:tcPr>
          <w:p w14:paraId="0D3373F8" w14:textId="77777777" w:rsidR="002F27F7" w:rsidRDefault="00E3715C">
            <w:r>
              <w:t>0.850</w:t>
            </w:r>
          </w:p>
        </w:tc>
      </w:tr>
      <w:tr w:rsidR="002F27F7" w14:paraId="2A33A596" w14:textId="77777777">
        <w:tc>
          <w:tcPr>
            <w:tcW w:w="2263" w:type="dxa"/>
            <w:shd w:val="clear" w:color="auto" w:fill="E6E6E6"/>
            <w:vAlign w:val="center"/>
          </w:tcPr>
          <w:p w14:paraId="07FB967E" w14:textId="77777777" w:rsidR="002F27F7" w:rsidRDefault="00E3715C">
            <w:r>
              <w:t>北向</w:t>
            </w:r>
          </w:p>
        </w:tc>
        <w:tc>
          <w:tcPr>
            <w:tcW w:w="2263" w:type="dxa"/>
            <w:vAlign w:val="center"/>
          </w:tcPr>
          <w:p w14:paraId="59C916D8" w14:textId="77777777" w:rsidR="002F27F7" w:rsidRDefault="00E3715C">
            <w:r>
              <w:t>309.600</w:t>
            </w:r>
          </w:p>
        </w:tc>
        <w:tc>
          <w:tcPr>
            <w:tcW w:w="2405" w:type="dxa"/>
            <w:vAlign w:val="center"/>
          </w:tcPr>
          <w:p w14:paraId="127E49B8" w14:textId="77777777" w:rsidR="002F27F7" w:rsidRDefault="00E3715C">
            <w:r>
              <w:t>0.80</w:t>
            </w:r>
          </w:p>
        </w:tc>
        <w:tc>
          <w:tcPr>
            <w:tcW w:w="2399" w:type="dxa"/>
            <w:vAlign w:val="center"/>
          </w:tcPr>
          <w:p w14:paraId="11DEC4E1" w14:textId="77777777" w:rsidR="002F27F7" w:rsidRDefault="00E3715C">
            <w:r>
              <w:t>0.850</w:t>
            </w:r>
          </w:p>
        </w:tc>
      </w:tr>
      <w:tr w:rsidR="002F27F7" w14:paraId="1068F5F9" w14:textId="77777777">
        <w:tc>
          <w:tcPr>
            <w:tcW w:w="2263" w:type="dxa"/>
            <w:shd w:val="clear" w:color="auto" w:fill="E6E6E6"/>
            <w:vAlign w:val="center"/>
          </w:tcPr>
          <w:p w14:paraId="1A6427AA" w14:textId="77777777" w:rsidR="002F27F7" w:rsidRDefault="00E3715C">
            <w:r>
              <w:t>东向</w:t>
            </w:r>
          </w:p>
        </w:tc>
        <w:tc>
          <w:tcPr>
            <w:tcW w:w="2263" w:type="dxa"/>
            <w:vAlign w:val="center"/>
          </w:tcPr>
          <w:p w14:paraId="0F5252C4" w14:textId="77777777" w:rsidR="002F27F7" w:rsidRDefault="00E3715C">
            <w:r>
              <w:t>128.070</w:t>
            </w:r>
          </w:p>
        </w:tc>
        <w:tc>
          <w:tcPr>
            <w:tcW w:w="2405" w:type="dxa"/>
            <w:vAlign w:val="center"/>
          </w:tcPr>
          <w:p w14:paraId="643DF0E8" w14:textId="77777777" w:rsidR="002F27F7" w:rsidRDefault="00E3715C">
            <w:r>
              <w:t>1.00</w:t>
            </w:r>
          </w:p>
        </w:tc>
        <w:tc>
          <w:tcPr>
            <w:tcW w:w="2399" w:type="dxa"/>
            <w:vAlign w:val="center"/>
          </w:tcPr>
          <w:p w14:paraId="374FEDF7" w14:textId="77777777" w:rsidR="002F27F7" w:rsidRDefault="00E3715C">
            <w:r>
              <w:t>0.850</w:t>
            </w:r>
          </w:p>
        </w:tc>
      </w:tr>
      <w:tr w:rsidR="002F27F7" w14:paraId="09A55AEC" w14:textId="77777777">
        <w:tc>
          <w:tcPr>
            <w:tcW w:w="2263" w:type="dxa"/>
            <w:shd w:val="clear" w:color="auto" w:fill="E6E6E6"/>
            <w:vAlign w:val="center"/>
          </w:tcPr>
          <w:p w14:paraId="25B111BF" w14:textId="77777777" w:rsidR="002F27F7" w:rsidRDefault="00E3715C">
            <w:r>
              <w:t>西向</w:t>
            </w:r>
          </w:p>
        </w:tc>
        <w:tc>
          <w:tcPr>
            <w:tcW w:w="2263" w:type="dxa"/>
            <w:vAlign w:val="center"/>
          </w:tcPr>
          <w:p w14:paraId="1502A062" w14:textId="77777777" w:rsidR="002F27F7" w:rsidRDefault="00E3715C">
            <w:r>
              <w:t>114.570</w:t>
            </w:r>
          </w:p>
        </w:tc>
        <w:tc>
          <w:tcPr>
            <w:tcW w:w="2405" w:type="dxa"/>
            <w:vAlign w:val="center"/>
          </w:tcPr>
          <w:p w14:paraId="20CF9AD5" w14:textId="77777777" w:rsidR="002F27F7" w:rsidRDefault="00E3715C">
            <w:r>
              <w:t>1.25</w:t>
            </w:r>
          </w:p>
        </w:tc>
        <w:tc>
          <w:tcPr>
            <w:tcW w:w="2399" w:type="dxa"/>
            <w:vAlign w:val="center"/>
          </w:tcPr>
          <w:p w14:paraId="57739EF1" w14:textId="77777777" w:rsidR="002F27F7" w:rsidRDefault="00E3715C">
            <w:r>
              <w:t>0.850</w:t>
            </w:r>
          </w:p>
        </w:tc>
      </w:tr>
      <w:tr w:rsidR="002F27F7" w14:paraId="73F3D7DC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279DBB45" w14:textId="77777777" w:rsidR="002F27F7" w:rsidRDefault="00E3715C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69260DFF" w14:textId="77777777" w:rsidR="002F27F7" w:rsidRDefault="00E3715C">
            <w:r>
              <w:t>0.818</w:t>
            </w:r>
          </w:p>
        </w:tc>
      </w:tr>
    </w:tbl>
    <w:p w14:paraId="6CAD0629" w14:textId="77777777" w:rsidR="002F27F7" w:rsidRDefault="002F27F7"/>
    <w:p w14:paraId="44D23AD2" w14:textId="77777777" w:rsidR="002F27F7" w:rsidRDefault="002F27F7"/>
    <w:p w14:paraId="502761BB" w14:textId="77777777" w:rsidR="002F27F7" w:rsidRDefault="00E3715C">
      <w:pPr>
        <w:pStyle w:val="1"/>
      </w:pPr>
      <w:bookmarkStart w:id="60" w:name="_Toc92098694"/>
      <w:r>
        <w:t>主要房间通风开口面积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2F27F7" w14:paraId="3498850B" w14:textId="77777777">
        <w:tc>
          <w:tcPr>
            <w:tcW w:w="718" w:type="dxa"/>
            <w:shd w:val="clear" w:color="auto" w:fill="E6E6E6"/>
            <w:vAlign w:val="center"/>
          </w:tcPr>
          <w:p w14:paraId="11DD1BCD" w14:textId="77777777" w:rsidR="002F27F7" w:rsidRDefault="00E3715C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A804B48" w14:textId="77777777" w:rsidR="002F27F7" w:rsidRDefault="00E3715C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56D4F1C1" w14:textId="77777777" w:rsidR="002F27F7" w:rsidRDefault="00E3715C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424B68D5" w14:textId="77777777" w:rsidR="002F27F7" w:rsidRDefault="00E3715C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6201868C" w14:textId="77777777" w:rsidR="002F27F7" w:rsidRDefault="00E3715C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6F939A86" w14:textId="77777777" w:rsidR="002F27F7" w:rsidRDefault="00E3715C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0C9BF594" w14:textId="77777777" w:rsidR="002F27F7" w:rsidRDefault="00E3715C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5628DBA6" w14:textId="77777777" w:rsidR="002F27F7" w:rsidRDefault="00E3715C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787F4193" w14:textId="77777777" w:rsidR="002F27F7" w:rsidRDefault="00E3715C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45038F2D" w14:textId="77777777" w:rsidR="002F27F7" w:rsidRDefault="00E3715C">
            <w:pPr>
              <w:jc w:val="center"/>
            </w:pPr>
            <w:r>
              <w:t>结论</w:t>
            </w:r>
          </w:p>
        </w:tc>
      </w:tr>
      <w:tr w:rsidR="002F27F7" w14:paraId="06A4B56E" w14:textId="77777777">
        <w:tc>
          <w:tcPr>
            <w:tcW w:w="718" w:type="dxa"/>
            <w:vMerge w:val="restart"/>
            <w:vAlign w:val="center"/>
          </w:tcPr>
          <w:p w14:paraId="5A34CCB6" w14:textId="77777777" w:rsidR="002F27F7" w:rsidRDefault="00E3715C">
            <w: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369E5A87" w14:textId="77777777" w:rsidR="002F27F7" w:rsidRDefault="00E3715C">
            <w:r>
              <w:t>1001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403C2E8" w14:textId="77777777" w:rsidR="002F27F7" w:rsidRDefault="00E3715C">
            <w:r>
              <w:t>32.29</w:t>
            </w:r>
          </w:p>
        </w:tc>
        <w:tc>
          <w:tcPr>
            <w:tcW w:w="962" w:type="dxa"/>
            <w:vAlign w:val="center"/>
          </w:tcPr>
          <w:p w14:paraId="4F5944A1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2EAAA231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631CF323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68A86E8A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0A58265" w14:textId="77777777" w:rsidR="002F27F7" w:rsidRDefault="00E3715C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8882381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9C6B1E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2FD0675" w14:textId="77777777">
        <w:tc>
          <w:tcPr>
            <w:tcW w:w="718" w:type="dxa"/>
            <w:vMerge/>
            <w:vAlign w:val="center"/>
          </w:tcPr>
          <w:p w14:paraId="77D0F8C0" w14:textId="77777777" w:rsidR="002F27F7" w:rsidRDefault="002F27F7"/>
        </w:tc>
        <w:tc>
          <w:tcPr>
            <w:tcW w:w="848" w:type="dxa"/>
            <w:vMerge/>
            <w:vAlign w:val="center"/>
          </w:tcPr>
          <w:p w14:paraId="26E3DC02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E7BEEC1" w14:textId="77777777" w:rsidR="002F27F7" w:rsidRDefault="002F27F7"/>
        </w:tc>
        <w:tc>
          <w:tcPr>
            <w:tcW w:w="962" w:type="dxa"/>
            <w:vAlign w:val="center"/>
          </w:tcPr>
          <w:p w14:paraId="4383142A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6A975FD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E201F8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165ABB3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478B40B" w14:textId="77777777" w:rsidR="002F27F7" w:rsidRDefault="002F27F7"/>
        </w:tc>
        <w:tc>
          <w:tcPr>
            <w:tcW w:w="1358" w:type="dxa"/>
            <w:vMerge/>
            <w:vAlign w:val="center"/>
          </w:tcPr>
          <w:p w14:paraId="459FBE72" w14:textId="77777777" w:rsidR="002F27F7" w:rsidRDefault="002F27F7"/>
        </w:tc>
        <w:tc>
          <w:tcPr>
            <w:tcW w:w="1086" w:type="dxa"/>
            <w:vMerge/>
            <w:vAlign w:val="center"/>
          </w:tcPr>
          <w:p w14:paraId="1C59FAF3" w14:textId="77777777" w:rsidR="002F27F7" w:rsidRDefault="002F27F7"/>
        </w:tc>
      </w:tr>
      <w:tr w:rsidR="002F27F7" w14:paraId="2949BC61" w14:textId="77777777">
        <w:tc>
          <w:tcPr>
            <w:tcW w:w="718" w:type="dxa"/>
            <w:vMerge/>
            <w:vAlign w:val="center"/>
          </w:tcPr>
          <w:p w14:paraId="7FED8999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56C49D47" w14:textId="77777777" w:rsidR="002F27F7" w:rsidRDefault="00E3715C">
            <w:r>
              <w:t>1002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FD29FCF" w14:textId="77777777" w:rsidR="002F27F7" w:rsidRDefault="00E3715C">
            <w:r>
              <w:t>32.29</w:t>
            </w:r>
          </w:p>
        </w:tc>
        <w:tc>
          <w:tcPr>
            <w:tcW w:w="962" w:type="dxa"/>
            <w:vAlign w:val="center"/>
          </w:tcPr>
          <w:p w14:paraId="5E499B12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48CED755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4227B0E5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7BA12F1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875618D" w14:textId="77777777" w:rsidR="002F27F7" w:rsidRDefault="00E3715C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A2C01F7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5542CD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F5927ED" w14:textId="77777777">
        <w:tc>
          <w:tcPr>
            <w:tcW w:w="718" w:type="dxa"/>
            <w:vMerge/>
            <w:vAlign w:val="center"/>
          </w:tcPr>
          <w:p w14:paraId="0CCCA185" w14:textId="77777777" w:rsidR="002F27F7" w:rsidRDefault="002F27F7"/>
        </w:tc>
        <w:tc>
          <w:tcPr>
            <w:tcW w:w="848" w:type="dxa"/>
            <w:vMerge/>
            <w:vAlign w:val="center"/>
          </w:tcPr>
          <w:p w14:paraId="215D1B59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BEEE95F" w14:textId="77777777" w:rsidR="002F27F7" w:rsidRDefault="002F27F7"/>
        </w:tc>
        <w:tc>
          <w:tcPr>
            <w:tcW w:w="962" w:type="dxa"/>
            <w:vAlign w:val="center"/>
          </w:tcPr>
          <w:p w14:paraId="677B924A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0AA8043E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AB76C7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9C8853F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CAC72F7" w14:textId="77777777" w:rsidR="002F27F7" w:rsidRDefault="002F27F7"/>
        </w:tc>
        <w:tc>
          <w:tcPr>
            <w:tcW w:w="1358" w:type="dxa"/>
            <w:vMerge/>
            <w:vAlign w:val="center"/>
          </w:tcPr>
          <w:p w14:paraId="3EC34699" w14:textId="77777777" w:rsidR="002F27F7" w:rsidRDefault="002F27F7"/>
        </w:tc>
        <w:tc>
          <w:tcPr>
            <w:tcW w:w="1086" w:type="dxa"/>
            <w:vMerge/>
            <w:vAlign w:val="center"/>
          </w:tcPr>
          <w:p w14:paraId="64781F64" w14:textId="77777777" w:rsidR="002F27F7" w:rsidRDefault="002F27F7"/>
        </w:tc>
      </w:tr>
      <w:tr w:rsidR="002F27F7" w14:paraId="4D30016F" w14:textId="77777777">
        <w:tc>
          <w:tcPr>
            <w:tcW w:w="718" w:type="dxa"/>
            <w:vMerge/>
            <w:vAlign w:val="center"/>
          </w:tcPr>
          <w:p w14:paraId="4A5D9ED1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04A28B2D" w14:textId="77777777" w:rsidR="002F27F7" w:rsidRDefault="00E3715C">
            <w:r>
              <w:t>1003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AC1E941" w14:textId="77777777" w:rsidR="002F27F7" w:rsidRDefault="00E3715C">
            <w:r>
              <w:t>32.29</w:t>
            </w:r>
          </w:p>
        </w:tc>
        <w:tc>
          <w:tcPr>
            <w:tcW w:w="962" w:type="dxa"/>
            <w:vAlign w:val="center"/>
          </w:tcPr>
          <w:p w14:paraId="2C1E4D63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218BA296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04E9233F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7EF9D7B0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1D476CB" w14:textId="77777777" w:rsidR="002F27F7" w:rsidRDefault="00E3715C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5EDE2D53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C7DB25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E76782E" w14:textId="77777777">
        <w:tc>
          <w:tcPr>
            <w:tcW w:w="718" w:type="dxa"/>
            <w:vMerge/>
            <w:vAlign w:val="center"/>
          </w:tcPr>
          <w:p w14:paraId="45B3D7E4" w14:textId="77777777" w:rsidR="002F27F7" w:rsidRDefault="002F27F7"/>
        </w:tc>
        <w:tc>
          <w:tcPr>
            <w:tcW w:w="848" w:type="dxa"/>
            <w:vMerge/>
            <w:vAlign w:val="center"/>
          </w:tcPr>
          <w:p w14:paraId="1F6E1421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5D0708B5" w14:textId="77777777" w:rsidR="002F27F7" w:rsidRDefault="002F27F7"/>
        </w:tc>
        <w:tc>
          <w:tcPr>
            <w:tcW w:w="962" w:type="dxa"/>
            <w:vAlign w:val="center"/>
          </w:tcPr>
          <w:p w14:paraId="71E5F5F8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E1A32B7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E1867A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94C5A77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1374C17" w14:textId="77777777" w:rsidR="002F27F7" w:rsidRDefault="002F27F7"/>
        </w:tc>
        <w:tc>
          <w:tcPr>
            <w:tcW w:w="1358" w:type="dxa"/>
            <w:vMerge/>
            <w:vAlign w:val="center"/>
          </w:tcPr>
          <w:p w14:paraId="016EE56D" w14:textId="77777777" w:rsidR="002F27F7" w:rsidRDefault="002F27F7"/>
        </w:tc>
        <w:tc>
          <w:tcPr>
            <w:tcW w:w="1086" w:type="dxa"/>
            <w:vMerge/>
            <w:vAlign w:val="center"/>
          </w:tcPr>
          <w:p w14:paraId="16643CA0" w14:textId="77777777" w:rsidR="002F27F7" w:rsidRDefault="002F27F7"/>
        </w:tc>
      </w:tr>
      <w:tr w:rsidR="002F27F7" w14:paraId="43C4D720" w14:textId="77777777">
        <w:tc>
          <w:tcPr>
            <w:tcW w:w="718" w:type="dxa"/>
            <w:vMerge/>
            <w:vAlign w:val="center"/>
          </w:tcPr>
          <w:p w14:paraId="41ED4893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47061903" w14:textId="77777777" w:rsidR="002F27F7" w:rsidRDefault="00E3715C">
            <w:r>
              <w:t>1004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FFA75EF" w14:textId="77777777" w:rsidR="002F27F7" w:rsidRDefault="00E3715C">
            <w:r>
              <w:t>32.29</w:t>
            </w:r>
          </w:p>
        </w:tc>
        <w:tc>
          <w:tcPr>
            <w:tcW w:w="962" w:type="dxa"/>
            <w:vAlign w:val="center"/>
          </w:tcPr>
          <w:p w14:paraId="568B369A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35BA978D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5254BB63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17A5A387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87F2E5C" w14:textId="77777777" w:rsidR="002F27F7" w:rsidRDefault="00E3715C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522261BA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C0C026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B2A66F1" w14:textId="77777777">
        <w:tc>
          <w:tcPr>
            <w:tcW w:w="718" w:type="dxa"/>
            <w:vMerge/>
            <w:vAlign w:val="center"/>
          </w:tcPr>
          <w:p w14:paraId="717DB8D2" w14:textId="77777777" w:rsidR="002F27F7" w:rsidRDefault="002F27F7"/>
        </w:tc>
        <w:tc>
          <w:tcPr>
            <w:tcW w:w="848" w:type="dxa"/>
            <w:vMerge/>
            <w:vAlign w:val="center"/>
          </w:tcPr>
          <w:p w14:paraId="7F283417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4635476" w14:textId="77777777" w:rsidR="002F27F7" w:rsidRDefault="002F27F7"/>
        </w:tc>
        <w:tc>
          <w:tcPr>
            <w:tcW w:w="962" w:type="dxa"/>
            <w:vAlign w:val="center"/>
          </w:tcPr>
          <w:p w14:paraId="31AC0151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2EBB6116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588489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8564451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087A161" w14:textId="77777777" w:rsidR="002F27F7" w:rsidRDefault="002F27F7"/>
        </w:tc>
        <w:tc>
          <w:tcPr>
            <w:tcW w:w="1358" w:type="dxa"/>
            <w:vMerge/>
            <w:vAlign w:val="center"/>
          </w:tcPr>
          <w:p w14:paraId="4E46EACB" w14:textId="77777777" w:rsidR="002F27F7" w:rsidRDefault="002F27F7"/>
        </w:tc>
        <w:tc>
          <w:tcPr>
            <w:tcW w:w="1086" w:type="dxa"/>
            <w:vMerge/>
            <w:vAlign w:val="center"/>
          </w:tcPr>
          <w:p w14:paraId="11AA3E72" w14:textId="77777777" w:rsidR="002F27F7" w:rsidRDefault="002F27F7"/>
        </w:tc>
      </w:tr>
      <w:tr w:rsidR="002F27F7" w14:paraId="72C8232B" w14:textId="77777777">
        <w:tc>
          <w:tcPr>
            <w:tcW w:w="718" w:type="dxa"/>
            <w:vMerge/>
            <w:vAlign w:val="center"/>
          </w:tcPr>
          <w:p w14:paraId="34BC08FD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2CB198CB" w14:textId="77777777" w:rsidR="002F27F7" w:rsidRDefault="00E3715C">
            <w:r>
              <w:t>1005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43F7724" w14:textId="77777777" w:rsidR="002F27F7" w:rsidRDefault="00E3715C">
            <w:r>
              <w:t>32.29</w:t>
            </w:r>
          </w:p>
        </w:tc>
        <w:tc>
          <w:tcPr>
            <w:tcW w:w="962" w:type="dxa"/>
            <w:vAlign w:val="center"/>
          </w:tcPr>
          <w:p w14:paraId="01CA804A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50A8530D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6486EE18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2768ED6E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F695F36" w14:textId="77777777" w:rsidR="002F27F7" w:rsidRDefault="00E3715C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8769B0C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926DBB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BC992B5" w14:textId="77777777">
        <w:tc>
          <w:tcPr>
            <w:tcW w:w="718" w:type="dxa"/>
            <w:vMerge/>
            <w:vAlign w:val="center"/>
          </w:tcPr>
          <w:p w14:paraId="02FA1618" w14:textId="77777777" w:rsidR="002F27F7" w:rsidRDefault="002F27F7"/>
        </w:tc>
        <w:tc>
          <w:tcPr>
            <w:tcW w:w="848" w:type="dxa"/>
            <w:vMerge/>
            <w:vAlign w:val="center"/>
          </w:tcPr>
          <w:p w14:paraId="4F2E58BB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00ED8C0" w14:textId="77777777" w:rsidR="002F27F7" w:rsidRDefault="002F27F7"/>
        </w:tc>
        <w:tc>
          <w:tcPr>
            <w:tcW w:w="962" w:type="dxa"/>
            <w:vAlign w:val="center"/>
          </w:tcPr>
          <w:p w14:paraId="149E0DED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0E88FE37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388D318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BB23F65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036CB61" w14:textId="77777777" w:rsidR="002F27F7" w:rsidRDefault="002F27F7"/>
        </w:tc>
        <w:tc>
          <w:tcPr>
            <w:tcW w:w="1358" w:type="dxa"/>
            <w:vMerge/>
            <w:vAlign w:val="center"/>
          </w:tcPr>
          <w:p w14:paraId="7124F8DD" w14:textId="77777777" w:rsidR="002F27F7" w:rsidRDefault="002F27F7"/>
        </w:tc>
        <w:tc>
          <w:tcPr>
            <w:tcW w:w="1086" w:type="dxa"/>
            <w:vMerge/>
            <w:vAlign w:val="center"/>
          </w:tcPr>
          <w:p w14:paraId="326C3211" w14:textId="77777777" w:rsidR="002F27F7" w:rsidRDefault="002F27F7"/>
        </w:tc>
      </w:tr>
      <w:tr w:rsidR="002F27F7" w14:paraId="34710629" w14:textId="77777777">
        <w:tc>
          <w:tcPr>
            <w:tcW w:w="718" w:type="dxa"/>
            <w:vMerge/>
            <w:vAlign w:val="center"/>
          </w:tcPr>
          <w:p w14:paraId="7F0E3677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5F4C783A" w14:textId="77777777" w:rsidR="002F27F7" w:rsidRDefault="00E3715C">
            <w:r>
              <w:t>1006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3AD32CC" w14:textId="77777777" w:rsidR="002F27F7" w:rsidRDefault="00E3715C">
            <w:r>
              <w:t>32.29</w:t>
            </w:r>
          </w:p>
        </w:tc>
        <w:tc>
          <w:tcPr>
            <w:tcW w:w="962" w:type="dxa"/>
            <w:vAlign w:val="center"/>
          </w:tcPr>
          <w:p w14:paraId="76827AE5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06B1ABA4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69125D36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08EC806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09C34C6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03A131F4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A06081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1C096F4" w14:textId="77777777">
        <w:tc>
          <w:tcPr>
            <w:tcW w:w="718" w:type="dxa"/>
            <w:vMerge/>
            <w:vAlign w:val="center"/>
          </w:tcPr>
          <w:p w14:paraId="6F062F47" w14:textId="77777777" w:rsidR="002F27F7" w:rsidRDefault="002F27F7"/>
        </w:tc>
        <w:tc>
          <w:tcPr>
            <w:tcW w:w="848" w:type="dxa"/>
            <w:vMerge/>
            <w:vAlign w:val="center"/>
          </w:tcPr>
          <w:p w14:paraId="5B50B592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25288C4" w14:textId="77777777" w:rsidR="002F27F7" w:rsidRDefault="002F27F7"/>
        </w:tc>
        <w:tc>
          <w:tcPr>
            <w:tcW w:w="962" w:type="dxa"/>
            <w:vAlign w:val="center"/>
          </w:tcPr>
          <w:p w14:paraId="7355A22A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373B12BB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04A51F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E368BBA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D9B3E1B" w14:textId="77777777" w:rsidR="002F27F7" w:rsidRDefault="002F27F7"/>
        </w:tc>
        <w:tc>
          <w:tcPr>
            <w:tcW w:w="1358" w:type="dxa"/>
            <w:vMerge/>
            <w:vAlign w:val="center"/>
          </w:tcPr>
          <w:p w14:paraId="07AA5C11" w14:textId="77777777" w:rsidR="002F27F7" w:rsidRDefault="002F27F7"/>
        </w:tc>
        <w:tc>
          <w:tcPr>
            <w:tcW w:w="1086" w:type="dxa"/>
            <w:vMerge/>
            <w:vAlign w:val="center"/>
          </w:tcPr>
          <w:p w14:paraId="2D9AABE1" w14:textId="77777777" w:rsidR="002F27F7" w:rsidRDefault="002F27F7"/>
        </w:tc>
      </w:tr>
      <w:tr w:rsidR="002F27F7" w14:paraId="69AAD808" w14:textId="77777777">
        <w:tc>
          <w:tcPr>
            <w:tcW w:w="718" w:type="dxa"/>
            <w:vMerge/>
            <w:vAlign w:val="center"/>
          </w:tcPr>
          <w:p w14:paraId="746BDBAA" w14:textId="77777777" w:rsidR="002F27F7" w:rsidRDefault="002F27F7"/>
        </w:tc>
        <w:tc>
          <w:tcPr>
            <w:tcW w:w="848" w:type="dxa"/>
            <w:vMerge/>
            <w:vAlign w:val="center"/>
          </w:tcPr>
          <w:p w14:paraId="68D6FE78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1AED2939" w14:textId="77777777" w:rsidR="002F27F7" w:rsidRDefault="002F27F7"/>
        </w:tc>
        <w:tc>
          <w:tcPr>
            <w:tcW w:w="962" w:type="dxa"/>
            <w:vAlign w:val="center"/>
          </w:tcPr>
          <w:p w14:paraId="17532B34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6CAD25E8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4994221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2EC2937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8F5F58D" w14:textId="77777777" w:rsidR="002F27F7" w:rsidRDefault="002F27F7"/>
        </w:tc>
        <w:tc>
          <w:tcPr>
            <w:tcW w:w="1358" w:type="dxa"/>
            <w:vMerge/>
            <w:vAlign w:val="center"/>
          </w:tcPr>
          <w:p w14:paraId="1EDA0282" w14:textId="77777777" w:rsidR="002F27F7" w:rsidRDefault="002F27F7"/>
        </w:tc>
        <w:tc>
          <w:tcPr>
            <w:tcW w:w="1086" w:type="dxa"/>
            <w:vMerge/>
            <w:vAlign w:val="center"/>
          </w:tcPr>
          <w:p w14:paraId="2C9EF85D" w14:textId="77777777" w:rsidR="002F27F7" w:rsidRDefault="002F27F7"/>
        </w:tc>
      </w:tr>
      <w:tr w:rsidR="002F27F7" w14:paraId="3D5B7AAB" w14:textId="77777777">
        <w:tc>
          <w:tcPr>
            <w:tcW w:w="718" w:type="dxa"/>
            <w:vMerge/>
            <w:vAlign w:val="center"/>
          </w:tcPr>
          <w:p w14:paraId="5A2E9959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48BDE17E" w14:textId="77777777" w:rsidR="002F27F7" w:rsidRDefault="00E3715C">
            <w:r>
              <w:t>1007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78089C6" w14:textId="77777777" w:rsidR="002F27F7" w:rsidRDefault="00E3715C">
            <w:r>
              <w:t>32.29</w:t>
            </w:r>
          </w:p>
        </w:tc>
        <w:tc>
          <w:tcPr>
            <w:tcW w:w="962" w:type="dxa"/>
            <w:vAlign w:val="center"/>
          </w:tcPr>
          <w:p w14:paraId="59323317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75DEE21A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0294FD1B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28BE9973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311A3CD" w14:textId="77777777" w:rsidR="002F27F7" w:rsidRDefault="00E3715C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46C5C3D8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BF6FD2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924C10" w14:textId="77777777">
        <w:tc>
          <w:tcPr>
            <w:tcW w:w="718" w:type="dxa"/>
            <w:vMerge/>
            <w:vAlign w:val="center"/>
          </w:tcPr>
          <w:p w14:paraId="797DCB5C" w14:textId="77777777" w:rsidR="002F27F7" w:rsidRDefault="002F27F7"/>
        </w:tc>
        <w:tc>
          <w:tcPr>
            <w:tcW w:w="848" w:type="dxa"/>
            <w:vMerge/>
            <w:vAlign w:val="center"/>
          </w:tcPr>
          <w:p w14:paraId="69EF6F12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185000D" w14:textId="77777777" w:rsidR="002F27F7" w:rsidRDefault="002F27F7"/>
        </w:tc>
        <w:tc>
          <w:tcPr>
            <w:tcW w:w="962" w:type="dxa"/>
            <w:vAlign w:val="center"/>
          </w:tcPr>
          <w:p w14:paraId="065FA587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E5DE55E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1334F8E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23D80C5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C81F104" w14:textId="77777777" w:rsidR="002F27F7" w:rsidRDefault="002F27F7"/>
        </w:tc>
        <w:tc>
          <w:tcPr>
            <w:tcW w:w="1358" w:type="dxa"/>
            <w:vMerge/>
            <w:vAlign w:val="center"/>
          </w:tcPr>
          <w:p w14:paraId="6007EC36" w14:textId="77777777" w:rsidR="002F27F7" w:rsidRDefault="002F27F7"/>
        </w:tc>
        <w:tc>
          <w:tcPr>
            <w:tcW w:w="1086" w:type="dxa"/>
            <w:vMerge/>
            <w:vAlign w:val="center"/>
          </w:tcPr>
          <w:p w14:paraId="2AFDB194" w14:textId="77777777" w:rsidR="002F27F7" w:rsidRDefault="002F27F7"/>
        </w:tc>
      </w:tr>
      <w:tr w:rsidR="002F27F7" w14:paraId="0BBA2897" w14:textId="77777777">
        <w:tc>
          <w:tcPr>
            <w:tcW w:w="718" w:type="dxa"/>
            <w:vMerge/>
            <w:vAlign w:val="center"/>
          </w:tcPr>
          <w:p w14:paraId="447CDEB9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0579420B" w14:textId="77777777" w:rsidR="002F27F7" w:rsidRDefault="00E3715C">
            <w:r>
              <w:t>1009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7E74384" w14:textId="77777777" w:rsidR="002F27F7" w:rsidRDefault="00E3715C">
            <w:r>
              <w:t>28.52</w:t>
            </w:r>
          </w:p>
        </w:tc>
        <w:tc>
          <w:tcPr>
            <w:tcW w:w="962" w:type="dxa"/>
            <w:vAlign w:val="center"/>
          </w:tcPr>
          <w:p w14:paraId="1E15D62D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46C6512B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4124A9C6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3691F1E3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7F96CF4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56D59E29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C217CB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B4E817C" w14:textId="77777777">
        <w:tc>
          <w:tcPr>
            <w:tcW w:w="718" w:type="dxa"/>
            <w:vMerge/>
            <w:vAlign w:val="center"/>
          </w:tcPr>
          <w:p w14:paraId="7FB3CD7E" w14:textId="77777777" w:rsidR="002F27F7" w:rsidRDefault="002F27F7"/>
        </w:tc>
        <w:tc>
          <w:tcPr>
            <w:tcW w:w="848" w:type="dxa"/>
            <w:vMerge/>
            <w:vAlign w:val="center"/>
          </w:tcPr>
          <w:p w14:paraId="2FDF5429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5AC6643" w14:textId="77777777" w:rsidR="002F27F7" w:rsidRDefault="002F27F7"/>
        </w:tc>
        <w:tc>
          <w:tcPr>
            <w:tcW w:w="962" w:type="dxa"/>
            <w:vAlign w:val="center"/>
          </w:tcPr>
          <w:p w14:paraId="61DBE91C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C8AD008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45B9C3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984FDF7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E0FBC9B" w14:textId="77777777" w:rsidR="002F27F7" w:rsidRDefault="002F27F7"/>
        </w:tc>
        <w:tc>
          <w:tcPr>
            <w:tcW w:w="1358" w:type="dxa"/>
            <w:vMerge/>
            <w:vAlign w:val="center"/>
          </w:tcPr>
          <w:p w14:paraId="0CC351EA" w14:textId="77777777" w:rsidR="002F27F7" w:rsidRDefault="002F27F7"/>
        </w:tc>
        <w:tc>
          <w:tcPr>
            <w:tcW w:w="1086" w:type="dxa"/>
            <w:vMerge/>
            <w:vAlign w:val="center"/>
          </w:tcPr>
          <w:p w14:paraId="3C2A3C0D" w14:textId="77777777" w:rsidR="002F27F7" w:rsidRDefault="002F27F7"/>
        </w:tc>
      </w:tr>
      <w:tr w:rsidR="002F27F7" w14:paraId="32427A9A" w14:textId="77777777">
        <w:tc>
          <w:tcPr>
            <w:tcW w:w="718" w:type="dxa"/>
            <w:vMerge/>
            <w:vAlign w:val="center"/>
          </w:tcPr>
          <w:p w14:paraId="4DCA45D1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63E53F9C" w14:textId="77777777" w:rsidR="002F27F7" w:rsidRDefault="00E3715C">
            <w:r>
              <w:t>1010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CC637F5" w14:textId="77777777" w:rsidR="002F27F7" w:rsidRDefault="00E3715C">
            <w:r>
              <w:t>28.52</w:t>
            </w:r>
          </w:p>
        </w:tc>
        <w:tc>
          <w:tcPr>
            <w:tcW w:w="962" w:type="dxa"/>
            <w:vAlign w:val="center"/>
          </w:tcPr>
          <w:p w14:paraId="0B5DAE9D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24007336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40509E9B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6FE17ECA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8CA0D76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A7327EE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ECFBAE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4ABBB34" w14:textId="77777777">
        <w:tc>
          <w:tcPr>
            <w:tcW w:w="718" w:type="dxa"/>
            <w:vMerge/>
            <w:vAlign w:val="center"/>
          </w:tcPr>
          <w:p w14:paraId="3B662676" w14:textId="77777777" w:rsidR="002F27F7" w:rsidRDefault="002F27F7"/>
        </w:tc>
        <w:tc>
          <w:tcPr>
            <w:tcW w:w="848" w:type="dxa"/>
            <w:vMerge/>
            <w:vAlign w:val="center"/>
          </w:tcPr>
          <w:p w14:paraId="58DE3F67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613337A5" w14:textId="77777777" w:rsidR="002F27F7" w:rsidRDefault="002F27F7"/>
        </w:tc>
        <w:tc>
          <w:tcPr>
            <w:tcW w:w="962" w:type="dxa"/>
            <w:vAlign w:val="center"/>
          </w:tcPr>
          <w:p w14:paraId="04EA9DFF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37BBE613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E7647B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AA9DEAB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1D01FE3" w14:textId="77777777" w:rsidR="002F27F7" w:rsidRDefault="002F27F7"/>
        </w:tc>
        <w:tc>
          <w:tcPr>
            <w:tcW w:w="1358" w:type="dxa"/>
            <w:vMerge/>
            <w:vAlign w:val="center"/>
          </w:tcPr>
          <w:p w14:paraId="6864122B" w14:textId="77777777" w:rsidR="002F27F7" w:rsidRDefault="002F27F7"/>
        </w:tc>
        <w:tc>
          <w:tcPr>
            <w:tcW w:w="1086" w:type="dxa"/>
            <w:vMerge/>
            <w:vAlign w:val="center"/>
          </w:tcPr>
          <w:p w14:paraId="6219D921" w14:textId="77777777" w:rsidR="002F27F7" w:rsidRDefault="002F27F7"/>
        </w:tc>
      </w:tr>
      <w:tr w:rsidR="002F27F7" w14:paraId="7B3B5DAB" w14:textId="77777777">
        <w:tc>
          <w:tcPr>
            <w:tcW w:w="718" w:type="dxa"/>
            <w:vMerge/>
            <w:vAlign w:val="center"/>
          </w:tcPr>
          <w:p w14:paraId="1B39892B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094FF0D8" w14:textId="77777777" w:rsidR="002F27F7" w:rsidRDefault="00E3715C">
            <w:r>
              <w:t>1011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AD7471D" w14:textId="77777777" w:rsidR="002F27F7" w:rsidRDefault="00E3715C">
            <w:r>
              <w:t>28.52</w:t>
            </w:r>
          </w:p>
        </w:tc>
        <w:tc>
          <w:tcPr>
            <w:tcW w:w="962" w:type="dxa"/>
            <w:vAlign w:val="center"/>
          </w:tcPr>
          <w:p w14:paraId="0FD009AA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3B0F8857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5DEE3351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16338FBB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31DC296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7BEE389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12BDFF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A83EDC2" w14:textId="77777777">
        <w:tc>
          <w:tcPr>
            <w:tcW w:w="718" w:type="dxa"/>
            <w:vMerge/>
            <w:vAlign w:val="center"/>
          </w:tcPr>
          <w:p w14:paraId="2F8554A5" w14:textId="77777777" w:rsidR="002F27F7" w:rsidRDefault="002F27F7"/>
        </w:tc>
        <w:tc>
          <w:tcPr>
            <w:tcW w:w="848" w:type="dxa"/>
            <w:vMerge/>
            <w:vAlign w:val="center"/>
          </w:tcPr>
          <w:p w14:paraId="290D0A98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45C3C16" w14:textId="77777777" w:rsidR="002F27F7" w:rsidRDefault="002F27F7"/>
        </w:tc>
        <w:tc>
          <w:tcPr>
            <w:tcW w:w="962" w:type="dxa"/>
            <w:vAlign w:val="center"/>
          </w:tcPr>
          <w:p w14:paraId="117A1427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1363CEE6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704FFE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5DA4385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15D0FDE" w14:textId="77777777" w:rsidR="002F27F7" w:rsidRDefault="002F27F7"/>
        </w:tc>
        <w:tc>
          <w:tcPr>
            <w:tcW w:w="1358" w:type="dxa"/>
            <w:vMerge/>
            <w:vAlign w:val="center"/>
          </w:tcPr>
          <w:p w14:paraId="1A36AD97" w14:textId="77777777" w:rsidR="002F27F7" w:rsidRDefault="002F27F7"/>
        </w:tc>
        <w:tc>
          <w:tcPr>
            <w:tcW w:w="1086" w:type="dxa"/>
            <w:vMerge/>
            <w:vAlign w:val="center"/>
          </w:tcPr>
          <w:p w14:paraId="3EAE29BC" w14:textId="77777777" w:rsidR="002F27F7" w:rsidRDefault="002F27F7"/>
        </w:tc>
      </w:tr>
      <w:tr w:rsidR="002F27F7" w14:paraId="1C63E707" w14:textId="77777777">
        <w:tc>
          <w:tcPr>
            <w:tcW w:w="718" w:type="dxa"/>
            <w:vMerge/>
            <w:vAlign w:val="center"/>
          </w:tcPr>
          <w:p w14:paraId="72450ADC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5DBE7C87" w14:textId="77777777" w:rsidR="002F27F7" w:rsidRDefault="00E3715C">
            <w:r>
              <w:t>1012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FBC2261" w14:textId="77777777" w:rsidR="002F27F7" w:rsidRDefault="00E3715C">
            <w:r>
              <w:t>28.52</w:t>
            </w:r>
          </w:p>
        </w:tc>
        <w:tc>
          <w:tcPr>
            <w:tcW w:w="962" w:type="dxa"/>
            <w:vAlign w:val="center"/>
          </w:tcPr>
          <w:p w14:paraId="1F7FCD30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04EF7E49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72CC73CF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2883BC5E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0DE38D7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48377003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1D1101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81A6AA0" w14:textId="77777777">
        <w:tc>
          <w:tcPr>
            <w:tcW w:w="718" w:type="dxa"/>
            <w:vMerge/>
            <w:vAlign w:val="center"/>
          </w:tcPr>
          <w:p w14:paraId="3FA2BDC0" w14:textId="77777777" w:rsidR="002F27F7" w:rsidRDefault="002F27F7"/>
        </w:tc>
        <w:tc>
          <w:tcPr>
            <w:tcW w:w="848" w:type="dxa"/>
            <w:vMerge/>
            <w:vAlign w:val="center"/>
          </w:tcPr>
          <w:p w14:paraId="61565028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74DED77" w14:textId="77777777" w:rsidR="002F27F7" w:rsidRDefault="002F27F7"/>
        </w:tc>
        <w:tc>
          <w:tcPr>
            <w:tcW w:w="962" w:type="dxa"/>
            <w:vAlign w:val="center"/>
          </w:tcPr>
          <w:p w14:paraId="139BCD64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B234307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2CF4B3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586725A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1DD9EAA" w14:textId="77777777" w:rsidR="002F27F7" w:rsidRDefault="002F27F7"/>
        </w:tc>
        <w:tc>
          <w:tcPr>
            <w:tcW w:w="1358" w:type="dxa"/>
            <w:vMerge/>
            <w:vAlign w:val="center"/>
          </w:tcPr>
          <w:p w14:paraId="0E1CD3E6" w14:textId="77777777" w:rsidR="002F27F7" w:rsidRDefault="002F27F7"/>
        </w:tc>
        <w:tc>
          <w:tcPr>
            <w:tcW w:w="1086" w:type="dxa"/>
            <w:vMerge/>
            <w:vAlign w:val="center"/>
          </w:tcPr>
          <w:p w14:paraId="02F9E6DD" w14:textId="77777777" w:rsidR="002F27F7" w:rsidRDefault="002F27F7"/>
        </w:tc>
      </w:tr>
      <w:tr w:rsidR="002F27F7" w14:paraId="1C15787E" w14:textId="77777777">
        <w:tc>
          <w:tcPr>
            <w:tcW w:w="718" w:type="dxa"/>
            <w:vMerge/>
            <w:vAlign w:val="center"/>
          </w:tcPr>
          <w:p w14:paraId="38795AC3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229BC521" w14:textId="77777777" w:rsidR="002F27F7" w:rsidRDefault="00E3715C">
            <w:r>
              <w:t>1013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CE6581B" w14:textId="77777777" w:rsidR="002F27F7" w:rsidRDefault="00E3715C">
            <w:r>
              <w:t>28.52</w:t>
            </w:r>
          </w:p>
        </w:tc>
        <w:tc>
          <w:tcPr>
            <w:tcW w:w="962" w:type="dxa"/>
            <w:vAlign w:val="center"/>
          </w:tcPr>
          <w:p w14:paraId="3BCEEAD6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0C13E438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7226EEF7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5AAA6387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5B91E2A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9C70F38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49FA8A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BBD7E9A" w14:textId="77777777">
        <w:tc>
          <w:tcPr>
            <w:tcW w:w="718" w:type="dxa"/>
            <w:vMerge/>
            <w:vAlign w:val="center"/>
          </w:tcPr>
          <w:p w14:paraId="7EBC363D" w14:textId="77777777" w:rsidR="002F27F7" w:rsidRDefault="002F27F7"/>
        </w:tc>
        <w:tc>
          <w:tcPr>
            <w:tcW w:w="848" w:type="dxa"/>
            <w:vMerge/>
            <w:vAlign w:val="center"/>
          </w:tcPr>
          <w:p w14:paraId="1579B268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8BDF726" w14:textId="77777777" w:rsidR="002F27F7" w:rsidRDefault="002F27F7"/>
        </w:tc>
        <w:tc>
          <w:tcPr>
            <w:tcW w:w="962" w:type="dxa"/>
            <w:vAlign w:val="center"/>
          </w:tcPr>
          <w:p w14:paraId="2ABF75ED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0E1BC829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5ADA962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EC0088E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814D8A5" w14:textId="77777777" w:rsidR="002F27F7" w:rsidRDefault="002F27F7"/>
        </w:tc>
        <w:tc>
          <w:tcPr>
            <w:tcW w:w="1358" w:type="dxa"/>
            <w:vMerge/>
            <w:vAlign w:val="center"/>
          </w:tcPr>
          <w:p w14:paraId="52C82076" w14:textId="77777777" w:rsidR="002F27F7" w:rsidRDefault="002F27F7"/>
        </w:tc>
        <w:tc>
          <w:tcPr>
            <w:tcW w:w="1086" w:type="dxa"/>
            <w:vMerge/>
            <w:vAlign w:val="center"/>
          </w:tcPr>
          <w:p w14:paraId="629225B5" w14:textId="77777777" w:rsidR="002F27F7" w:rsidRDefault="002F27F7"/>
        </w:tc>
      </w:tr>
      <w:tr w:rsidR="002F27F7" w14:paraId="0DF13FF5" w14:textId="77777777">
        <w:tc>
          <w:tcPr>
            <w:tcW w:w="718" w:type="dxa"/>
            <w:vMerge/>
            <w:vAlign w:val="center"/>
          </w:tcPr>
          <w:p w14:paraId="4FAE985C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7817E706" w14:textId="77777777" w:rsidR="002F27F7" w:rsidRDefault="00E3715C">
            <w:r>
              <w:t>1014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806B6B5" w14:textId="77777777" w:rsidR="002F27F7" w:rsidRDefault="00E3715C">
            <w:r>
              <w:t>28.52</w:t>
            </w:r>
          </w:p>
        </w:tc>
        <w:tc>
          <w:tcPr>
            <w:tcW w:w="962" w:type="dxa"/>
            <w:vAlign w:val="center"/>
          </w:tcPr>
          <w:p w14:paraId="449C1C63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33F9EB9D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15D0C439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5047E8D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8779169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E1226BC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964DFF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A58A9D6" w14:textId="77777777">
        <w:tc>
          <w:tcPr>
            <w:tcW w:w="718" w:type="dxa"/>
            <w:vMerge/>
            <w:vAlign w:val="center"/>
          </w:tcPr>
          <w:p w14:paraId="7B2F4E13" w14:textId="77777777" w:rsidR="002F27F7" w:rsidRDefault="002F27F7"/>
        </w:tc>
        <w:tc>
          <w:tcPr>
            <w:tcW w:w="848" w:type="dxa"/>
            <w:vMerge/>
            <w:vAlign w:val="center"/>
          </w:tcPr>
          <w:p w14:paraId="60D33852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22480BA" w14:textId="77777777" w:rsidR="002F27F7" w:rsidRDefault="002F27F7"/>
        </w:tc>
        <w:tc>
          <w:tcPr>
            <w:tcW w:w="962" w:type="dxa"/>
            <w:vAlign w:val="center"/>
          </w:tcPr>
          <w:p w14:paraId="6D6B185D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0929BD9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5371BB9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D37191A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5CAD495" w14:textId="77777777" w:rsidR="002F27F7" w:rsidRDefault="002F27F7"/>
        </w:tc>
        <w:tc>
          <w:tcPr>
            <w:tcW w:w="1358" w:type="dxa"/>
            <w:vMerge/>
            <w:vAlign w:val="center"/>
          </w:tcPr>
          <w:p w14:paraId="614A45AC" w14:textId="77777777" w:rsidR="002F27F7" w:rsidRDefault="002F27F7"/>
        </w:tc>
        <w:tc>
          <w:tcPr>
            <w:tcW w:w="1086" w:type="dxa"/>
            <w:vMerge/>
            <w:vAlign w:val="center"/>
          </w:tcPr>
          <w:p w14:paraId="795FC6C0" w14:textId="77777777" w:rsidR="002F27F7" w:rsidRDefault="002F27F7"/>
        </w:tc>
      </w:tr>
      <w:tr w:rsidR="002F27F7" w14:paraId="7DE5BC94" w14:textId="77777777">
        <w:tc>
          <w:tcPr>
            <w:tcW w:w="718" w:type="dxa"/>
            <w:vMerge/>
            <w:vAlign w:val="center"/>
          </w:tcPr>
          <w:p w14:paraId="66785AC5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323F2437" w14:textId="77777777" w:rsidR="002F27F7" w:rsidRDefault="00E3715C">
            <w:r>
              <w:t>1015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B5D13FE" w14:textId="77777777" w:rsidR="002F27F7" w:rsidRDefault="00E3715C">
            <w:r>
              <w:t>28.52</w:t>
            </w:r>
          </w:p>
        </w:tc>
        <w:tc>
          <w:tcPr>
            <w:tcW w:w="962" w:type="dxa"/>
            <w:vAlign w:val="center"/>
          </w:tcPr>
          <w:p w14:paraId="7CD4D215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0B8C7587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2685864C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6B7DEBAC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8C70C0F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7268EE9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D457D5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A3FD36B" w14:textId="77777777">
        <w:tc>
          <w:tcPr>
            <w:tcW w:w="718" w:type="dxa"/>
            <w:vMerge/>
            <w:vAlign w:val="center"/>
          </w:tcPr>
          <w:p w14:paraId="71807B64" w14:textId="77777777" w:rsidR="002F27F7" w:rsidRDefault="002F27F7"/>
        </w:tc>
        <w:tc>
          <w:tcPr>
            <w:tcW w:w="848" w:type="dxa"/>
            <w:vMerge/>
            <w:vAlign w:val="center"/>
          </w:tcPr>
          <w:p w14:paraId="690A8E75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55080455" w14:textId="77777777" w:rsidR="002F27F7" w:rsidRDefault="002F27F7"/>
        </w:tc>
        <w:tc>
          <w:tcPr>
            <w:tcW w:w="962" w:type="dxa"/>
            <w:vAlign w:val="center"/>
          </w:tcPr>
          <w:p w14:paraId="2F9B04F3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919B079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1993F5C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C481194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3D74F81" w14:textId="77777777" w:rsidR="002F27F7" w:rsidRDefault="002F27F7"/>
        </w:tc>
        <w:tc>
          <w:tcPr>
            <w:tcW w:w="1358" w:type="dxa"/>
            <w:vMerge/>
            <w:vAlign w:val="center"/>
          </w:tcPr>
          <w:p w14:paraId="0611E18E" w14:textId="77777777" w:rsidR="002F27F7" w:rsidRDefault="002F27F7"/>
        </w:tc>
        <w:tc>
          <w:tcPr>
            <w:tcW w:w="1086" w:type="dxa"/>
            <w:vMerge/>
            <w:vAlign w:val="center"/>
          </w:tcPr>
          <w:p w14:paraId="7706C851" w14:textId="77777777" w:rsidR="002F27F7" w:rsidRDefault="002F27F7"/>
        </w:tc>
      </w:tr>
      <w:tr w:rsidR="002F27F7" w14:paraId="7483154E" w14:textId="77777777">
        <w:tc>
          <w:tcPr>
            <w:tcW w:w="718" w:type="dxa"/>
            <w:vMerge/>
            <w:vAlign w:val="center"/>
          </w:tcPr>
          <w:p w14:paraId="5D9EA3C9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29FE2FC9" w14:textId="77777777" w:rsidR="002F27F7" w:rsidRDefault="00E3715C">
            <w:r>
              <w:t>1016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77BFCBA" w14:textId="77777777" w:rsidR="002F27F7" w:rsidRDefault="00E3715C">
            <w:r>
              <w:t>28.52</w:t>
            </w:r>
          </w:p>
        </w:tc>
        <w:tc>
          <w:tcPr>
            <w:tcW w:w="962" w:type="dxa"/>
            <w:vAlign w:val="center"/>
          </w:tcPr>
          <w:p w14:paraId="0A9B22B9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7C8FBAB1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30FA0DF1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3F590ED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EC57450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780C254F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500387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0BF32FE" w14:textId="77777777">
        <w:tc>
          <w:tcPr>
            <w:tcW w:w="718" w:type="dxa"/>
            <w:vMerge/>
            <w:vAlign w:val="center"/>
          </w:tcPr>
          <w:p w14:paraId="63D536A3" w14:textId="77777777" w:rsidR="002F27F7" w:rsidRDefault="002F27F7"/>
        </w:tc>
        <w:tc>
          <w:tcPr>
            <w:tcW w:w="848" w:type="dxa"/>
            <w:vMerge/>
            <w:vAlign w:val="center"/>
          </w:tcPr>
          <w:p w14:paraId="059DFB3D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18BBF57B" w14:textId="77777777" w:rsidR="002F27F7" w:rsidRDefault="002F27F7"/>
        </w:tc>
        <w:tc>
          <w:tcPr>
            <w:tcW w:w="962" w:type="dxa"/>
            <w:vAlign w:val="center"/>
          </w:tcPr>
          <w:p w14:paraId="7DC52A80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0FFC60E5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601DF65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880A745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A9DF454" w14:textId="77777777" w:rsidR="002F27F7" w:rsidRDefault="002F27F7"/>
        </w:tc>
        <w:tc>
          <w:tcPr>
            <w:tcW w:w="1358" w:type="dxa"/>
            <w:vMerge/>
            <w:vAlign w:val="center"/>
          </w:tcPr>
          <w:p w14:paraId="18B33ADF" w14:textId="77777777" w:rsidR="002F27F7" w:rsidRDefault="002F27F7"/>
        </w:tc>
        <w:tc>
          <w:tcPr>
            <w:tcW w:w="1086" w:type="dxa"/>
            <w:vMerge/>
            <w:vAlign w:val="center"/>
          </w:tcPr>
          <w:p w14:paraId="2EE63655" w14:textId="77777777" w:rsidR="002F27F7" w:rsidRDefault="002F27F7"/>
        </w:tc>
      </w:tr>
      <w:tr w:rsidR="002F27F7" w14:paraId="53D338A5" w14:textId="77777777">
        <w:tc>
          <w:tcPr>
            <w:tcW w:w="718" w:type="dxa"/>
            <w:vMerge/>
            <w:vAlign w:val="center"/>
          </w:tcPr>
          <w:p w14:paraId="52142B7D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6AD545DB" w14:textId="77777777" w:rsidR="002F27F7" w:rsidRDefault="00E3715C">
            <w:r>
              <w:t>1017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2E5CE89" w14:textId="77777777" w:rsidR="002F27F7" w:rsidRDefault="00E3715C">
            <w:r>
              <w:t>28.52</w:t>
            </w:r>
          </w:p>
        </w:tc>
        <w:tc>
          <w:tcPr>
            <w:tcW w:w="962" w:type="dxa"/>
            <w:vAlign w:val="center"/>
          </w:tcPr>
          <w:p w14:paraId="15310782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14F9C060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4C55D48D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13C80F79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D065E29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7857367D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4D2535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3C07FC0" w14:textId="77777777">
        <w:tc>
          <w:tcPr>
            <w:tcW w:w="718" w:type="dxa"/>
            <w:vMerge/>
            <w:vAlign w:val="center"/>
          </w:tcPr>
          <w:p w14:paraId="6930F332" w14:textId="77777777" w:rsidR="002F27F7" w:rsidRDefault="002F27F7"/>
        </w:tc>
        <w:tc>
          <w:tcPr>
            <w:tcW w:w="848" w:type="dxa"/>
            <w:vMerge/>
            <w:vAlign w:val="center"/>
          </w:tcPr>
          <w:p w14:paraId="15EEBC87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2C34816" w14:textId="77777777" w:rsidR="002F27F7" w:rsidRDefault="002F27F7"/>
        </w:tc>
        <w:tc>
          <w:tcPr>
            <w:tcW w:w="962" w:type="dxa"/>
            <w:vAlign w:val="center"/>
          </w:tcPr>
          <w:p w14:paraId="18B11A95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D558E83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64913E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C8D565E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53718A2" w14:textId="77777777" w:rsidR="002F27F7" w:rsidRDefault="002F27F7"/>
        </w:tc>
        <w:tc>
          <w:tcPr>
            <w:tcW w:w="1358" w:type="dxa"/>
            <w:vMerge/>
            <w:vAlign w:val="center"/>
          </w:tcPr>
          <w:p w14:paraId="6DB8D970" w14:textId="77777777" w:rsidR="002F27F7" w:rsidRDefault="002F27F7"/>
        </w:tc>
        <w:tc>
          <w:tcPr>
            <w:tcW w:w="1086" w:type="dxa"/>
            <w:vMerge/>
            <w:vAlign w:val="center"/>
          </w:tcPr>
          <w:p w14:paraId="677A8EAD" w14:textId="77777777" w:rsidR="002F27F7" w:rsidRDefault="002F27F7"/>
        </w:tc>
      </w:tr>
      <w:tr w:rsidR="002F27F7" w14:paraId="14ABF4DF" w14:textId="77777777">
        <w:tc>
          <w:tcPr>
            <w:tcW w:w="718" w:type="dxa"/>
            <w:vMerge/>
            <w:vAlign w:val="center"/>
          </w:tcPr>
          <w:p w14:paraId="6AF1E115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5C54D7E4" w14:textId="77777777" w:rsidR="002F27F7" w:rsidRDefault="00E3715C">
            <w:r>
              <w:t>1018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DEB2A02" w14:textId="77777777" w:rsidR="002F27F7" w:rsidRDefault="00E3715C">
            <w:r>
              <w:t>28.52</w:t>
            </w:r>
          </w:p>
        </w:tc>
        <w:tc>
          <w:tcPr>
            <w:tcW w:w="962" w:type="dxa"/>
            <w:vAlign w:val="center"/>
          </w:tcPr>
          <w:p w14:paraId="01B762F3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735BBE0B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2196ADED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2C9B264E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7194392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7F420B95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3C3414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D187ADD" w14:textId="77777777">
        <w:tc>
          <w:tcPr>
            <w:tcW w:w="718" w:type="dxa"/>
            <w:vMerge/>
            <w:vAlign w:val="center"/>
          </w:tcPr>
          <w:p w14:paraId="23DDCBB5" w14:textId="77777777" w:rsidR="002F27F7" w:rsidRDefault="002F27F7"/>
        </w:tc>
        <w:tc>
          <w:tcPr>
            <w:tcW w:w="848" w:type="dxa"/>
            <w:vMerge/>
            <w:vAlign w:val="center"/>
          </w:tcPr>
          <w:p w14:paraId="0EDC972E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3FA06A92" w14:textId="77777777" w:rsidR="002F27F7" w:rsidRDefault="002F27F7"/>
        </w:tc>
        <w:tc>
          <w:tcPr>
            <w:tcW w:w="962" w:type="dxa"/>
            <w:vAlign w:val="center"/>
          </w:tcPr>
          <w:p w14:paraId="082538FC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1707DC23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394F43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469E974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E2DCA34" w14:textId="77777777" w:rsidR="002F27F7" w:rsidRDefault="002F27F7"/>
        </w:tc>
        <w:tc>
          <w:tcPr>
            <w:tcW w:w="1358" w:type="dxa"/>
            <w:vMerge/>
            <w:vAlign w:val="center"/>
          </w:tcPr>
          <w:p w14:paraId="0DB2F62D" w14:textId="77777777" w:rsidR="002F27F7" w:rsidRDefault="002F27F7"/>
        </w:tc>
        <w:tc>
          <w:tcPr>
            <w:tcW w:w="1086" w:type="dxa"/>
            <w:vMerge/>
            <w:vAlign w:val="center"/>
          </w:tcPr>
          <w:p w14:paraId="259AC230" w14:textId="77777777" w:rsidR="002F27F7" w:rsidRDefault="002F27F7"/>
        </w:tc>
      </w:tr>
      <w:tr w:rsidR="002F27F7" w14:paraId="575FD01B" w14:textId="77777777">
        <w:tc>
          <w:tcPr>
            <w:tcW w:w="718" w:type="dxa"/>
            <w:vMerge/>
            <w:vAlign w:val="center"/>
          </w:tcPr>
          <w:p w14:paraId="6F2E3870" w14:textId="77777777" w:rsidR="002F27F7" w:rsidRDefault="002F27F7"/>
        </w:tc>
        <w:tc>
          <w:tcPr>
            <w:tcW w:w="848" w:type="dxa"/>
            <w:vAlign w:val="center"/>
          </w:tcPr>
          <w:p w14:paraId="5B381DD1" w14:textId="77777777" w:rsidR="002F27F7" w:rsidRDefault="00E3715C">
            <w:r>
              <w:t>1022</w:t>
            </w:r>
          </w:p>
        </w:tc>
        <w:tc>
          <w:tcPr>
            <w:tcW w:w="735" w:type="dxa"/>
            <w:gridSpan w:val="2"/>
            <w:vAlign w:val="center"/>
          </w:tcPr>
          <w:p w14:paraId="12DCC1F5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3A097E1D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937FB8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3B9071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C52CFA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FF53DFE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0E580A9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29A5FF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6B96199" w14:textId="77777777">
        <w:tc>
          <w:tcPr>
            <w:tcW w:w="718" w:type="dxa"/>
            <w:vMerge/>
            <w:vAlign w:val="center"/>
          </w:tcPr>
          <w:p w14:paraId="11BF8C0E" w14:textId="77777777" w:rsidR="002F27F7" w:rsidRDefault="002F27F7"/>
        </w:tc>
        <w:tc>
          <w:tcPr>
            <w:tcW w:w="848" w:type="dxa"/>
            <w:vAlign w:val="center"/>
          </w:tcPr>
          <w:p w14:paraId="7C6CAC4E" w14:textId="77777777" w:rsidR="002F27F7" w:rsidRDefault="00E3715C">
            <w:r>
              <w:t>1026</w:t>
            </w:r>
          </w:p>
        </w:tc>
        <w:tc>
          <w:tcPr>
            <w:tcW w:w="735" w:type="dxa"/>
            <w:gridSpan w:val="2"/>
            <w:vAlign w:val="center"/>
          </w:tcPr>
          <w:p w14:paraId="701B2784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CC7E478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7B94B09F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248CC9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DDD3DA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B9415F9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B1BE28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7CE0C4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A22D82C" w14:textId="77777777">
        <w:tc>
          <w:tcPr>
            <w:tcW w:w="718" w:type="dxa"/>
            <w:vMerge/>
            <w:vAlign w:val="center"/>
          </w:tcPr>
          <w:p w14:paraId="00E1FCC8" w14:textId="77777777" w:rsidR="002F27F7" w:rsidRDefault="002F27F7"/>
        </w:tc>
        <w:tc>
          <w:tcPr>
            <w:tcW w:w="848" w:type="dxa"/>
            <w:vAlign w:val="center"/>
          </w:tcPr>
          <w:p w14:paraId="78AB4218" w14:textId="77777777" w:rsidR="002F27F7" w:rsidRDefault="00E3715C">
            <w:r>
              <w:t>1027</w:t>
            </w:r>
          </w:p>
        </w:tc>
        <w:tc>
          <w:tcPr>
            <w:tcW w:w="735" w:type="dxa"/>
            <w:gridSpan w:val="2"/>
            <w:vAlign w:val="center"/>
          </w:tcPr>
          <w:p w14:paraId="5D1390D3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2A7C8A4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09C91B31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324D19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689367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8FB5E4E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E5DB67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C2DF52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F454602" w14:textId="77777777">
        <w:tc>
          <w:tcPr>
            <w:tcW w:w="718" w:type="dxa"/>
            <w:vMerge/>
            <w:vAlign w:val="center"/>
          </w:tcPr>
          <w:p w14:paraId="15CBE541" w14:textId="77777777" w:rsidR="002F27F7" w:rsidRDefault="002F27F7"/>
        </w:tc>
        <w:tc>
          <w:tcPr>
            <w:tcW w:w="848" w:type="dxa"/>
            <w:vAlign w:val="center"/>
          </w:tcPr>
          <w:p w14:paraId="4A26BD36" w14:textId="77777777" w:rsidR="002F27F7" w:rsidRDefault="00E3715C">
            <w:r>
              <w:t>1028</w:t>
            </w:r>
          </w:p>
        </w:tc>
        <w:tc>
          <w:tcPr>
            <w:tcW w:w="735" w:type="dxa"/>
            <w:gridSpan w:val="2"/>
            <w:vAlign w:val="center"/>
          </w:tcPr>
          <w:p w14:paraId="4B35AF36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658F885A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4E6EC773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AE6700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565846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2964467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9CB187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F760FB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D2439D6" w14:textId="77777777">
        <w:tc>
          <w:tcPr>
            <w:tcW w:w="718" w:type="dxa"/>
            <w:vMerge/>
            <w:vAlign w:val="center"/>
          </w:tcPr>
          <w:p w14:paraId="0F9B777F" w14:textId="77777777" w:rsidR="002F27F7" w:rsidRDefault="002F27F7"/>
        </w:tc>
        <w:tc>
          <w:tcPr>
            <w:tcW w:w="848" w:type="dxa"/>
            <w:vAlign w:val="center"/>
          </w:tcPr>
          <w:p w14:paraId="5A440286" w14:textId="77777777" w:rsidR="002F27F7" w:rsidRDefault="00E3715C">
            <w:r>
              <w:t>1029</w:t>
            </w:r>
          </w:p>
        </w:tc>
        <w:tc>
          <w:tcPr>
            <w:tcW w:w="735" w:type="dxa"/>
            <w:gridSpan w:val="2"/>
            <w:vAlign w:val="center"/>
          </w:tcPr>
          <w:p w14:paraId="7E21C224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7021DBC2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5DF884E8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20F939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A9EFE5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0907007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026924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2C5E66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434C853" w14:textId="77777777">
        <w:tc>
          <w:tcPr>
            <w:tcW w:w="718" w:type="dxa"/>
            <w:vMerge/>
            <w:vAlign w:val="center"/>
          </w:tcPr>
          <w:p w14:paraId="61CB8083" w14:textId="77777777" w:rsidR="002F27F7" w:rsidRDefault="002F27F7"/>
        </w:tc>
        <w:tc>
          <w:tcPr>
            <w:tcW w:w="848" w:type="dxa"/>
            <w:vAlign w:val="center"/>
          </w:tcPr>
          <w:p w14:paraId="570DFD27" w14:textId="77777777" w:rsidR="002F27F7" w:rsidRDefault="00E3715C">
            <w:r>
              <w:t>1030</w:t>
            </w:r>
          </w:p>
        </w:tc>
        <w:tc>
          <w:tcPr>
            <w:tcW w:w="735" w:type="dxa"/>
            <w:gridSpan w:val="2"/>
            <w:vAlign w:val="center"/>
          </w:tcPr>
          <w:p w14:paraId="4EB599A8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27D4AFBA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2566496A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601B2EF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DE684B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F7D398A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21548A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59159F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CFFEC90" w14:textId="77777777">
        <w:tc>
          <w:tcPr>
            <w:tcW w:w="718" w:type="dxa"/>
            <w:vMerge/>
            <w:vAlign w:val="center"/>
          </w:tcPr>
          <w:p w14:paraId="47F5D418" w14:textId="77777777" w:rsidR="002F27F7" w:rsidRDefault="002F27F7"/>
        </w:tc>
        <w:tc>
          <w:tcPr>
            <w:tcW w:w="848" w:type="dxa"/>
            <w:vAlign w:val="center"/>
          </w:tcPr>
          <w:p w14:paraId="3CD6828C" w14:textId="77777777" w:rsidR="002F27F7" w:rsidRDefault="00E3715C">
            <w:r>
              <w:t>1031</w:t>
            </w:r>
          </w:p>
        </w:tc>
        <w:tc>
          <w:tcPr>
            <w:tcW w:w="735" w:type="dxa"/>
            <w:gridSpan w:val="2"/>
            <w:vAlign w:val="center"/>
          </w:tcPr>
          <w:p w14:paraId="0C5B08EF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1B7264A9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0E8C64D7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3B053D7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3148C6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65BE4E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E6A1BD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7BA9C0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2986451" w14:textId="77777777">
        <w:tc>
          <w:tcPr>
            <w:tcW w:w="718" w:type="dxa"/>
            <w:vMerge/>
            <w:vAlign w:val="center"/>
          </w:tcPr>
          <w:p w14:paraId="0123497A" w14:textId="77777777" w:rsidR="002F27F7" w:rsidRDefault="002F27F7"/>
        </w:tc>
        <w:tc>
          <w:tcPr>
            <w:tcW w:w="848" w:type="dxa"/>
            <w:vAlign w:val="center"/>
          </w:tcPr>
          <w:p w14:paraId="41C675DB" w14:textId="77777777" w:rsidR="002F27F7" w:rsidRDefault="00E3715C">
            <w:r>
              <w:t>1032</w:t>
            </w:r>
          </w:p>
        </w:tc>
        <w:tc>
          <w:tcPr>
            <w:tcW w:w="735" w:type="dxa"/>
            <w:gridSpan w:val="2"/>
            <w:vAlign w:val="center"/>
          </w:tcPr>
          <w:p w14:paraId="75A436A9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37D1F079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0C032E32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710FFEA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DA8C88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F227D26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0927EFE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C2C17C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2A76FC3" w14:textId="77777777">
        <w:tc>
          <w:tcPr>
            <w:tcW w:w="718" w:type="dxa"/>
            <w:vMerge/>
            <w:vAlign w:val="center"/>
          </w:tcPr>
          <w:p w14:paraId="4B4D2E0C" w14:textId="77777777" w:rsidR="002F27F7" w:rsidRDefault="002F27F7"/>
        </w:tc>
        <w:tc>
          <w:tcPr>
            <w:tcW w:w="848" w:type="dxa"/>
            <w:vAlign w:val="center"/>
          </w:tcPr>
          <w:p w14:paraId="6AEC6C28" w14:textId="77777777" w:rsidR="002F27F7" w:rsidRDefault="00E3715C">
            <w:r>
              <w:t>1033</w:t>
            </w:r>
          </w:p>
        </w:tc>
        <w:tc>
          <w:tcPr>
            <w:tcW w:w="735" w:type="dxa"/>
            <w:gridSpan w:val="2"/>
            <w:vAlign w:val="center"/>
          </w:tcPr>
          <w:p w14:paraId="0AFE26A8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31DB2B4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55D7BA8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5E5DB4D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BEEBF7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135317F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0B89E1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596BB9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615B077" w14:textId="77777777">
        <w:tc>
          <w:tcPr>
            <w:tcW w:w="718" w:type="dxa"/>
            <w:vMerge/>
            <w:vAlign w:val="center"/>
          </w:tcPr>
          <w:p w14:paraId="7C7778DB" w14:textId="77777777" w:rsidR="002F27F7" w:rsidRDefault="002F27F7"/>
        </w:tc>
        <w:tc>
          <w:tcPr>
            <w:tcW w:w="848" w:type="dxa"/>
            <w:vAlign w:val="center"/>
          </w:tcPr>
          <w:p w14:paraId="0E6474C7" w14:textId="77777777" w:rsidR="002F27F7" w:rsidRDefault="00E3715C">
            <w:r>
              <w:t>1034</w:t>
            </w:r>
          </w:p>
        </w:tc>
        <w:tc>
          <w:tcPr>
            <w:tcW w:w="735" w:type="dxa"/>
            <w:gridSpan w:val="2"/>
            <w:vAlign w:val="center"/>
          </w:tcPr>
          <w:p w14:paraId="3EE0BCA7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4EB21BA6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21DB8600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7DB0678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3812C8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D95A8E2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17CB35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7F967F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14ECE67" w14:textId="77777777">
        <w:tc>
          <w:tcPr>
            <w:tcW w:w="718" w:type="dxa"/>
            <w:vMerge/>
            <w:vAlign w:val="center"/>
          </w:tcPr>
          <w:p w14:paraId="191FA13F" w14:textId="77777777" w:rsidR="002F27F7" w:rsidRDefault="002F27F7"/>
        </w:tc>
        <w:tc>
          <w:tcPr>
            <w:tcW w:w="848" w:type="dxa"/>
            <w:vAlign w:val="center"/>
          </w:tcPr>
          <w:p w14:paraId="6D79A375" w14:textId="77777777" w:rsidR="002F27F7" w:rsidRDefault="00E3715C">
            <w:r>
              <w:t>1035</w:t>
            </w:r>
          </w:p>
        </w:tc>
        <w:tc>
          <w:tcPr>
            <w:tcW w:w="735" w:type="dxa"/>
            <w:gridSpan w:val="2"/>
            <w:vAlign w:val="center"/>
          </w:tcPr>
          <w:p w14:paraId="6E80BAD5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B8C7CFB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7A38FE9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8D4B89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3BAFFC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7F35D98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E5A641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CBD9D7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2FF1FDA" w14:textId="77777777">
        <w:tc>
          <w:tcPr>
            <w:tcW w:w="718" w:type="dxa"/>
            <w:vMerge/>
            <w:vAlign w:val="center"/>
          </w:tcPr>
          <w:p w14:paraId="4750F5AC" w14:textId="77777777" w:rsidR="002F27F7" w:rsidRDefault="002F27F7"/>
        </w:tc>
        <w:tc>
          <w:tcPr>
            <w:tcW w:w="848" w:type="dxa"/>
            <w:vAlign w:val="center"/>
          </w:tcPr>
          <w:p w14:paraId="07EDA06E" w14:textId="77777777" w:rsidR="002F27F7" w:rsidRDefault="00E3715C">
            <w:r>
              <w:t>1036</w:t>
            </w:r>
          </w:p>
        </w:tc>
        <w:tc>
          <w:tcPr>
            <w:tcW w:w="735" w:type="dxa"/>
            <w:gridSpan w:val="2"/>
            <w:vAlign w:val="center"/>
          </w:tcPr>
          <w:p w14:paraId="42304BD7" w14:textId="77777777" w:rsidR="002F27F7" w:rsidRDefault="00E3715C">
            <w:r>
              <w:t>9.45</w:t>
            </w:r>
          </w:p>
        </w:tc>
        <w:tc>
          <w:tcPr>
            <w:tcW w:w="962" w:type="dxa"/>
            <w:vAlign w:val="center"/>
          </w:tcPr>
          <w:p w14:paraId="51DA5391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FC4C10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A2F3F0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192D76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95F3441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464A2A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3C04AB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46527A4" w14:textId="77777777">
        <w:tc>
          <w:tcPr>
            <w:tcW w:w="718" w:type="dxa"/>
            <w:vMerge/>
            <w:vAlign w:val="center"/>
          </w:tcPr>
          <w:p w14:paraId="4075D213" w14:textId="77777777" w:rsidR="002F27F7" w:rsidRDefault="002F27F7"/>
        </w:tc>
        <w:tc>
          <w:tcPr>
            <w:tcW w:w="848" w:type="dxa"/>
            <w:vAlign w:val="center"/>
          </w:tcPr>
          <w:p w14:paraId="030901B1" w14:textId="77777777" w:rsidR="002F27F7" w:rsidRDefault="00E3715C">
            <w:r>
              <w:t>1037</w:t>
            </w:r>
          </w:p>
        </w:tc>
        <w:tc>
          <w:tcPr>
            <w:tcW w:w="735" w:type="dxa"/>
            <w:gridSpan w:val="2"/>
            <w:vAlign w:val="center"/>
          </w:tcPr>
          <w:p w14:paraId="0B928E2A" w14:textId="77777777" w:rsidR="002F27F7" w:rsidRDefault="00E3715C">
            <w:r>
              <w:t>9.45</w:t>
            </w:r>
          </w:p>
        </w:tc>
        <w:tc>
          <w:tcPr>
            <w:tcW w:w="962" w:type="dxa"/>
            <w:vAlign w:val="center"/>
          </w:tcPr>
          <w:p w14:paraId="106490D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D155FA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804BA7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873440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9056242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E97742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34F4DB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B80043" w14:textId="77777777">
        <w:tc>
          <w:tcPr>
            <w:tcW w:w="718" w:type="dxa"/>
            <w:vMerge/>
            <w:vAlign w:val="center"/>
          </w:tcPr>
          <w:p w14:paraId="67AEA753" w14:textId="77777777" w:rsidR="002F27F7" w:rsidRDefault="002F27F7"/>
        </w:tc>
        <w:tc>
          <w:tcPr>
            <w:tcW w:w="848" w:type="dxa"/>
            <w:vAlign w:val="center"/>
          </w:tcPr>
          <w:p w14:paraId="325618F5" w14:textId="77777777" w:rsidR="002F27F7" w:rsidRDefault="00E3715C">
            <w:r>
              <w:t>1038</w:t>
            </w:r>
          </w:p>
        </w:tc>
        <w:tc>
          <w:tcPr>
            <w:tcW w:w="735" w:type="dxa"/>
            <w:gridSpan w:val="2"/>
            <w:vAlign w:val="center"/>
          </w:tcPr>
          <w:p w14:paraId="2C0847DF" w14:textId="77777777" w:rsidR="002F27F7" w:rsidRDefault="00E3715C">
            <w:r>
              <w:t>9.45</w:t>
            </w:r>
          </w:p>
        </w:tc>
        <w:tc>
          <w:tcPr>
            <w:tcW w:w="962" w:type="dxa"/>
            <w:vAlign w:val="center"/>
          </w:tcPr>
          <w:p w14:paraId="54B9F9D2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DB1D5E3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A67552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93BBF5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4277F0F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A424D3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C99575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869B8C0" w14:textId="77777777">
        <w:tc>
          <w:tcPr>
            <w:tcW w:w="718" w:type="dxa"/>
            <w:vMerge/>
            <w:vAlign w:val="center"/>
          </w:tcPr>
          <w:p w14:paraId="6AEF06DE" w14:textId="77777777" w:rsidR="002F27F7" w:rsidRDefault="002F27F7"/>
        </w:tc>
        <w:tc>
          <w:tcPr>
            <w:tcW w:w="848" w:type="dxa"/>
            <w:vAlign w:val="center"/>
          </w:tcPr>
          <w:p w14:paraId="6EE76E81" w14:textId="77777777" w:rsidR="002F27F7" w:rsidRDefault="00E3715C">
            <w:r>
              <w:t>1039</w:t>
            </w:r>
          </w:p>
        </w:tc>
        <w:tc>
          <w:tcPr>
            <w:tcW w:w="735" w:type="dxa"/>
            <w:gridSpan w:val="2"/>
            <w:vAlign w:val="center"/>
          </w:tcPr>
          <w:p w14:paraId="3F872E71" w14:textId="77777777" w:rsidR="002F27F7" w:rsidRDefault="00E3715C">
            <w:r>
              <w:t>9.45</w:t>
            </w:r>
          </w:p>
        </w:tc>
        <w:tc>
          <w:tcPr>
            <w:tcW w:w="962" w:type="dxa"/>
            <w:vAlign w:val="center"/>
          </w:tcPr>
          <w:p w14:paraId="400D8E53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319E7DB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3E0B75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EE75FD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D53F100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851748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7F1201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6A66EB9" w14:textId="77777777">
        <w:tc>
          <w:tcPr>
            <w:tcW w:w="718" w:type="dxa"/>
            <w:vMerge/>
            <w:vAlign w:val="center"/>
          </w:tcPr>
          <w:p w14:paraId="7AE16AC6" w14:textId="77777777" w:rsidR="002F27F7" w:rsidRDefault="002F27F7"/>
        </w:tc>
        <w:tc>
          <w:tcPr>
            <w:tcW w:w="848" w:type="dxa"/>
            <w:vAlign w:val="center"/>
          </w:tcPr>
          <w:p w14:paraId="34CA23A5" w14:textId="77777777" w:rsidR="002F27F7" w:rsidRDefault="00E3715C">
            <w:r>
              <w:t>1040</w:t>
            </w:r>
          </w:p>
        </w:tc>
        <w:tc>
          <w:tcPr>
            <w:tcW w:w="735" w:type="dxa"/>
            <w:gridSpan w:val="2"/>
            <w:vAlign w:val="center"/>
          </w:tcPr>
          <w:p w14:paraId="49C63234" w14:textId="77777777" w:rsidR="002F27F7" w:rsidRDefault="00E3715C">
            <w:r>
              <w:t>9.45</w:t>
            </w:r>
          </w:p>
        </w:tc>
        <w:tc>
          <w:tcPr>
            <w:tcW w:w="962" w:type="dxa"/>
            <w:vAlign w:val="center"/>
          </w:tcPr>
          <w:p w14:paraId="5380D6B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0BB3FC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A8A2EF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239E2F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1C456E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44782F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678E2E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7C369EC" w14:textId="77777777">
        <w:tc>
          <w:tcPr>
            <w:tcW w:w="718" w:type="dxa"/>
            <w:vMerge/>
            <w:vAlign w:val="center"/>
          </w:tcPr>
          <w:p w14:paraId="59F273C4" w14:textId="77777777" w:rsidR="002F27F7" w:rsidRDefault="002F27F7"/>
        </w:tc>
        <w:tc>
          <w:tcPr>
            <w:tcW w:w="848" w:type="dxa"/>
            <w:vAlign w:val="center"/>
          </w:tcPr>
          <w:p w14:paraId="455007C2" w14:textId="77777777" w:rsidR="002F27F7" w:rsidRDefault="00E3715C">
            <w:r>
              <w:t>1055</w:t>
            </w:r>
          </w:p>
        </w:tc>
        <w:tc>
          <w:tcPr>
            <w:tcW w:w="735" w:type="dxa"/>
            <w:gridSpan w:val="2"/>
            <w:vAlign w:val="center"/>
          </w:tcPr>
          <w:p w14:paraId="2A468A59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6F364F3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18B18B4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03F6BC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C15DE6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E02B31F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89E769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2385FE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A0151C" w14:textId="77777777">
        <w:tc>
          <w:tcPr>
            <w:tcW w:w="718" w:type="dxa"/>
            <w:vMerge/>
            <w:vAlign w:val="center"/>
          </w:tcPr>
          <w:p w14:paraId="5EC35022" w14:textId="77777777" w:rsidR="002F27F7" w:rsidRDefault="002F27F7"/>
        </w:tc>
        <w:tc>
          <w:tcPr>
            <w:tcW w:w="848" w:type="dxa"/>
            <w:vAlign w:val="center"/>
          </w:tcPr>
          <w:p w14:paraId="05E61A8C" w14:textId="77777777" w:rsidR="002F27F7" w:rsidRDefault="00E3715C">
            <w:r>
              <w:t>1056</w:t>
            </w:r>
          </w:p>
        </w:tc>
        <w:tc>
          <w:tcPr>
            <w:tcW w:w="735" w:type="dxa"/>
            <w:gridSpan w:val="2"/>
            <w:vAlign w:val="center"/>
          </w:tcPr>
          <w:p w14:paraId="67951971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5DFDE0C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FA66074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CCF3AA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508E8F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1DE013B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CE2027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584398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050FB73" w14:textId="77777777">
        <w:tc>
          <w:tcPr>
            <w:tcW w:w="718" w:type="dxa"/>
            <w:vMerge/>
            <w:vAlign w:val="center"/>
          </w:tcPr>
          <w:p w14:paraId="3456B2EE" w14:textId="77777777" w:rsidR="002F27F7" w:rsidRDefault="002F27F7"/>
        </w:tc>
        <w:tc>
          <w:tcPr>
            <w:tcW w:w="848" w:type="dxa"/>
            <w:vAlign w:val="center"/>
          </w:tcPr>
          <w:p w14:paraId="7D1B338B" w14:textId="77777777" w:rsidR="002F27F7" w:rsidRDefault="00E3715C">
            <w:r>
              <w:t>1057</w:t>
            </w:r>
          </w:p>
        </w:tc>
        <w:tc>
          <w:tcPr>
            <w:tcW w:w="735" w:type="dxa"/>
            <w:gridSpan w:val="2"/>
            <w:vAlign w:val="center"/>
          </w:tcPr>
          <w:p w14:paraId="17954898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550EB4AD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036394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B40FA6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6D2A9B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AC6A895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23E056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062909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2B92F95" w14:textId="77777777">
        <w:tc>
          <w:tcPr>
            <w:tcW w:w="718" w:type="dxa"/>
            <w:vMerge/>
            <w:vAlign w:val="center"/>
          </w:tcPr>
          <w:p w14:paraId="3DCB1D0E" w14:textId="77777777" w:rsidR="002F27F7" w:rsidRDefault="002F27F7"/>
        </w:tc>
        <w:tc>
          <w:tcPr>
            <w:tcW w:w="848" w:type="dxa"/>
            <w:vAlign w:val="center"/>
          </w:tcPr>
          <w:p w14:paraId="3426775B" w14:textId="77777777" w:rsidR="002F27F7" w:rsidRDefault="00E3715C">
            <w:r>
              <w:t>1058</w:t>
            </w:r>
          </w:p>
        </w:tc>
        <w:tc>
          <w:tcPr>
            <w:tcW w:w="735" w:type="dxa"/>
            <w:gridSpan w:val="2"/>
            <w:vAlign w:val="center"/>
          </w:tcPr>
          <w:p w14:paraId="42BDBB0B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03BD7ECD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7B61DD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0A4AB9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85850F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F271701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9AA643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8D29C0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9076626" w14:textId="77777777">
        <w:tc>
          <w:tcPr>
            <w:tcW w:w="718" w:type="dxa"/>
            <w:vMerge/>
            <w:vAlign w:val="center"/>
          </w:tcPr>
          <w:p w14:paraId="55633C06" w14:textId="77777777" w:rsidR="002F27F7" w:rsidRDefault="002F27F7"/>
        </w:tc>
        <w:tc>
          <w:tcPr>
            <w:tcW w:w="848" w:type="dxa"/>
            <w:vAlign w:val="center"/>
          </w:tcPr>
          <w:p w14:paraId="5B02844D" w14:textId="77777777" w:rsidR="002F27F7" w:rsidRDefault="00E3715C">
            <w:r>
              <w:t>1059</w:t>
            </w:r>
          </w:p>
        </w:tc>
        <w:tc>
          <w:tcPr>
            <w:tcW w:w="735" w:type="dxa"/>
            <w:gridSpan w:val="2"/>
            <w:vAlign w:val="center"/>
          </w:tcPr>
          <w:p w14:paraId="0A9A5AD0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5E9A930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B089AD0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427FAC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CCC564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61674D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68CA1B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C25966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B24BAC9" w14:textId="77777777">
        <w:tc>
          <w:tcPr>
            <w:tcW w:w="718" w:type="dxa"/>
            <w:vMerge/>
            <w:vAlign w:val="center"/>
          </w:tcPr>
          <w:p w14:paraId="0BE6A842" w14:textId="77777777" w:rsidR="002F27F7" w:rsidRDefault="002F27F7"/>
        </w:tc>
        <w:tc>
          <w:tcPr>
            <w:tcW w:w="848" w:type="dxa"/>
            <w:vAlign w:val="center"/>
          </w:tcPr>
          <w:p w14:paraId="2AD1A765" w14:textId="77777777" w:rsidR="002F27F7" w:rsidRDefault="00E3715C">
            <w:r>
              <w:t>1060</w:t>
            </w:r>
          </w:p>
        </w:tc>
        <w:tc>
          <w:tcPr>
            <w:tcW w:w="735" w:type="dxa"/>
            <w:gridSpan w:val="2"/>
            <w:vAlign w:val="center"/>
          </w:tcPr>
          <w:p w14:paraId="480FA91B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1BD73B5D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B0D2E5C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3B8558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1B5777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9B56AF2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FD4A7C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C3512F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60CEDB9" w14:textId="77777777">
        <w:tc>
          <w:tcPr>
            <w:tcW w:w="718" w:type="dxa"/>
            <w:vMerge/>
            <w:vAlign w:val="center"/>
          </w:tcPr>
          <w:p w14:paraId="3B1E87F0" w14:textId="77777777" w:rsidR="002F27F7" w:rsidRDefault="002F27F7"/>
        </w:tc>
        <w:tc>
          <w:tcPr>
            <w:tcW w:w="848" w:type="dxa"/>
            <w:vAlign w:val="center"/>
          </w:tcPr>
          <w:p w14:paraId="1D51D0A4" w14:textId="77777777" w:rsidR="002F27F7" w:rsidRDefault="00E3715C">
            <w:r>
              <w:t>1061</w:t>
            </w:r>
          </w:p>
        </w:tc>
        <w:tc>
          <w:tcPr>
            <w:tcW w:w="735" w:type="dxa"/>
            <w:gridSpan w:val="2"/>
            <w:vAlign w:val="center"/>
          </w:tcPr>
          <w:p w14:paraId="66BDDDDF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1CF599F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52160EB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C8FE15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6C411B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AE81D7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5BEB6B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0757B6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8C1DBEE" w14:textId="77777777">
        <w:tc>
          <w:tcPr>
            <w:tcW w:w="718" w:type="dxa"/>
            <w:vMerge/>
            <w:vAlign w:val="center"/>
          </w:tcPr>
          <w:p w14:paraId="7908A5F9" w14:textId="77777777" w:rsidR="002F27F7" w:rsidRDefault="002F27F7"/>
        </w:tc>
        <w:tc>
          <w:tcPr>
            <w:tcW w:w="848" w:type="dxa"/>
            <w:vAlign w:val="center"/>
          </w:tcPr>
          <w:p w14:paraId="5BD44481" w14:textId="77777777" w:rsidR="002F27F7" w:rsidRDefault="00E3715C">
            <w:r>
              <w:t>1062</w:t>
            </w:r>
          </w:p>
        </w:tc>
        <w:tc>
          <w:tcPr>
            <w:tcW w:w="735" w:type="dxa"/>
            <w:gridSpan w:val="2"/>
            <w:vAlign w:val="center"/>
          </w:tcPr>
          <w:p w14:paraId="7954FD39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4C83774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A83DD7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FD530E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0C1A04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F2E8A86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785228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989710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3040C18" w14:textId="77777777">
        <w:tc>
          <w:tcPr>
            <w:tcW w:w="718" w:type="dxa"/>
            <w:vMerge/>
            <w:vAlign w:val="center"/>
          </w:tcPr>
          <w:p w14:paraId="301F10E7" w14:textId="77777777" w:rsidR="002F27F7" w:rsidRDefault="002F27F7"/>
        </w:tc>
        <w:tc>
          <w:tcPr>
            <w:tcW w:w="848" w:type="dxa"/>
            <w:vAlign w:val="center"/>
          </w:tcPr>
          <w:p w14:paraId="32D846C9" w14:textId="77777777" w:rsidR="002F27F7" w:rsidRDefault="00E3715C">
            <w:r>
              <w:t>1063</w:t>
            </w:r>
          </w:p>
        </w:tc>
        <w:tc>
          <w:tcPr>
            <w:tcW w:w="735" w:type="dxa"/>
            <w:gridSpan w:val="2"/>
            <w:vAlign w:val="center"/>
          </w:tcPr>
          <w:p w14:paraId="2E2050D5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28C9BD9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E7C1FC0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ADB024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EF375D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CFBE82E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707265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855EA2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313C5A3" w14:textId="77777777">
        <w:tc>
          <w:tcPr>
            <w:tcW w:w="718" w:type="dxa"/>
            <w:vMerge/>
            <w:vAlign w:val="center"/>
          </w:tcPr>
          <w:p w14:paraId="3D50C438" w14:textId="77777777" w:rsidR="002F27F7" w:rsidRDefault="002F27F7"/>
        </w:tc>
        <w:tc>
          <w:tcPr>
            <w:tcW w:w="848" w:type="dxa"/>
            <w:vAlign w:val="center"/>
          </w:tcPr>
          <w:p w14:paraId="5E846777" w14:textId="77777777" w:rsidR="002F27F7" w:rsidRDefault="00E3715C">
            <w:r>
              <w:t>1064</w:t>
            </w:r>
          </w:p>
        </w:tc>
        <w:tc>
          <w:tcPr>
            <w:tcW w:w="735" w:type="dxa"/>
            <w:gridSpan w:val="2"/>
            <w:vAlign w:val="center"/>
          </w:tcPr>
          <w:p w14:paraId="1882393E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56DAC069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114618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5EE224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BA6CEE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95C08C0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AC8744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720DEE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EA3CC15" w14:textId="77777777">
        <w:tc>
          <w:tcPr>
            <w:tcW w:w="718" w:type="dxa"/>
            <w:vMerge/>
            <w:vAlign w:val="center"/>
          </w:tcPr>
          <w:p w14:paraId="5892053C" w14:textId="77777777" w:rsidR="002F27F7" w:rsidRDefault="002F27F7"/>
        </w:tc>
        <w:tc>
          <w:tcPr>
            <w:tcW w:w="848" w:type="dxa"/>
            <w:vAlign w:val="center"/>
          </w:tcPr>
          <w:p w14:paraId="74DFB4EC" w14:textId="77777777" w:rsidR="002F27F7" w:rsidRDefault="00E3715C">
            <w:r>
              <w:t>1065</w:t>
            </w:r>
          </w:p>
        </w:tc>
        <w:tc>
          <w:tcPr>
            <w:tcW w:w="735" w:type="dxa"/>
            <w:gridSpan w:val="2"/>
            <w:vAlign w:val="center"/>
          </w:tcPr>
          <w:p w14:paraId="452CB1AD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5EA92212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98CFFC8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513D5D1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A2844F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5EAB83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08AA9CF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455121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A8673F6" w14:textId="77777777">
        <w:tc>
          <w:tcPr>
            <w:tcW w:w="718" w:type="dxa"/>
            <w:vMerge/>
            <w:vAlign w:val="center"/>
          </w:tcPr>
          <w:p w14:paraId="0CD8FF4C" w14:textId="77777777" w:rsidR="002F27F7" w:rsidRDefault="002F27F7"/>
        </w:tc>
        <w:tc>
          <w:tcPr>
            <w:tcW w:w="848" w:type="dxa"/>
            <w:vAlign w:val="center"/>
          </w:tcPr>
          <w:p w14:paraId="7BC6CCE4" w14:textId="77777777" w:rsidR="002F27F7" w:rsidRDefault="00E3715C">
            <w:r>
              <w:t>1066</w:t>
            </w:r>
          </w:p>
        </w:tc>
        <w:tc>
          <w:tcPr>
            <w:tcW w:w="735" w:type="dxa"/>
            <w:gridSpan w:val="2"/>
            <w:vAlign w:val="center"/>
          </w:tcPr>
          <w:p w14:paraId="14AF2F35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1FB2B8C8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266790CC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E2AA82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5824D1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2D452AF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674C9A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9681F5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2BD78ED" w14:textId="77777777">
        <w:tc>
          <w:tcPr>
            <w:tcW w:w="718" w:type="dxa"/>
            <w:vMerge/>
            <w:vAlign w:val="center"/>
          </w:tcPr>
          <w:p w14:paraId="131BA925" w14:textId="77777777" w:rsidR="002F27F7" w:rsidRDefault="002F27F7"/>
        </w:tc>
        <w:tc>
          <w:tcPr>
            <w:tcW w:w="848" w:type="dxa"/>
            <w:vAlign w:val="center"/>
          </w:tcPr>
          <w:p w14:paraId="27349ED3" w14:textId="77777777" w:rsidR="002F27F7" w:rsidRDefault="00E3715C">
            <w:r>
              <w:t>1067</w:t>
            </w:r>
          </w:p>
        </w:tc>
        <w:tc>
          <w:tcPr>
            <w:tcW w:w="735" w:type="dxa"/>
            <w:gridSpan w:val="2"/>
            <w:vAlign w:val="center"/>
          </w:tcPr>
          <w:p w14:paraId="28BDC8D7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13CE9ED3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78AFB966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868797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B08840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0BCCF91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6739FC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CC6692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106B243" w14:textId="77777777">
        <w:tc>
          <w:tcPr>
            <w:tcW w:w="718" w:type="dxa"/>
            <w:vMerge/>
            <w:vAlign w:val="center"/>
          </w:tcPr>
          <w:p w14:paraId="19D501EE" w14:textId="77777777" w:rsidR="002F27F7" w:rsidRDefault="002F27F7"/>
        </w:tc>
        <w:tc>
          <w:tcPr>
            <w:tcW w:w="848" w:type="dxa"/>
            <w:vAlign w:val="center"/>
          </w:tcPr>
          <w:p w14:paraId="1BB7B52B" w14:textId="77777777" w:rsidR="002F27F7" w:rsidRDefault="00E3715C">
            <w:r>
              <w:t>1068</w:t>
            </w:r>
          </w:p>
        </w:tc>
        <w:tc>
          <w:tcPr>
            <w:tcW w:w="735" w:type="dxa"/>
            <w:gridSpan w:val="2"/>
            <w:vAlign w:val="center"/>
          </w:tcPr>
          <w:p w14:paraId="71AE04D1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3BFBA9BB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40AB42AD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529B53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C1A256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2197DCB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26FB900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BD0B6E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439FB5F" w14:textId="77777777">
        <w:tc>
          <w:tcPr>
            <w:tcW w:w="718" w:type="dxa"/>
            <w:vMerge/>
            <w:vAlign w:val="center"/>
          </w:tcPr>
          <w:p w14:paraId="68F17A19" w14:textId="77777777" w:rsidR="002F27F7" w:rsidRDefault="002F27F7"/>
        </w:tc>
        <w:tc>
          <w:tcPr>
            <w:tcW w:w="848" w:type="dxa"/>
            <w:vAlign w:val="center"/>
          </w:tcPr>
          <w:p w14:paraId="12E5EF0C" w14:textId="77777777" w:rsidR="002F27F7" w:rsidRDefault="00E3715C">
            <w:r>
              <w:t>1069</w:t>
            </w:r>
          </w:p>
        </w:tc>
        <w:tc>
          <w:tcPr>
            <w:tcW w:w="735" w:type="dxa"/>
            <w:gridSpan w:val="2"/>
            <w:vAlign w:val="center"/>
          </w:tcPr>
          <w:p w14:paraId="1A104A4C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7DFEFC27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3A1C6D5D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F9C52B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B1F013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F7E6BD4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FFB7D7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E09ACE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D58613D" w14:textId="77777777">
        <w:tc>
          <w:tcPr>
            <w:tcW w:w="718" w:type="dxa"/>
            <w:vMerge/>
            <w:vAlign w:val="center"/>
          </w:tcPr>
          <w:p w14:paraId="7F6D37DC" w14:textId="77777777" w:rsidR="002F27F7" w:rsidRDefault="002F27F7"/>
        </w:tc>
        <w:tc>
          <w:tcPr>
            <w:tcW w:w="848" w:type="dxa"/>
            <w:vAlign w:val="center"/>
          </w:tcPr>
          <w:p w14:paraId="1C04F6A6" w14:textId="77777777" w:rsidR="002F27F7" w:rsidRDefault="00E3715C">
            <w:r>
              <w:t>1070</w:t>
            </w:r>
          </w:p>
        </w:tc>
        <w:tc>
          <w:tcPr>
            <w:tcW w:w="735" w:type="dxa"/>
            <w:gridSpan w:val="2"/>
            <w:vAlign w:val="center"/>
          </w:tcPr>
          <w:p w14:paraId="0576FE5F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4109419A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B26888A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3050D69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84480F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7149371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B693EB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F9835E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0EDD0B9" w14:textId="77777777">
        <w:tc>
          <w:tcPr>
            <w:tcW w:w="718" w:type="dxa"/>
            <w:vMerge/>
            <w:vAlign w:val="center"/>
          </w:tcPr>
          <w:p w14:paraId="42975334" w14:textId="77777777" w:rsidR="002F27F7" w:rsidRDefault="002F27F7"/>
        </w:tc>
        <w:tc>
          <w:tcPr>
            <w:tcW w:w="848" w:type="dxa"/>
            <w:vAlign w:val="center"/>
          </w:tcPr>
          <w:p w14:paraId="425FB70D" w14:textId="77777777" w:rsidR="002F27F7" w:rsidRDefault="00E3715C">
            <w:r>
              <w:t>1071</w:t>
            </w:r>
          </w:p>
        </w:tc>
        <w:tc>
          <w:tcPr>
            <w:tcW w:w="735" w:type="dxa"/>
            <w:gridSpan w:val="2"/>
            <w:vAlign w:val="center"/>
          </w:tcPr>
          <w:p w14:paraId="6CFE3A4C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700F67DF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A10D65E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12FC8D7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DCC0CB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8106CF9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931519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414E6F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09F3F23" w14:textId="77777777">
        <w:tc>
          <w:tcPr>
            <w:tcW w:w="718" w:type="dxa"/>
            <w:vMerge/>
            <w:vAlign w:val="center"/>
          </w:tcPr>
          <w:p w14:paraId="2E6D231F" w14:textId="77777777" w:rsidR="002F27F7" w:rsidRDefault="002F27F7"/>
        </w:tc>
        <w:tc>
          <w:tcPr>
            <w:tcW w:w="848" w:type="dxa"/>
            <w:vAlign w:val="center"/>
          </w:tcPr>
          <w:p w14:paraId="2BE934E7" w14:textId="77777777" w:rsidR="002F27F7" w:rsidRDefault="00E3715C">
            <w:r>
              <w:t>1072</w:t>
            </w:r>
          </w:p>
        </w:tc>
        <w:tc>
          <w:tcPr>
            <w:tcW w:w="735" w:type="dxa"/>
            <w:gridSpan w:val="2"/>
            <w:vAlign w:val="center"/>
          </w:tcPr>
          <w:p w14:paraId="2C9F5730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77E09B09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7EA896DC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24B07A0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145F4A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3C74E30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00F3EA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3E3AE3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11B068" w14:textId="77777777">
        <w:tc>
          <w:tcPr>
            <w:tcW w:w="718" w:type="dxa"/>
            <w:vMerge w:val="restart"/>
            <w:vAlign w:val="center"/>
          </w:tcPr>
          <w:p w14:paraId="4845DC4F" w14:textId="77777777" w:rsidR="002F27F7" w:rsidRDefault="00E3715C">
            <w:r>
              <w:t>2</w:t>
            </w:r>
          </w:p>
        </w:tc>
        <w:tc>
          <w:tcPr>
            <w:tcW w:w="848" w:type="dxa"/>
            <w:vMerge w:val="restart"/>
            <w:vAlign w:val="center"/>
          </w:tcPr>
          <w:p w14:paraId="3B219E30" w14:textId="77777777" w:rsidR="002F27F7" w:rsidRDefault="00E3715C">
            <w:r>
              <w:t>2002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3BE68F6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0ACD70D3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066DFEC3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44D3237B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7304F8B4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0C5F51F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559771B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43B46A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1EAEC72" w14:textId="77777777">
        <w:tc>
          <w:tcPr>
            <w:tcW w:w="718" w:type="dxa"/>
            <w:vMerge/>
            <w:vAlign w:val="center"/>
          </w:tcPr>
          <w:p w14:paraId="7EA973C6" w14:textId="77777777" w:rsidR="002F27F7" w:rsidRDefault="002F27F7"/>
        </w:tc>
        <w:tc>
          <w:tcPr>
            <w:tcW w:w="848" w:type="dxa"/>
            <w:vMerge/>
            <w:vAlign w:val="center"/>
          </w:tcPr>
          <w:p w14:paraId="45CB65A5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7074861" w14:textId="77777777" w:rsidR="002F27F7" w:rsidRDefault="002F27F7"/>
        </w:tc>
        <w:tc>
          <w:tcPr>
            <w:tcW w:w="962" w:type="dxa"/>
            <w:vAlign w:val="center"/>
          </w:tcPr>
          <w:p w14:paraId="5D70781E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3EBD10A8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634DD3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5184FB0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0B60DBE" w14:textId="77777777" w:rsidR="002F27F7" w:rsidRDefault="002F27F7"/>
        </w:tc>
        <w:tc>
          <w:tcPr>
            <w:tcW w:w="1358" w:type="dxa"/>
            <w:vMerge/>
            <w:vAlign w:val="center"/>
          </w:tcPr>
          <w:p w14:paraId="133A2711" w14:textId="77777777" w:rsidR="002F27F7" w:rsidRDefault="002F27F7"/>
        </w:tc>
        <w:tc>
          <w:tcPr>
            <w:tcW w:w="1086" w:type="dxa"/>
            <w:vMerge/>
            <w:vAlign w:val="center"/>
          </w:tcPr>
          <w:p w14:paraId="38F9602A" w14:textId="77777777" w:rsidR="002F27F7" w:rsidRDefault="002F27F7"/>
        </w:tc>
      </w:tr>
      <w:tr w:rsidR="002F27F7" w14:paraId="40241995" w14:textId="77777777">
        <w:tc>
          <w:tcPr>
            <w:tcW w:w="718" w:type="dxa"/>
            <w:vMerge/>
            <w:vAlign w:val="center"/>
          </w:tcPr>
          <w:p w14:paraId="3C7DAC4D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3C47EC7A" w14:textId="77777777" w:rsidR="002F27F7" w:rsidRDefault="00E3715C">
            <w:r>
              <w:t>2003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E47CA61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132BBEB6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0400CEF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43CE4E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F2513C2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C73BDA9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F3FE179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0B9BA1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689633F" w14:textId="77777777">
        <w:tc>
          <w:tcPr>
            <w:tcW w:w="718" w:type="dxa"/>
            <w:vMerge/>
            <w:vAlign w:val="center"/>
          </w:tcPr>
          <w:p w14:paraId="43F64930" w14:textId="77777777" w:rsidR="002F27F7" w:rsidRDefault="002F27F7"/>
        </w:tc>
        <w:tc>
          <w:tcPr>
            <w:tcW w:w="848" w:type="dxa"/>
            <w:vMerge/>
            <w:vAlign w:val="center"/>
          </w:tcPr>
          <w:p w14:paraId="5A628B08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117C8E85" w14:textId="77777777" w:rsidR="002F27F7" w:rsidRDefault="002F27F7"/>
        </w:tc>
        <w:tc>
          <w:tcPr>
            <w:tcW w:w="962" w:type="dxa"/>
            <w:vAlign w:val="center"/>
          </w:tcPr>
          <w:p w14:paraId="72744B45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727896CA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173DC5FC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37E11F1A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272F805" w14:textId="77777777" w:rsidR="002F27F7" w:rsidRDefault="002F27F7"/>
        </w:tc>
        <w:tc>
          <w:tcPr>
            <w:tcW w:w="1358" w:type="dxa"/>
            <w:vMerge/>
            <w:vAlign w:val="center"/>
          </w:tcPr>
          <w:p w14:paraId="1FA1ADE9" w14:textId="77777777" w:rsidR="002F27F7" w:rsidRDefault="002F27F7"/>
        </w:tc>
        <w:tc>
          <w:tcPr>
            <w:tcW w:w="1086" w:type="dxa"/>
            <w:vMerge/>
            <w:vAlign w:val="center"/>
          </w:tcPr>
          <w:p w14:paraId="1899922C" w14:textId="77777777" w:rsidR="002F27F7" w:rsidRDefault="002F27F7"/>
        </w:tc>
      </w:tr>
      <w:tr w:rsidR="002F27F7" w14:paraId="1E53FE66" w14:textId="77777777">
        <w:tc>
          <w:tcPr>
            <w:tcW w:w="718" w:type="dxa"/>
            <w:vMerge/>
            <w:vAlign w:val="center"/>
          </w:tcPr>
          <w:p w14:paraId="6FB149BE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7F66E067" w14:textId="77777777" w:rsidR="002F27F7" w:rsidRDefault="00E3715C">
            <w:r>
              <w:t>2004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8BBBC4A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453339E0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9401BCB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B77174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2C50B81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C5758B7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DF319E8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235A05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AACFB77" w14:textId="77777777">
        <w:tc>
          <w:tcPr>
            <w:tcW w:w="718" w:type="dxa"/>
            <w:vMerge/>
            <w:vAlign w:val="center"/>
          </w:tcPr>
          <w:p w14:paraId="175340A9" w14:textId="77777777" w:rsidR="002F27F7" w:rsidRDefault="002F27F7"/>
        </w:tc>
        <w:tc>
          <w:tcPr>
            <w:tcW w:w="848" w:type="dxa"/>
            <w:vMerge/>
            <w:vAlign w:val="center"/>
          </w:tcPr>
          <w:p w14:paraId="6FE4504F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4E9DA64" w14:textId="77777777" w:rsidR="002F27F7" w:rsidRDefault="002F27F7"/>
        </w:tc>
        <w:tc>
          <w:tcPr>
            <w:tcW w:w="962" w:type="dxa"/>
            <w:vAlign w:val="center"/>
          </w:tcPr>
          <w:p w14:paraId="3A6BF330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5A5D4F81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48BFE440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4A443AB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CC4B77C" w14:textId="77777777" w:rsidR="002F27F7" w:rsidRDefault="002F27F7"/>
        </w:tc>
        <w:tc>
          <w:tcPr>
            <w:tcW w:w="1358" w:type="dxa"/>
            <w:vMerge/>
            <w:vAlign w:val="center"/>
          </w:tcPr>
          <w:p w14:paraId="11BFEB03" w14:textId="77777777" w:rsidR="002F27F7" w:rsidRDefault="002F27F7"/>
        </w:tc>
        <w:tc>
          <w:tcPr>
            <w:tcW w:w="1086" w:type="dxa"/>
            <w:vMerge/>
            <w:vAlign w:val="center"/>
          </w:tcPr>
          <w:p w14:paraId="0AA79933" w14:textId="77777777" w:rsidR="002F27F7" w:rsidRDefault="002F27F7"/>
        </w:tc>
      </w:tr>
      <w:tr w:rsidR="002F27F7" w14:paraId="1D62E8A3" w14:textId="77777777">
        <w:tc>
          <w:tcPr>
            <w:tcW w:w="718" w:type="dxa"/>
            <w:vMerge/>
            <w:vAlign w:val="center"/>
          </w:tcPr>
          <w:p w14:paraId="3937D813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2E69348F" w14:textId="77777777" w:rsidR="002F27F7" w:rsidRDefault="00E3715C">
            <w:r>
              <w:t>2005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5121BC2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72BF91BA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3A468BE0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3F70DB3B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67972B84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D6D52ED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6131E1F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67764C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9EDA5C0" w14:textId="77777777">
        <w:tc>
          <w:tcPr>
            <w:tcW w:w="718" w:type="dxa"/>
            <w:vMerge/>
            <w:vAlign w:val="center"/>
          </w:tcPr>
          <w:p w14:paraId="768378B9" w14:textId="77777777" w:rsidR="002F27F7" w:rsidRDefault="002F27F7"/>
        </w:tc>
        <w:tc>
          <w:tcPr>
            <w:tcW w:w="848" w:type="dxa"/>
            <w:vMerge/>
            <w:vAlign w:val="center"/>
          </w:tcPr>
          <w:p w14:paraId="2CBB444C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737F173" w14:textId="77777777" w:rsidR="002F27F7" w:rsidRDefault="002F27F7"/>
        </w:tc>
        <w:tc>
          <w:tcPr>
            <w:tcW w:w="962" w:type="dxa"/>
            <w:vAlign w:val="center"/>
          </w:tcPr>
          <w:p w14:paraId="28369A73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1D0072B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34AFCAD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705B295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0A0F079" w14:textId="77777777" w:rsidR="002F27F7" w:rsidRDefault="002F27F7"/>
        </w:tc>
        <w:tc>
          <w:tcPr>
            <w:tcW w:w="1358" w:type="dxa"/>
            <w:vMerge/>
            <w:vAlign w:val="center"/>
          </w:tcPr>
          <w:p w14:paraId="09360C7B" w14:textId="77777777" w:rsidR="002F27F7" w:rsidRDefault="002F27F7"/>
        </w:tc>
        <w:tc>
          <w:tcPr>
            <w:tcW w:w="1086" w:type="dxa"/>
            <w:vMerge/>
            <w:vAlign w:val="center"/>
          </w:tcPr>
          <w:p w14:paraId="798978D6" w14:textId="77777777" w:rsidR="002F27F7" w:rsidRDefault="002F27F7"/>
        </w:tc>
      </w:tr>
      <w:tr w:rsidR="002F27F7" w14:paraId="7B7E755C" w14:textId="77777777">
        <w:tc>
          <w:tcPr>
            <w:tcW w:w="718" w:type="dxa"/>
            <w:vMerge/>
            <w:vAlign w:val="center"/>
          </w:tcPr>
          <w:p w14:paraId="1CFC81E8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1E105BE1" w14:textId="77777777" w:rsidR="002F27F7" w:rsidRDefault="00E3715C">
            <w:r>
              <w:t>2006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4A17BDC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72199ECE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5BEE36A7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5CB37B35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6C8A9896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C0CA7C2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C8C7B4B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462C07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E7E215B" w14:textId="77777777">
        <w:tc>
          <w:tcPr>
            <w:tcW w:w="718" w:type="dxa"/>
            <w:vMerge/>
            <w:vAlign w:val="center"/>
          </w:tcPr>
          <w:p w14:paraId="3D694C59" w14:textId="77777777" w:rsidR="002F27F7" w:rsidRDefault="002F27F7"/>
        </w:tc>
        <w:tc>
          <w:tcPr>
            <w:tcW w:w="848" w:type="dxa"/>
            <w:vMerge/>
            <w:vAlign w:val="center"/>
          </w:tcPr>
          <w:p w14:paraId="0BA2CAFA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F5187B9" w14:textId="77777777" w:rsidR="002F27F7" w:rsidRDefault="002F27F7"/>
        </w:tc>
        <w:tc>
          <w:tcPr>
            <w:tcW w:w="962" w:type="dxa"/>
            <w:vAlign w:val="center"/>
          </w:tcPr>
          <w:p w14:paraId="75D0B92B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635C954A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1D81CA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AD06500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7BF7029" w14:textId="77777777" w:rsidR="002F27F7" w:rsidRDefault="002F27F7"/>
        </w:tc>
        <w:tc>
          <w:tcPr>
            <w:tcW w:w="1358" w:type="dxa"/>
            <w:vMerge/>
            <w:vAlign w:val="center"/>
          </w:tcPr>
          <w:p w14:paraId="063ED9D2" w14:textId="77777777" w:rsidR="002F27F7" w:rsidRDefault="002F27F7"/>
        </w:tc>
        <w:tc>
          <w:tcPr>
            <w:tcW w:w="1086" w:type="dxa"/>
            <w:vMerge/>
            <w:vAlign w:val="center"/>
          </w:tcPr>
          <w:p w14:paraId="343709C2" w14:textId="77777777" w:rsidR="002F27F7" w:rsidRDefault="002F27F7"/>
        </w:tc>
      </w:tr>
      <w:tr w:rsidR="002F27F7" w14:paraId="4E43FE7B" w14:textId="77777777">
        <w:tc>
          <w:tcPr>
            <w:tcW w:w="718" w:type="dxa"/>
            <w:vMerge/>
            <w:vAlign w:val="center"/>
          </w:tcPr>
          <w:p w14:paraId="07D27DA6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312AF7C3" w14:textId="77777777" w:rsidR="002F27F7" w:rsidRDefault="00E3715C">
            <w:r>
              <w:t>2007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86FBEFE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51FEF73B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3D5F6DEC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1108C842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18F7576F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3E1ED6D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D5E5FF6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89459C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6AE49F2" w14:textId="77777777">
        <w:tc>
          <w:tcPr>
            <w:tcW w:w="718" w:type="dxa"/>
            <w:vMerge/>
            <w:vAlign w:val="center"/>
          </w:tcPr>
          <w:p w14:paraId="21868575" w14:textId="77777777" w:rsidR="002F27F7" w:rsidRDefault="002F27F7"/>
        </w:tc>
        <w:tc>
          <w:tcPr>
            <w:tcW w:w="848" w:type="dxa"/>
            <w:vMerge/>
            <w:vAlign w:val="center"/>
          </w:tcPr>
          <w:p w14:paraId="40BAAC00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54655550" w14:textId="77777777" w:rsidR="002F27F7" w:rsidRDefault="002F27F7"/>
        </w:tc>
        <w:tc>
          <w:tcPr>
            <w:tcW w:w="962" w:type="dxa"/>
            <w:vAlign w:val="center"/>
          </w:tcPr>
          <w:p w14:paraId="4E86CBAF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2440C873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456AF6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C9300A4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E8C7CB3" w14:textId="77777777" w:rsidR="002F27F7" w:rsidRDefault="002F27F7"/>
        </w:tc>
        <w:tc>
          <w:tcPr>
            <w:tcW w:w="1358" w:type="dxa"/>
            <w:vMerge/>
            <w:vAlign w:val="center"/>
          </w:tcPr>
          <w:p w14:paraId="4E98D93C" w14:textId="77777777" w:rsidR="002F27F7" w:rsidRDefault="002F27F7"/>
        </w:tc>
        <w:tc>
          <w:tcPr>
            <w:tcW w:w="1086" w:type="dxa"/>
            <w:vMerge/>
            <w:vAlign w:val="center"/>
          </w:tcPr>
          <w:p w14:paraId="58D2B673" w14:textId="77777777" w:rsidR="002F27F7" w:rsidRDefault="002F27F7"/>
        </w:tc>
      </w:tr>
      <w:tr w:rsidR="002F27F7" w14:paraId="116B5C18" w14:textId="77777777">
        <w:tc>
          <w:tcPr>
            <w:tcW w:w="718" w:type="dxa"/>
            <w:vMerge/>
            <w:vAlign w:val="center"/>
          </w:tcPr>
          <w:p w14:paraId="07579F89" w14:textId="77777777" w:rsidR="002F27F7" w:rsidRDefault="002F27F7"/>
        </w:tc>
        <w:tc>
          <w:tcPr>
            <w:tcW w:w="848" w:type="dxa"/>
            <w:vMerge/>
            <w:vAlign w:val="center"/>
          </w:tcPr>
          <w:p w14:paraId="478FFD59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9F70A1B" w14:textId="77777777" w:rsidR="002F27F7" w:rsidRDefault="002F27F7"/>
        </w:tc>
        <w:tc>
          <w:tcPr>
            <w:tcW w:w="962" w:type="dxa"/>
            <w:vAlign w:val="center"/>
          </w:tcPr>
          <w:p w14:paraId="154BB8A7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4F7A87A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C07009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3ADE058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0845AD3" w14:textId="77777777" w:rsidR="002F27F7" w:rsidRDefault="002F27F7"/>
        </w:tc>
        <w:tc>
          <w:tcPr>
            <w:tcW w:w="1358" w:type="dxa"/>
            <w:vMerge/>
            <w:vAlign w:val="center"/>
          </w:tcPr>
          <w:p w14:paraId="609D15BC" w14:textId="77777777" w:rsidR="002F27F7" w:rsidRDefault="002F27F7"/>
        </w:tc>
        <w:tc>
          <w:tcPr>
            <w:tcW w:w="1086" w:type="dxa"/>
            <w:vMerge/>
            <w:vAlign w:val="center"/>
          </w:tcPr>
          <w:p w14:paraId="0557B946" w14:textId="77777777" w:rsidR="002F27F7" w:rsidRDefault="002F27F7"/>
        </w:tc>
      </w:tr>
      <w:tr w:rsidR="002F27F7" w14:paraId="5DD16D9C" w14:textId="77777777">
        <w:tc>
          <w:tcPr>
            <w:tcW w:w="718" w:type="dxa"/>
            <w:vMerge/>
            <w:vAlign w:val="center"/>
          </w:tcPr>
          <w:p w14:paraId="5EB8B7E5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6F73A85A" w14:textId="77777777" w:rsidR="002F27F7" w:rsidRDefault="00E3715C">
            <w:r>
              <w:t>2008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30E6E92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1BB4A3D8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7BFE4FE9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64C918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278F4CA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553BB0F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83BE17A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C45D38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4F9D565" w14:textId="77777777">
        <w:tc>
          <w:tcPr>
            <w:tcW w:w="718" w:type="dxa"/>
            <w:vMerge/>
            <w:vAlign w:val="center"/>
          </w:tcPr>
          <w:p w14:paraId="4666EC03" w14:textId="77777777" w:rsidR="002F27F7" w:rsidRDefault="002F27F7"/>
        </w:tc>
        <w:tc>
          <w:tcPr>
            <w:tcW w:w="848" w:type="dxa"/>
            <w:vMerge/>
            <w:vAlign w:val="center"/>
          </w:tcPr>
          <w:p w14:paraId="75790FF8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06697FA" w14:textId="77777777" w:rsidR="002F27F7" w:rsidRDefault="002F27F7"/>
        </w:tc>
        <w:tc>
          <w:tcPr>
            <w:tcW w:w="962" w:type="dxa"/>
            <w:vAlign w:val="center"/>
          </w:tcPr>
          <w:p w14:paraId="3AE12777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6AB3CB4E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0E8B6FB1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1648928D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92AD601" w14:textId="77777777" w:rsidR="002F27F7" w:rsidRDefault="002F27F7"/>
        </w:tc>
        <w:tc>
          <w:tcPr>
            <w:tcW w:w="1358" w:type="dxa"/>
            <w:vMerge/>
            <w:vAlign w:val="center"/>
          </w:tcPr>
          <w:p w14:paraId="7B60D9B3" w14:textId="77777777" w:rsidR="002F27F7" w:rsidRDefault="002F27F7"/>
        </w:tc>
        <w:tc>
          <w:tcPr>
            <w:tcW w:w="1086" w:type="dxa"/>
            <w:vMerge/>
            <w:vAlign w:val="center"/>
          </w:tcPr>
          <w:p w14:paraId="4D8C9340" w14:textId="77777777" w:rsidR="002F27F7" w:rsidRDefault="002F27F7"/>
        </w:tc>
      </w:tr>
      <w:tr w:rsidR="002F27F7" w14:paraId="1B0C8448" w14:textId="77777777">
        <w:tc>
          <w:tcPr>
            <w:tcW w:w="718" w:type="dxa"/>
            <w:vMerge/>
            <w:vAlign w:val="center"/>
          </w:tcPr>
          <w:p w14:paraId="1F7C40AF" w14:textId="77777777" w:rsidR="002F27F7" w:rsidRDefault="002F27F7"/>
        </w:tc>
        <w:tc>
          <w:tcPr>
            <w:tcW w:w="848" w:type="dxa"/>
            <w:vAlign w:val="center"/>
          </w:tcPr>
          <w:p w14:paraId="7CCA4DDD" w14:textId="77777777" w:rsidR="002F27F7" w:rsidRDefault="00E3715C">
            <w:r>
              <w:t>2019</w:t>
            </w:r>
          </w:p>
        </w:tc>
        <w:tc>
          <w:tcPr>
            <w:tcW w:w="735" w:type="dxa"/>
            <w:gridSpan w:val="2"/>
            <w:vAlign w:val="center"/>
          </w:tcPr>
          <w:p w14:paraId="781A24BF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1E00B132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B9A7DBE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0D6ACC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6B018F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CBA125E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095F962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310800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F078C60" w14:textId="77777777">
        <w:tc>
          <w:tcPr>
            <w:tcW w:w="718" w:type="dxa"/>
            <w:vMerge/>
            <w:vAlign w:val="center"/>
          </w:tcPr>
          <w:p w14:paraId="4A3B7BAC" w14:textId="77777777" w:rsidR="002F27F7" w:rsidRDefault="002F27F7"/>
        </w:tc>
        <w:tc>
          <w:tcPr>
            <w:tcW w:w="848" w:type="dxa"/>
            <w:vAlign w:val="center"/>
          </w:tcPr>
          <w:p w14:paraId="67045431" w14:textId="77777777" w:rsidR="002F27F7" w:rsidRDefault="00E3715C">
            <w:r>
              <w:t>2020</w:t>
            </w:r>
          </w:p>
        </w:tc>
        <w:tc>
          <w:tcPr>
            <w:tcW w:w="735" w:type="dxa"/>
            <w:gridSpan w:val="2"/>
            <w:vAlign w:val="center"/>
          </w:tcPr>
          <w:p w14:paraId="2C1ECC6B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3494FEF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304FD6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17A257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5FB55C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6160164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25403FA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CD7D4B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9C368C3" w14:textId="77777777">
        <w:tc>
          <w:tcPr>
            <w:tcW w:w="718" w:type="dxa"/>
            <w:vMerge/>
            <w:vAlign w:val="center"/>
          </w:tcPr>
          <w:p w14:paraId="0FA1254E" w14:textId="77777777" w:rsidR="002F27F7" w:rsidRDefault="002F27F7"/>
        </w:tc>
        <w:tc>
          <w:tcPr>
            <w:tcW w:w="848" w:type="dxa"/>
            <w:vAlign w:val="center"/>
          </w:tcPr>
          <w:p w14:paraId="3420E080" w14:textId="77777777" w:rsidR="002F27F7" w:rsidRDefault="00E3715C">
            <w:r>
              <w:t>2021</w:t>
            </w:r>
          </w:p>
        </w:tc>
        <w:tc>
          <w:tcPr>
            <w:tcW w:w="735" w:type="dxa"/>
            <w:gridSpan w:val="2"/>
            <w:vAlign w:val="center"/>
          </w:tcPr>
          <w:p w14:paraId="6C516D0F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0AD1BB22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B04C35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0C7D9F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E00E8D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3F238EE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3E7EE9B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5D8D07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06F6875" w14:textId="77777777">
        <w:tc>
          <w:tcPr>
            <w:tcW w:w="718" w:type="dxa"/>
            <w:vMerge/>
            <w:vAlign w:val="center"/>
          </w:tcPr>
          <w:p w14:paraId="2896C567" w14:textId="77777777" w:rsidR="002F27F7" w:rsidRDefault="002F27F7"/>
        </w:tc>
        <w:tc>
          <w:tcPr>
            <w:tcW w:w="848" w:type="dxa"/>
            <w:vAlign w:val="center"/>
          </w:tcPr>
          <w:p w14:paraId="3B1FBB9D" w14:textId="77777777" w:rsidR="002F27F7" w:rsidRDefault="00E3715C">
            <w:r>
              <w:t>2022</w:t>
            </w:r>
          </w:p>
        </w:tc>
        <w:tc>
          <w:tcPr>
            <w:tcW w:w="735" w:type="dxa"/>
            <w:gridSpan w:val="2"/>
            <w:vAlign w:val="center"/>
          </w:tcPr>
          <w:p w14:paraId="4B6D3C8B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38B8776A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7C9EBF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86DF6A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D9C975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B67F985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4EDC2D4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FC1949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F8083FB" w14:textId="77777777">
        <w:tc>
          <w:tcPr>
            <w:tcW w:w="718" w:type="dxa"/>
            <w:vMerge/>
            <w:vAlign w:val="center"/>
          </w:tcPr>
          <w:p w14:paraId="7D074277" w14:textId="77777777" w:rsidR="002F27F7" w:rsidRDefault="002F27F7"/>
        </w:tc>
        <w:tc>
          <w:tcPr>
            <w:tcW w:w="848" w:type="dxa"/>
            <w:vAlign w:val="center"/>
          </w:tcPr>
          <w:p w14:paraId="1A8DDA13" w14:textId="77777777" w:rsidR="002F27F7" w:rsidRDefault="00E3715C">
            <w:r>
              <w:t>2023</w:t>
            </w:r>
          </w:p>
        </w:tc>
        <w:tc>
          <w:tcPr>
            <w:tcW w:w="735" w:type="dxa"/>
            <w:gridSpan w:val="2"/>
            <w:vAlign w:val="center"/>
          </w:tcPr>
          <w:p w14:paraId="4EF3D4B5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7B33FA5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418E774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A7417F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2C956B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110BCD1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6A286E0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C11BCB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67E4864" w14:textId="77777777">
        <w:tc>
          <w:tcPr>
            <w:tcW w:w="718" w:type="dxa"/>
            <w:vMerge/>
            <w:vAlign w:val="center"/>
          </w:tcPr>
          <w:p w14:paraId="4053F812" w14:textId="77777777" w:rsidR="002F27F7" w:rsidRDefault="002F27F7"/>
        </w:tc>
        <w:tc>
          <w:tcPr>
            <w:tcW w:w="848" w:type="dxa"/>
            <w:vAlign w:val="center"/>
          </w:tcPr>
          <w:p w14:paraId="706093BE" w14:textId="77777777" w:rsidR="002F27F7" w:rsidRDefault="00E3715C">
            <w:r>
              <w:t>2026</w:t>
            </w:r>
          </w:p>
        </w:tc>
        <w:tc>
          <w:tcPr>
            <w:tcW w:w="735" w:type="dxa"/>
            <w:gridSpan w:val="2"/>
            <w:vAlign w:val="center"/>
          </w:tcPr>
          <w:p w14:paraId="4410CB9F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360664E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441AC7B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5682C4F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1CB599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138436E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067FA38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9B0962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7F54BF" w14:textId="77777777">
        <w:tc>
          <w:tcPr>
            <w:tcW w:w="718" w:type="dxa"/>
            <w:vMerge/>
            <w:vAlign w:val="center"/>
          </w:tcPr>
          <w:p w14:paraId="25ABEA77" w14:textId="77777777" w:rsidR="002F27F7" w:rsidRDefault="002F27F7"/>
        </w:tc>
        <w:tc>
          <w:tcPr>
            <w:tcW w:w="848" w:type="dxa"/>
            <w:vAlign w:val="center"/>
          </w:tcPr>
          <w:p w14:paraId="4F4E8B4E" w14:textId="77777777" w:rsidR="002F27F7" w:rsidRDefault="00E3715C">
            <w:r>
              <w:t>2027</w:t>
            </w:r>
          </w:p>
        </w:tc>
        <w:tc>
          <w:tcPr>
            <w:tcW w:w="735" w:type="dxa"/>
            <w:gridSpan w:val="2"/>
            <w:vAlign w:val="center"/>
          </w:tcPr>
          <w:p w14:paraId="13431265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0F25651E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28A4DAC2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57691A6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62761D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FE0A528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82CD0B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A4FC68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0A9D348" w14:textId="77777777">
        <w:tc>
          <w:tcPr>
            <w:tcW w:w="718" w:type="dxa"/>
            <w:vMerge/>
            <w:vAlign w:val="center"/>
          </w:tcPr>
          <w:p w14:paraId="6CE31666" w14:textId="77777777" w:rsidR="002F27F7" w:rsidRDefault="002F27F7"/>
        </w:tc>
        <w:tc>
          <w:tcPr>
            <w:tcW w:w="848" w:type="dxa"/>
            <w:vAlign w:val="center"/>
          </w:tcPr>
          <w:p w14:paraId="5EDF404A" w14:textId="77777777" w:rsidR="002F27F7" w:rsidRDefault="00E3715C">
            <w:r>
              <w:t>2028</w:t>
            </w:r>
          </w:p>
        </w:tc>
        <w:tc>
          <w:tcPr>
            <w:tcW w:w="735" w:type="dxa"/>
            <w:gridSpan w:val="2"/>
            <w:vAlign w:val="center"/>
          </w:tcPr>
          <w:p w14:paraId="35B22CD4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0F6E819B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1D6EE0D1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41B36CA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B5CC58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1135523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DB6124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CE8239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5968B9F" w14:textId="77777777">
        <w:tc>
          <w:tcPr>
            <w:tcW w:w="718" w:type="dxa"/>
            <w:vMerge/>
            <w:vAlign w:val="center"/>
          </w:tcPr>
          <w:p w14:paraId="3E1B6E5D" w14:textId="77777777" w:rsidR="002F27F7" w:rsidRDefault="002F27F7"/>
        </w:tc>
        <w:tc>
          <w:tcPr>
            <w:tcW w:w="848" w:type="dxa"/>
            <w:vAlign w:val="center"/>
          </w:tcPr>
          <w:p w14:paraId="3D65AD58" w14:textId="77777777" w:rsidR="002F27F7" w:rsidRDefault="00E3715C">
            <w:r>
              <w:t>2029</w:t>
            </w:r>
          </w:p>
        </w:tc>
        <w:tc>
          <w:tcPr>
            <w:tcW w:w="735" w:type="dxa"/>
            <w:gridSpan w:val="2"/>
            <w:vAlign w:val="center"/>
          </w:tcPr>
          <w:p w14:paraId="00B7CE5B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2674342E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53028840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331E5C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C49532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4078756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FDFC05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5E38C9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64BD82D" w14:textId="77777777">
        <w:tc>
          <w:tcPr>
            <w:tcW w:w="718" w:type="dxa"/>
            <w:vMerge/>
            <w:vAlign w:val="center"/>
          </w:tcPr>
          <w:p w14:paraId="5B774720" w14:textId="77777777" w:rsidR="002F27F7" w:rsidRDefault="002F27F7"/>
        </w:tc>
        <w:tc>
          <w:tcPr>
            <w:tcW w:w="848" w:type="dxa"/>
            <w:vAlign w:val="center"/>
          </w:tcPr>
          <w:p w14:paraId="09F073D7" w14:textId="77777777" w:rsidR="002F27F7" w:rsidRDefault="00E3715C">
            <w:r>
              <w:t>2030</w:t>
            </w:r>
          </w:p>
        </w:tc>
        <w:tc>
          <w:tcPr>
            <w:tcW w:w="735" w:type="dxa"/>
            <w:gridSpan w:val="2"/>
            <w:vAlign w:val="center"/>
          </w:tcPr>
          <w:p w14:paraId="6898B115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44CE5263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A3B7F0D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785DC7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56739F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4277AD1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99F85B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7D94C2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9E17FF3" w14:textId="77777777">
        <w:tc>
          <w:tcPr>
            <w:tcW w:w="718" w:type="dxa"/>
            <w:vMerge/>
            <w:vAlign w:val="center"/>
          </w:tcPr>
          <w:p w14:paraId="66B105EB" w14:textId="77777777" w:rsidR="002F27F7" w:rsidRDefault="002F27F7"/>
        </w:tc>
        <w:tc>
          <w:tcPr>
            <w:tcW w:w="848" w:type="dxa"/>
            <w:vAlign w:val="center"/>
          </w:tcPr>
          <w:p w14:paraId="303D04D4" w14:textId="77777777" w:rsidR="002F27F7" w:rsidRDefault="00E3715C">
            <w:r>
              <w:t>2031</w:t>
            </w:r>
          </w:p>
        </w:tc>
        <w:tc>
          <w:tcPr>
            <w:tcW w:w="735" w:type="dxa"/>
            <w:gridSpan w:val="2"/>
            <w:vAlign w:val="center"/>
          </w:tcPr>
          <w:p w14:paraId="2FEF078B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000120C3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46529455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6911634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B19D5A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9258EF5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00E9FE1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BC5447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F4C4F01" w14:textId="77777777">
        <w:tc>
          <w:tcPr>
            <w:tcW w:w="718" w:type="dxa"/>
            <w:vMerge/>
            <w:vAlign w:val="center"/>
          </w:tcPr>
          <w:p w14:paraId="6AF65B03" w14:textId="77777777" w:rsidR="002F27F7" w:rsidRDefault="002F27F7"/>
        </w:tc>
        <w:tc>
          <w:tcPr>
            <w:tcW w:w="848" w:type="dxa"/>
            <w:vAlign w:val="center"/>
          </w:tcPr>
          <w:p w14:paraId="080E806C" w14:textId="77777777" w:rsidR="002F27F7" w:rsidRDefault="00E3715C">
            <w:r>
              <w:t>2032</w:t>
            </w:r>
          </w:p>
        </w:tc>
        <w:tc>
          <w:tcPr>
            <w:tcW w:w="735" w:type="dxa"/>
            <w:gridSpan w:val="2"/>
            <w:vAlign w:val="center"/>
          </w:tcPr>
          <w:p w14:paraId="2F616C4D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4784A13C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462A5DC7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625C731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FB8CE8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FD77386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7779FC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339E67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D90C5D7" w14:textId="77777777">
        <w:tc>
          <w:tcPr>
            <w:tcW w:w="718" w:type="dxa"/>
            <w:vMerge/>
            <w:vAlign w:val="center"/>
          </w:tcPr>
          <w:p w14:paraId="5D7FD465" w14:textId="77777777" w:rsidR="002F27F7" w:rsidRDefault="002F27F7"/>
        </w:tc>
        <w:tc>
          <w:tcPr>
            <w:tcW w:w="848" w:type="dxa"/>
            <w:vAlign w:val="center"/>
          </w:tcPr>
          <w:p w14:paraId="0C040A6D" w14:textId="77777777" w:rsidR="002F27F7" w:rsidRDefault="00E3715C">
            <w:r>
              <w:t>2033</w:t>
            </w:r>
          </w:p>
        </w:tc>
        <w:tc>
          <w:tcPr>
            <w:tcW w:w="735" w:type="dxa"/>
            <w:gridSpan w:val="2"/>
            <w:vAlign w:val="center"/>
          </w:tcPr>
          <w:p w14:paraId="1210A203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2323F93A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61CD906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BBE827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69ED29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600A9EB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2835A6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430574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32D695D" w14:textId="77777777">
        <w:tc>
          <w:tcPr>
            <w:tcW w:w="718" w:type="dxa"/>
            <w:vMerge/>
            <w:vAlign w:val="center"/>
          </w:tcPr>
          <w:p w14:paraId="56027F6D" w14:textId="77777777" w:rsidR="002F27F7" w:rsidRDefault="002F27F7"/>
        </w:tc>
        <w:tc>
          <w:tcPr>
            <w:tcW w:w="848" w:type="dxa"/>
            <w:vAlign w:val="center"/>
          </w:tcPr>
          <w:p w14:paraId="38DF6CE3" w14:textId="77777777" w:rsidR="002F27F7" w:rsidRDefault="00E3715C">
            <w:r>
              <w:t>2034</w:t>
            </w:r>
          </w:p>
        </w:tc>
        <w:tc>
          <w:tcPr>
            <w:tcW w:w="735" w:type="dxa"/>
            <w:gridSpan w:val="2"/>
            <w:vAlign w:val="center"/>
          </w:tcPr>
          <w:p w14:paraId="6E6116B4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1DB0FA38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297BEF84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2A0652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E549C7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F02AC1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2491A13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1E1816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26DB7E7" w14:textId="77777777">
        <w:tc>
          <w:tcPr>
            <w:tcW w:w="718" w:type="dxa"/>
            <w:vMerge/>
            <w:vAlign w:val="center"/>
          </w:tcPr>
          <w:p w14:paraId="402FE9AE" w14:textId="77777777" w:rsidR="002F27F7" w:rsidRDefault="002F27F7"/>
        </w:tc>
        <w:tc>
          <w:tcPr>
            <w:tcW w:w="848" w:type="dxa"/>
            <w:vAlign w:val="center"/>
          </w:tcPr>
          <w:p w14:paraId="0924A157" w14:textId="77777777" w:rsidR="002F27F7" w:rsidRDefault="00E3715C">
            <w:r>
              <w:t>2035</w:t>
            </w:r>
          </w:p>
        </w:tc>
        <w:tc>
          <w:tcPr>
            <w:tcW w:w="735" w:type="dxa"/>
            <w:gridSpan w:val="2"/>
            <w:vAlign w:val="center"/>
          </w:tcPr>
          <w:p w14:paraId="5D4E3403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1C2E33C7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3852738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63E659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2CC07F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859FB07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EFFF7D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CD4953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3F1975D" w14:textId="77777777">
        <w:tc>
          <w:tcPr>
            <w:tcW w:w="718" w:type="dxa"/>
            <w:vMerge/>
            <w:vAlign w:val="center"/>
          </w:tcPr>
          <w:p w14:paraId="1634C6A1" w14:textId="77777777" w:rsidR="002F27F7" w:rsidRDefault="002F27F7"/>
        </w:tc>
        <w:tc>
          <w:tcPr>
            <w:tcW w:w="848" w:type="dxa"/>
            <w:vAlign w:val="center"/>
          </w:tcPr>
          <w:p w14:paraId="01B4BA53" w14:textId="77777777" w:rsidR="002F27F7" w:rsidRDefault="00E3715C">
            <w:r>
              <w:t>2040</w:t>
            </w:r>
          </w:p>
        </w:tc>
        <w:tc>
          <w:tcPr>
            <w:tcW w:w="735" w:type="dxa"/>
            <w:gridSpan w:val="2"/>
            <w:vAlign w:val="center"/>
          </w:tcPr>
          <w:p w14:paraId="0D5CBF99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3A2F01F6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86B1FB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0ADB30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2B93EA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7A547D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AC2BB4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B9811D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7189C73" w14:textId="77777777">
        <w:tc>
          <w:tcPr>
            <w:tcW w:w="718" w:type="dxa"/>
            <w:vMerge/>
            <w:vAlign w:val="center"/>
          </w:tcPr>
          <w:p w14:paraId="3648830F" w14:textId="77777777" w:rsidR="002F27F7" w:rsidRDefault="002F27F7"/>
        </w:tc>
        <w:tc>
          <w:tcPr>
            <w:tcW w:w="848" w:type="dxa"/>
            <w:vAlign w:val="center"/>
          </w:tcPr>
          <w:p w14:paraId="16D899BD" w14:textId="77777777" w:rsidR="002F27F7" w:rsidRDefault="00E3715C">
            <w:r>
              <w:t>2041</w:t>
            </w:r>
          </w:p>
        </w:tc>
        <w:tc>
          <w:tcPr>
            <w:tcW w:w="735" w:type="dxa"/>
            <w:gridSpan w:val="2"/>
            <w:vAlign w:val="center"/>
          </w:tcPr>
          <w:p w14:paraId="0E8E9F7C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108917E4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666300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94CC70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17CD6D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D4A30B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23BFB6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228823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7B1CCFA" w14:textId="77777777">
        <w:tc>
          <w:tcPr>
            <w:tcW w:w="718" w:type="dxa"/>
            <w:vMerge/>
            <w:vAlign w:val="center"/>
          </w:tcPr>
          <w:p w14:paraId="7636B626" w14:textId="77777777" w:rsidR="002F27F7" w:rsidRDefault="002F27F7"/>
        </w:tc>
        <w:tc>
          <w:tcPr>
            <w:tcW w:w="848" w:type="dxa"/>
            <w:vAlign w:val="center"/>
          </w:tcPr>
          <w:p w14:paraId="2BF6CFDC" w14:textId="77777777" w:rsidR="002F27F7" w:rsidRDefault="00E3715C">
            <w:r>
              <w:t>2042</w:t>
            </w:r>
          </w:p>
        </w:tc>
        <w:tc>
          <w:tcPr>
            <w:tcW w:w="735" w:type="dxa"/>
            <w:gridSpan w:val="2"/>
            <w:vAlign w:val="center"/>
          </w:tcPr>
          <w:p w14:paraId="3690EEBC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7123648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5D4A51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9CF8FD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ACF305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97F04DF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8EADBD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500B87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E0B7C2B" w14:textId="77777777">
        <w:tc>
          <w:tcPr>
            <w:tcW w:w="718" w:type="dxa"/>
            <w:vMerge/>
            <w:vAlign w:val="center"/>
          </w:tcPr>
          <w:p w14:paraId="3B11768D" w14:textId="77777777" w:rsidR="002F27F7" w:rsidRDefault="002F27F7"/>
        </w:tc>
        <w:tc>
          <w:tcPr>
            <w:tcW w:w="848" w:type="dxa"/>
            <w:vAlign w:val="center"/>
          </w:tcPr>
          <w:p w14:paraId="27FDCFFF" w14:textId="77777777" w:rsidR="002F27F7" w:rsidRDefault="00E3715C">
            <w:r>
              <w:t>2043</w:t>
            </w:r>
          </w:p>
        </w:tc>
        <w:tc>
          <w:tcPr>
            <w:tcW w:w="735" w:type="dxa"/>
            <w:gridSpan w:val="2"/>
            <w:vAlign w:val="center"/>
          </w:tcPr>
          <w:p w14:paraId="4F213C22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490CBDAA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8D5106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0E2291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F50092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C7B6832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5590FE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4C393D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21939E5" w14:textId="77777777">
        <w:tc>
          <w:tcPr>
            <w:tcW w:w="718" w:type="dxa"/>
            <w:vMerge/>
            <w:vAlign w:val="center"/>
          </w:tcPr>
          <w:p w14:paraId="09A74807" w14:textId="77777777" w:rsidR="002F27F7" w:rsidRDefault="002F27F7"/>
        </w:tc>
        <w:tc>
          <w:tcPr>
            <w:tcW w:w="848" w:type="dxa"/>
            <w:vAlign w:val="center"/>
          </w:tcPr>
          <w:p w14:paraId="7182F62D" w14:textId="77777777" w:rsidR="002F27F7" w:rsidRDefault="00E3715C">
            <w:r>
              <w:t>2050</w:t>
            </w:r>
          </w:p>
        </w:tc>
        <w:tc>
          <w:tcPr>
            <w:tcW w:w="735" w:type="dxa"/>
            <w:gridSpan w:val="2"/>
            <w:vAlign w:val="center"/>
          </w:tcPr>
          <w:p w14:paraId="482B210C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399F9736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A78C1E4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5B3286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522232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9AB754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1BFAE3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18A4F8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6744B27" w14:textId="77777777">
        <w:tc>
          <w:tcPr>
            <w:tcW w:w="718" w:type="dxa"/>
            <w:vMerge/>
            <w:vAlign w:val="center"/>
          </w:tcPr>
          <w:p w14:paraId="0CCECFDA" w14:textId="77777777" w:rsidR="002F27F7" w:rsidRDefault="002F27F7"/>
        </w:tc>
        <w:tc>
          <w:tcPr>
            <w:tcW w:w="848" w:type="dxa"/>
            <w:vAlign w:val="center"/>
          </w:tcPr>
          <w:p w14:paraId="75088C03" w14:textId="77777777" w:rsidR="002F27F7" w:rsidRDefault="00E3715C">
            <w:r>
              <w:t>2051</w:t>
            </w:r>
          </w:p>
        </w:tc>
        <w:tc>
          <w:tcPr>
            <w:tcW w:w="735" w:type="dxa"/>
            <w:gridSpan w:val="2"/>
            <w:vAlign w:val="center"/>
          </w:tcPr>
          <w:p w14:paraId="63F03EEB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12AAAE4B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8ED1C7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B698A9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AF6DE1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BB39970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412192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55CDC1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13A24C9" w14:textId="77777777">
        <w:tc>
          <w:tcPr>
            <w:tcW w:w="718" w:type="dxa"/>
            <w:vMerge/>
            <w:vAlign w:val="center"/>
          </w:tcPr>
          <w:p w14:paraId="0673E71F" w14:textId="77777777" w:rsidR="002F27F7" w:rsidRDefault="002F27F7"/>
        </w:tc>
        <w:tc>
          <w:tcPr>
            <w:tcW w:w="848" w:type="dxa"/>
            <w:vAlign w:val="center"/>
          </w:tcPr>
          <w:p w14:paraId="27763C79" w14:textId="77777777" w:rsidR="002F27F7" w:rsidRDefault="00E3715C">
            <w:r>
              <w:t>2052</w:t>
            </w:r>
          </w:p>
        </w:tc>
        <w:tc>
          <w:tcPr>
            <w:tcW w:w="735" w:type="dxa"/>
            <w:gridSpan w:val="2"/>
            <w:vAlign w:val="center"/>
          </w:tcPr>
          <w:p w14:paraId="7DFAA7E0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140725E1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144D29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8510C3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84E1D3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7C3268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4AA3D0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1F3CE3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CCE0D6" w14:textId="77777777">
        <w:tc>
          <w:tcPr>
            <w:tcW w:w="718" w:type="dxa"/>
            <w:vMerge/>
            <w:vAlign w:val="center"/>
          </w:tcPr>
          <w:p w14:paraId="5EA21DF1" w14:textId="77777777" w:rsidR="002F27F7" w:rsidRDefault="002F27F7"/>
        </w:tc>
        <w:tc>
          <w:tcPr>
            <w:tcW w:w="848" w:type="dxa"/>
            <w:vAlign w:val="center"/>
          </w:tcPr>
          <w:p w14:paraId="0C638830" w14:textId="77777777" w:rsidR="002F27F7" w:rsidRDefault="00E3715C">
            <w:r>
              <w:t>2053</w:t>
            </w:r>
          </w:p>
        </w:tc>
        <w:tc>
          <w:tcPr>
            <w:tcW w:w="735" w:type="dxa"/>
            <w:gridSpan w:val="2"/>
            <w:vAlign w:val="center"/>
          </w:tcPr>
          <w:p w14:paraId="616C408C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10F53406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9D972A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60FDAB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9466FD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E3DE214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716D1B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1771E2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991522F" w14:textId="77777777">
        <w:tc>
          <w:tcPr>
            <w:tcW w:w="718" w:type="dxa"/>
            <w:vMerge/>
            <w:vAlign w:val="center"/>
          </w:tcPr>
          <w:p w14:paraId="0BDA58B2" w14:textId="77777777" w:rsidR="002F27F7" w:rsidRDefault="002F27F7"/>
        </w:tc>
        <w:tc>
          <w:tcPr>
            <w:tcW w:w="848" w:type="dxa"/>
            <w:vAlign w:val="center"/>
          </w:tcPr>
          <w:p w14:paraId="52896E2B" w14:textId="77777777" w:rsidR="002F27F7" w:rsidRDefault="00E3715C">
            <w:r>
              <w:t>2054</w:t>
            </w:r>
          </w:p>
        </w:tc>
        <w:tc>
          <w:tcPr>
            <w:tcW w:w="735" w:type="dxa"/>
            <w:gridSpan w:val="2"/>
            <w:vAlign w:val="center"/>
          </w:tcPr>
          <w:p w14:paraId="7D5448BA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2576F0F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F082FF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825F67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36C3EB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AAEE160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208F32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C63BE8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EDFBB71" w14:textId="77777777">
        <w:tc>
          <w:tcPr>
            <w:tcW w:w="718" w:type="dxa"/>
            <w:vMerge/>
            <w:vAlign w:val="center"/>
          </w:tcPr>
          <w:p w14:paraId="770A8267" w14:textId="77777777" w:rsidR="002F27F7" w:rsidRDefault="002F27F7"/>
        </w:tc>
        <w:tc>
          <w:tcPr>
            <w:tcW w:w="848" w:type="dxa"/>
            <w:vAlign w:val="center"/>
          </w:tcPr>
          <w:p w14:paraId="6939A57F" w14:textId="77777777" w:rsidR="002F27F7" w:rsidRDefault="00E3715C">
            <w:r>
              <w:t>2055</w:t>
            </w:r>
          </w:p>
        </w:tc>
        <w:tc>
          <w:tcPr>
            <w:tcW w:w="735" w:type="dxa"/>
            <w:gridSpan w:val="2"/>
            <w:vAlign w:val="center"/>
          </w:tcPr>
          <w:p w14:paraId="638EF18B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DD55DB9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D79888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A787D4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B6B414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CB4CA0B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EB7BBC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9AB621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8974C0E" w14:textId="77777777">
        <w:tc>
          <w:tcPr>
            <w:tcW w:w="718" w:type="dxa"/>
            <w:vMerge/>
            <w:vAlign w:val="center"/>
          </w:tcPr>
          <w:p w14:paraId="7826ADC5" w14:textId="77777777" w:rsidR="002F27F7" w:rsidRDefault="002F27F7"/>
        </w:tc>
        <w:tc>
          <w:tcPr>
            <w:tcW w:w="848" w:type="dxa"/>
            <w:vAlign w:val="center"/>
          </w:tcPr>
          <w:p w14:paraId="7EE568F5" w14:textId="77777777" w:rsidR="002F27F7" w:rsidRDefault="00E3715C">
            <w:r>
              <w:t>2056</w:t>
            </w:r>
          </w:p>
        </w:tc>
        <w:tc>
          <w:tcPr>
            <w:tcW w:w="735" w:type="dxa"/>
            <w:gridSpan w:val="2"/>
            <w:vAlign w:val="center"/>
          </w:tcPr>
          <w:p w14:paraId="41F86BBA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249879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9E4E2CA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CDD14F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879CFF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42C5C8C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4E73F9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67EC6A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BB23CFA" w14:textId="77777777">
        <w:tc>
          <w:tcPr>
            <w:tcW w:w="718" w:type="dxa"/>
            <w:vMerge/>
            <w:vAlign w:val="center"/>
          </w:tcPr>
          <w:p w14:paraId="3F4DA40E" w14:textId="77777777" w:rsidR="002F27F7" w:rsidRDefault="002F27F7"/>
        </w:tc>
        <w:tc>
          <w:tcPr>
            <w:tcW w:w="848" w:type="dxa"/>
            <w:vAlign w:val="center"/>
          </w:tcPr>
          <w:p w14:paraId="209B874D" w14:textId="77777777" w:rsidR="002F27F7" w:rsidRDefault="00E3715C">
            <w:r>
              <w:t>2057</w:t>
            </w:r>
          </w:p>
        </w:tc>
        <w:tc>
          <w:tcPr>
            <w:tcW w:w="735" w:type="dxa"/>
            <w:gridSpan w:val="2"/>
            <w:vAlign w:val="center"/>
          </w:tcPr>
          <w:p w14:paraId="09A26320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35C18769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C74973E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FDB060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08338F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52C863E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826A25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D2E7E5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A6F2501" w14:textId="77777777">
        <w:tc>
          <w:tcPr>
            <w:tcW w:w="718" w:type="dxa"/>
            <w:vMerge/>
            <w:vAlign w:val="center"/>
          </w:tcPr>
          <w:p w14:paraId="2FDA2D72" w14:textId="77777777" w:rsidR="002F27F7" w:rsidRDefault="002F27F7"/>
        </w:tc>
        <w:tc>
          <w:tcPr>
            <w:tcW w:w="848" w:type="dxa"/>
            <w:vAlign w:val="center"/>
          </w:tcPr>
          <w:p w14:paraId="600E342C" w14:textId="77777777" w:rsidR="002F27F7" w:rsidRDefault="00E3715C">
            <w:r>
              <w:t>2058</w:t>
            </w:r>
          </w:p>
        </w:tc>
        <w:tc>
          <w:tcPr>
            <w:tcW w:w="735" w:type="dxa"/>
            <w:gridSpan w:val="2"/>
            <w:vAlign w:val="center"/>
          </w:tcPr>
          <w:p w14:paraId="1BF459F2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082B6A37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4967688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B4DFBE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9C48A4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3F8BD3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87F225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0557B7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A0827F8" w14:textId="77777777">
        <w:tc>
          <w:tcPr>
            <w:tcW w:w="718" w:type="dxa"/>
            <w:vMerge/>
            <w:vAlign w:val="center"/>
          </w:tcPr>
          <w:p w14:paraId="24EB72DA" w14:textId="77777777" w:rsidR="002F27F7" w:rsidRDefault="002F27F7"/>
        </w:tc>
        <w:tc>
          <w:tcPr>
            <w:tcW w:w="848" w:type="dxa"/>
            <w:vAlign w:val="center"/>
          </w:tcPr>
          <w:p w14:paraId="77A1E6B7" w14:textId="77777777" w:rsidR="002F27F7" w:rsidRDefault="00E3715C">
            <w:r>
              <w:t>2059</w:t>
            </w:r>
          </w:p>
        </w:tc>
        <w:tc>
          <w:tcPr>
            <w:tcW w:w="735" w:type="dxa"/>
            <w:gridSpan w:val="2"/>
            <w:vAlign w:val="center"/>
          </w:tcPr>
          <w:p w14:paraId="191CEC4D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05A1F62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16D0824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EDE1BF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9E429E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129365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516D89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87FCDD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95E2B7D" w14:textId="77777777">
        <w:tc>
          <w:tcPr>
            <w:tcW w:w="718" w:type="dxa"/>
            <w:vMerge/>
            <w:vAlign w:val="center"/>
          </w:tcPr>
          <w:p w14:paraId="75F2026C" w14:textId="77777777" w:rsidR="002F27F7" w:rsidRDefault="002F27F7"/>
        </w:tc>
        <w:tc>
          <w:tcPr>
            <w:tcW w:w="848" w:type="dxa"/>
            <w:vAlign w:val="center"/>
          </w:tcPr>
          <w:p w14:paraId="6053E550" w14:textId="77777777" w:rsidR="002F27F7" w:rsidRDefault="00E3715C">
            <w:r>
              <w:t>2061</w:t>
            </w:r>
          </w:p>
        </w:tc>
        <w:tc>
          <w:tcPr>
            <w:tcW w:w="735" w:type="dxa"/>
            <w:gridSpan w:val="2"/>
            <w:vAlign w:val="center"/>
          </w:tcPr>
          <w:p w14:paraId="0D91267A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147DC5D4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381B0FA3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133ADD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6A0F1D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76A8BB0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2D7DC84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D79813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37E6833" w14:textId="77777777">
        <w:tc>
          <w:tcPr>
            <w:tcW w:w="718" w:type="dxa"/>
            <w:vMerge/>
            <w:vAlign w:val="center"/>
          </w:tcPr>
          <w:p w14:paraId="3CB72976" w14:textId="77777777" w:rsidR="002F27F7" w:rsidRDefault="002F27F7"/>
        </w:tc>
        <w:tc>
          <w:tcPr>
            <w:tcW w:w="848" w:type="dxa"/>
            <w:vAlign w:val="center"/>
          </w:tcPr>
          <w:p w14:paraId="59BE5F8B" w14:textId="77777777" w:rsidR="002F27F7" w:rsidRDefault="00E3715C">
            <w:r>
              <w:t>2062</w:t>
            </w:r>
          </w:p>
        </w:tc>
        <w:tc>
          <w:tcPr>
            <w:tcW w:w="735" w:type="dxa"/>
            <w:gridSpan w:val="2"/>
            <w:vAlign w:val="center"/>
          </w:tcPr>
          <w:p w14:paraId="776442DE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5C6623A6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57291D0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2750B1B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DBF0C4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545F1B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7575DC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DB5D37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04F7937" w14:textId="77777777">
        <w:tc>
          <w:tcPr>
            <w:tcW w:w="718" w:type="dxa"/>
            <w:vMerge/>
            <w:vAlign w:val="center"/>
          </w:tcPr>
          <w:p w14:paraId="037062EB" w14:textId="77777777" w:rsidR="002F27F7" w:rsidRDefault="002F27F7"/>
        </w:tc>
        <w:tc>
          <w:tcPr>
            <w:tcW w:w="848" w:type="dxa"/>
            <w:vAlign w:val="center"/>
          </w:tcPr>
          <w:p w14:paraId="098F848D" w14:textId="77777777" w:rsidR="002F27F7" w:rsidRDefault="00E3715C">
            <w:r>
              <w:t>2063</w:t>
            </w:r>
          </w:p>
        </w:tc>
        <w:tc>
          <w:tcPr>
            <w:tcW w:w="735" w:type="dxa"/>
            <w:gridSpan w:val="2"/>
            <w:vAlign w:val="center"/>
          </w:tcPr>
          <w:p w14:paraId="61DCCB05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6E6568B0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436E1B07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20FB56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FAE424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B3150F8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DFC164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AEEA57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682C124" w14:textId="77777777">
        <w:tc>
          <w:tcPr>
            <w:tcW w:w="718" w:type="dxa"/>
            <w:vMerge/>
            <w:vAlign w:val="center"/>
          </w:tcPr>
          <w:p w14:paraId="73E9ED7F" w14:textId="77777777" w:rsidR="002F27F7" w:rsidRDefault="002F27F7"/>
        </w:tc>
        <w:tc>
          <w:tcPr>
            <w:tcW w:w="848" w:type="dxa"/>
            <w:vAlign w:val="center"/>
          </w:tcPr>
          <w:p w14:paraId="70491C04" w14:textId="77777777" w:rsidR="002F27F7" w:rsidRDefault="00E3715C">
            <w:r>
              <w:t>2064</w:t>
            </w:r>
          </w:p>
        </w:tc>
        <w:tc>
          <w:tcPr>
            <w:tcW w:w="735" w:type="dxa"/>
            <w:gridSpan w:val="2"/>
            <w:vAlign w:val="center"/>
          </w:tcPr>
          <w:p w14:paraId="3FC4C176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7A3E9704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4E347BC6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4E7D369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4A3382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4AD59E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95FB05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6FBD76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BCB6C96" w14:textId="77777777">
        <w:tc>
          <w:tcPr>
            <w:tcW w:w="718" w:type="dxa"/>
            <w:vMerge w:val="restart"/>
            <w:vAlign w:val="center"/>
          </w:tcPr>
          <w:p w14:paraId="01384332" w14:textId="77777777" w:rsidR="002F27F7" w:rsidRDefault="00E3715C">
            <w:r>
              <w:t>3</w:t>
            </w:r>
          </w:p>
        </w:tc>
        <w:tc>
          <w:tcPr>
            <w:tcW w:w="848" w:type="dxa"/>
            <w:vMerge w:val="restart"/>
            <w:vAlign w:val="center"/>
          </w:tcPr>
          <w:p w14:paraId="667682B8" w14:textId="77777777" w:rsidR="002F27F7" w:rsidRDefault="00E3715C">
            <w:r>
              <w:t>3002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B81B777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6A6847BD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3D951313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1B098B95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583C9823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7A55BB8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DBC75FE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207441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AD12A3F" w14:textId="77777777">
        <w:tc>
          <w:tcPr>
            <w:tcW w:w="718" w:type="dxa"/>
            <w:vMerge/>
            <w:vAlign w:val="center"/>
          </w:tcPr>
          <w:p w14:paraId="06118E9D" w14:textId="77777777" w:rsidR="002F27F7" w:rsidRDefault="002F27F7"/>
        </w:tc>
        <w:tc>
          <w:tcPr>
            <w:tcW w:w="848" w:type="dxa"/>
            <w:vMerge/>
            <w:vAlign w:val="center"/>
          </w:tcPr>
          <w:p w14:paraId="6A98C186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1451D22" w14:textId="77777777" w:rsidR="002F27F7" w:rsidRDefault="002F27F7"/>
        </w:tc>
        <w:tc>
          <w:tcPr>
            <w:tcW w:w="962" w:type="dxa"/>
            <w:vAlign w:val="center"/>
          </w:tcPr>
          <w:p w14:paraId="537B4099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3A69FD9B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F33085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3D2B935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617FF6B" w14:textId="77777777" w:rsidR="002F27F7" w:rsidRDefault="002F27F7"/>
        </w:tc>
        <w:tc>
          <w:tcPr>
            <w:tcW w:w="1358" w:type="dxa"/>
            <w:vMerge/>
            <w:vAlign w:val="center"/>
          </w:tcPr>
          <w:p w14:paraId="51AE8B8E" w14:textId="77777777" w:rsidR="002F27F7" w:rsidRDefault="002F27F7"/>
        </w:tc>
        <w:tc>
          <w:tcPr>
            <w:tcW w:w="1086" w:type="dxa"/>
            <w:vMerge/>
            <w:vAlign w:val="center"/>
          </w:tcPr>
          <w:p w14:paraId="302C9EB4" w14:textId="77777777" w:rsidR="002F27F7" w:rsidRDefault="002F27F7"/>
        </w:tc>
      </w:tr>
      <w:tr w:rsidR="002F27F7" w14:paraId="78EC333E" w14:textId="77777777">
        <w:tc>
          <w:tcPr>
            <w:tcW w:w="718" w:type="dxa"/>
            <w:vMerge/>
            <w:vAlign w:val="center"/>
          </w:tcPr>
          <w:p w14:paraId="054E77F9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2E5D5111" w14:textId="77777777" w:rsidR="002F27F7" w:rsidRDefault="00E3715C">
            <w:r>
              <w:t>3003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CFBC933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72628310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484AFF56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032704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A09BB5E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265D6BF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7EC3E32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D1AD1B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E83B91F" w14:textId="77777777">
        <w:tc>
          <w:tcPr>
            <w:tcW w:w="718" w:type="dxa"/>
            <w:vMerge/>
            <w:vAlign w:val="center"/>
          </w:tcPr>
          <w:p w14:paraId="1876C298" w14:textId="77777777" w:rsidR="002F27F7" w:rsidRDefault="002F27F7"/>
        </w:tc>
        <w:tc>
          <w:tcPr>
            <w:tcW w:w="848" w:type="dxa"/>
            <w:vMerge/>
            <w:vAlign w:val="center"/>
          </w:tcPr>
          <w:p w14:paraId="1F13F871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5C2EDBDE" w14:textId="77777777" w:rsidR="002F27F7" w:rsidRDefault="002F27F7"/>
        </w:tc>
        <w:tc>
          <w:tcPr>
            <w:tcW w:w="962" w:type="dxa"/>
            <w:vAlign w:val="center"/>
          </w:tcPr>
          <w:p w14:paraId="0CB5C52B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3459BD37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71BCC277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717D471D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E1E1559" w14:textId="77777777" w:rsidR="002F27F7" w:rsidRDefault="002F27F7"/>
        </w:tc>
        <w:tc>
          <w:tcPr>
            <w:tcW w:w="1358" w:type="dxa"/>
            <w:vMerge/>
            <w:vAlign w:val="center"/>
          </w:tcPr>
          <w:p w14:paraId="1325F43E" w14:textId="77777777" w:rsidR="002F27F7" w:rsidRDefault="002F27F7"/>
        </w:tc>
        <w:tc>
          <w:tcPr>
            <w:tcW w:w="1086" w:type="dxa"/>
            <w:vMerge/>
            <w:vAlign w:val="center"/>
          </w:tcPr>
          <w:p w14:paraId="32179A35" w14:textId="77777777" w:rsidR="002F27F7" w:rsidRDefault="002F27F7"/>
        </w:tc>
      </w:tr>
      <w:tr w:rsidR="002F27F7" w14:paraId="063DDE4D" w14:textId="77777777">
        <w:tc>
          <w:tcPr>
            <w:tcW w:w="718" w:type="dxa"/>
            <w:vMerge/>
            <w:vAlign w:val="center"/>
          </w:tcPr>
          <w:p w14:paraId="2E61BA3F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7632D082" w14:textId="77777777" w:rsidR="002F27F7" w:rsidRDefault="00E3715C">
            <w:r>
              <w:t>3004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6761253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4AA9C0CF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6D56AA0D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30C6A14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F269BBA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731147A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0EB40FF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C2944B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83053D4" w14:textId="77777777">
        <w:tc>
          <w:tcPr>
            <w:tcW w:w="718" w:type="dxa"/>
            <w:vMerge/>
            <w:vAlign w:val="center"/>
          </w:tcPr>
          <w:p w14:paraId="0E85DDE8" w14:textId="77777777" w:rsidR="002F27F7" w:rsidRDefault="002F27F7"/>
        </w:tc>
        <w:tc>
          <w:tcPr>
            <w:tcW w:w="848" w:type="dxa"/>
            <w:vMerge/>
            <w:vAlign w:val="center"/>
          </w:tcPr>
          <w:p w14:paraId="409ECE05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7526D42" w14:textId="77777777" w:rsidR="002F27F7" w:rsidRDefault="002F27F7"/>
        </w:tc>
        <w:tc>
          <w:tcPr>
            <w:tcW w:w="962" w:type="dxa"/>
            <w:vAlign w:val="center"/>
          </w:tcPr>
          <w:p w14:paraId="203655D8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5F880347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7FF2A364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1A73230D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4E14569B" w14:textId="77777777" w:rsidR="002F27F7" w:rsidRDefault="002F27F7"/>
        </w:tc>
        <w:tc>
          <w:tcPr>
            <w:tcW w:w="1358" w:type="dxa"/>
            <w:vMerge/>
            <w:vAlign w:val="center"/>
          </w:tcPr>
          <w:p w14:paraId="7D4B4A94" w14:textId="77777777" w:rsidR="002F27F7" w:rsidRDefault="002F27F7"/>
        </w:tc>
        <w:tc>
          <w:tcPr>
            <w:tcW w:w="1086" w:type="dxa"/>
            <w:vMerge/>
            <w:vAlign w:val="center"/>
          </w:tcPr>
          <w:p w14:paraId="4C78FA8A" w14:textId="77777777" w:rsidR="002F27F7" w:rsidRDefault="002F27F7"/>
        </w:tc>
      </w:tr>
      <w:tr w:rsidR="002F27F7" w14:paraId="6BCE8D2B" w14:textId="77777777">
        <w:tc>
          <w:tcPr>
            <w:tcW w:w="718" w:type="dxa"/>
            <w:vMerge/>
            <w:vAlign w:val="center"/>
          </w:tcPr>
          <w:p w14:paraId="510CC1BC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71711B57" w14:textId="77777777" w:rsidR="002F27F7" w:rsidRDefault="00E3715C">
            <w:r>
              <w:t>3005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B32D4D7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081BF5E1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33B46DF0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2BEA68AE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5ABEA28B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E6E8556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0FE2216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06E8AC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A429078" w14:textId="77777777">
        <w:tc>
          <w:tcPr>
            <w:tcW w:w="718" w:type="dxa"/>
            <w:vMerge/>
            <w:vAlign w:val="center"/>
          </w:tcPr>
          <w:p w14:paraId="6E0A9025" w14:textId="77777777" w:rsidR="002F27F7" w:rsidRDefault="002F27F7"/>
        </w:tc>
        <w:tc>
          <w:tcPr>
            <w:tcW w:w="848" w:type="dxa"/>
            <w:vMerge/>
            <w:vAlign w:val="center"/>
          </w:tcPr>
          <w:p w14:paraId="2648E071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54D71269" w14:textId="77777777" w:rsidR="002F27F7" w:rsidRDefault="002F27F7"/>
        </w:tc>
        <w:tc>
          <w:tcPr>
            <w:tcW w:w="962" w:type="dxa"/>
            <w:vAlign w:val="center"/>
          </w:tcPr>
          <w:p w14:paraId="59EA2B4C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078BE4B2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1CD12B3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F740A24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1B5D827" w14:textId="77777777" w:rsidR="002F27F7" w:rsidRDefault="002F27F7"/>
        </w:tc>
        <w:tc>
          <w:tcPr>
            <w:tcW w:w="1358" w:type="dxa"/>
            <w:vMerge/>
            <w:vAlign w:val="center"/>
          </w:tcPr>
          <w:p w14:paraId="7832182C" w14:textId="77777777" w:rsidR="002F27F7" w:rsidRDefault="002F27F7"/>
        </w:tc>
        <w:tc>
          <w:tcPr>
            <w:tcW w:w="1086" w:type="dxa"/>
            <w:vMerge/>
            <w:vAlign w:val="center"/>
          </w:tcPr>
          <w:p w14:paraId="34D63F2E" w14:textId="77777777" w:rsidR="002F27F7" w:rsidRDefault="002F27F7"/>
        </w:tc>
      </w:tr>
      <w:tr w:rsidR="002F27F7" w14:paraId="5FB56764" w14:textId="77777777">
        <w:tc>
          <w:tcPr>
            <w:tcW w:w="718" w:type="dxa"/>
            <w:vMerge/>
            <w:vAlign w:val="center"/>
          </w:tcPr>
          <w:p w14:paraId="06AD0D62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37E72E83" w14:textId="77777777" w:rsidR="002F27F7" w:rsidRDefault="00E3715C">
            <w:r>
              <w:t>3006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AF01D20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289A1DAF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3B7179DF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0B5D3BCD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12CBEE82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489AC32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09FD222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E4D1F4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D67FE5" w14:textId="77777777">
        <w:tc>
          <w:tcPr>
            <w:tcW w:w="718" w:type="dxa"/>
            <w:vMerge/>
            <w:vAlign w:val="center"/>
          </w:tcPr>
          <w:p w14:paraId="4D4C528D" w14:textId="77777777" w:rsidR="002F27F7" w:rsidRDefault="002F27F7"/>
        </w:tc>
        <w:tc>
          <w:tcPr>
            <w:tcW w:w="848" w:type="dxa"/>
            <w:vMerge/>
            <w:vAlign w:val="center"/>
          </w:tcPr>
          <w:p w14:paraId="0407C24B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38B56D45" w14:textId="77777777" w:rsidR="002F27F7" w:rsidRDefault="002F27F7"/>
        </w:tc>
        <w:tc>
          <w:tcPr>
            <w:tcW w:w="962" w:type="dxa"/>
            <w:vAlign w:val="center"/>
          </w:tcPr>
          <w:p w14:paraId="232DC87C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2E70FD69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3FB6801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75D7947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8028118" w14:textId="77777777" w:rsidR="002F27F7" w:rsidRDefault="002F27F7"/>
        </w:tc>
        <w:tc>
          <w:tcPr>
            <w:tcW w:w="1358" w:type="dxa"/>
            <w:vMerge/>
            <w:vAlign w:val="center"/>
          </w:tcPr>
          <w:p w14:paraId="531F4990" w14:textId="77777777" w:rsidR="002F27F7" w:rsidRDefault="002F27F7"/>
        </w:tc>
        <w:tc>
          <w:tcPr>
            <w:tcW w:w="1086" w:type="dxa"/>
            <w:vMerge/>
            <w:vAlign w:val="center"/>
          </w:tcPr>
          <w:p w14:paraId="7255FCF7" w14:textId="77777777" w:rsidR="002F27F7" w:rsidRDefault="002F27F7"/>
        </w:tc>
      </w:tr>
      <w:tr w:rsidR="002F27F7" w14:paraId="74C2FE5D" w14:textId="77777777">
        <w:tc>
          <w:tcPr>
            <w:tcW w:w="718" w:type="dxa"/>
            <w:vMerge/>
            <w:vAlign w:val="center"/>
          </w:tcPr>
          <w:p w14:paraId="2AF57140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25065DCC" w14:textId="77777777" w:rsidR="002F27F7" w:rsidRDefault="00E3715C">
            <w:r>
              <w:t>3007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04921C5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10A1410F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1549A2A9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44F1F6CE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11961ED4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7295679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17E74749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EA6818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713E98C" w14:textId="77777777">
        <w:tc>
          <w:tcPr>
            <w:tcW w:w="718" w:type="dxa"/>
            <w:vMerge/>
            <w:vAlign w:val="center"/>
          </w:tcPr>
          <w:p w14:paraId="77A52114" w14:textId="77777777" w:rsidR="002F27F7" w:rsidRDefault="002F27F7"/>
        </w:tc>
        <w:tc>
          <w:tcPr>
            <w:tcW w:w="848" w:type="dxa"/>
            <w:vMerge/>
            <w:vAlign w:val="center"/>
          </w:tcPr>
          <w:p w14:paraId="14F300AB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96D5219" w14:textId="77777777" w:rsidR="002F27F7" w:rsidRDefault="002F27F7"/>
        </w:tc>
        <w:tc>
          <w:tcPr>
            <w:tcW w:w="962" w:type="dxa"/>
            <w:vAlign w:val="center"/>
          </w:tcPr>
          <w:p w14:paraId="01F368D8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7209DF30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FC4218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247614F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76CD3C4" w14:textId="77777777" w:rsidR="002F27F7" w:rsidRDefault="002F27F7"/>
        </w:tc>
        <w:tc>
          <w:tcPr>
            <w:tcW w:w="1358" w:type="dxa"/>
            <w:vMerge/>
            <w:vAlign w:val="center"/>
          </w:tcPr>
          <w:p w14:paraId="1504C54C" w14:textId="77777777" w:rsidR="002F27F7" w:rsidRDefault="002F27F7"/>
        </w:tc>
        <w:tc>
          <w:tcPr>
            <w:tcW w:w="1086" w:type="dxa"/>
            <w:vMerge/>
            <w:vAlign w:val="center"/>
          </w:tcPr>
          <w:p w14:paraId="7311A5D6" w14:textId="77777777" w:rsidR="002F27F7" w:rsidRDefault="002F27F7"/>
        </w:tc>
      </w:tr>
      <w:tr w:rsidR="002F27F7" w14:paraId="5157E07C" w14:textId="77777777">
        <w:tc>
          <w:tcPr>
            <w:tcW w:w="718" w:type="dxa"/>
            <w:vMerge/>
            <w:vAlign w:val="center"/>
          </w:tcPr>
          <w:p w14:paraId="21F35B6E" w14:textId="77777777" w:rsidR="002F27F7" w:rsidRDefault="002F27F7"/>
        </w:tc>
        <w:tc>
          <w:tcPr>
            <w:tcW w:w="848" w:type="dxa"/>
            <w:vMerge/>
            <w:vAlign w:val="center"/>
          </w:tcPr>
          <w:p w14:paraId="10074DF3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3462598" w14:textId="77777777" w:rsidR="002F27F7" w:rsidRDefault="002F27F7"/>
        </w:tc>
        <w:tc>
          <w:tcPr>
            <w:tcW w:w="962" w:type="dxa"/>
            <w:vAlign w:val="center"/>
          </w:tcPr>
          <w:p w14:paraId="351CE22E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301DCDC4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26B948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42D949F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3AB7D98" w14:textId="77777777" w:rsidR="002F27F7" w:rsidRDefault="002F27F7"/>
        </w:tc>
        <w:tc>
          <w:tcPr>
            <w:tcW w:w="1358" w:type="dxa"/>
            <w:vMerge/>
            <w:vAlign w:val="center"/>
          </w:tcPr>
          <w:p w14:paraId="34FDF4EE" w14:textId="77777777" w:rsidR="002F27F7" w:rsidRDefault="002F27F7"/>
        </w:tc>
        <w:tc>
          <w:tcPr>
            <w:tcW w:w="1086" w:type="dxa"/>
            <w:vMerge/>
            <w:vAlign w:val="center"/>
          </w:tcPr>
          <w:p w14:paraId="0DAA1798" w14:textId="77777777" w:rsidR="002F27F7" w:rsidRDefault="002F27F7"/>
        </w:tc>
      </w:tr>
      <w:tr w:rsidR="002F27F7" w14:paraId="071389C5" w14:textId="77777777">
        <w:tc>
          <w:tcPr>
            <w:tcW w:w="718" w:type="dxa"/>
            <w:vMerge/>
            <w:vAlign w:val="center"/>
          </w:tcPr>
          <w:p w14:paraId="334BCCB7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7DF94FE2" w14:textId="77777777" w:rsidR="002F27F7" w:rsidRDefault="00E3715C">
            <w:r>
              <w:t>3008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07A9546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59BD8827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71D2552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142D9CE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4E7E7EF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FB99C42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EAC610C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613F7B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46455DF" w14:textId="77777777">
        <w:tc>
          <w:tcPr>
            <w:tcW w:w="718" w:type="dxa"/>
            <w:vMerge/>
            <w:vAlign w:val="center"/>
          </w:tcPr>
          <w:p w14:paraId="1398ECF6" w14:textId="77777777" w:rsidR="002F27F7" w:rsidRDefault="002F27F7"/>
        </w:tc>
        <w:tc>
          <w:tcPr>
            <w:tcW w:w="848" w:type="dxa"/>
            <w:vMerge/>
            <w:vAlign w:val="center"/>
          </w:tcPr>
          <w:p w14:paraId="6CC75B27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3700D371" w14:textId="77777777" w:rsidR="002F27F7" w:rsidRDefault="002F27F7"/>
        </w:tc>
        <w:tc>
          <w:tcPr>
            <w:tcW w:w="962" w:type="dxa"/>
            <w:vAlign w:val="center"/>
          </w:tcPr>
          <w:p w14:paraId="35BC5BA9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1615326C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463C0C69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8B4F44F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10D3E36" w14:textId="77777777" w:rsidR="002F27F7" w:rsidRDefault="002F27F7"/>
        </w:tc>
        <w:tc>
          <w:tcPr>
            <w:tcW w:w="1358" w:type="dxa"/>
            <w:vMerge/>
            <w:vAlign w:val="center"/>
          </w:tcPr>
          <w:p w14:paraId="14186A59" w14:textId="77777777" w:rsidR="002F27F7" w:rsidRDefault="002F27F7"/>
        </w:tc>
        <w:tc>
          <w:tcPr>
            <w:tcW w:w="1086" w:type="dxa"/>
            <w:vMerge/>
            <w:vAlign w:val="center"/>
          </w:tcPr>
          <w:p w14:paraId="07B48BD0" w14:textId="77777777" w:rsidR="002F27F7" w:rsidRDefault="002F27F7"/>
        </w:tc>
      </w:tr>
      <w:tr w:rsidR="002F27F7" w14:paraId="5EC35623" w14:textId="77777777">
        <w:tc>
          <w:tcPr>
            <w:tcW w:w="718" w:type="dxa"/>
            <w:vMerge/>
            <w:vAlign w:val="center"/>
          </w:tcPr>
          <w:p w14:paraId="083F2568" w14:textId="77777777" w:rsidR="002F27F7" w:rsidRDefault="002F27F7"/>
        </w:tc>
        <w:tc>
          <w:tcPr>
            <w:tcW w:w="848" w:type="dxa"/>
            <w:vAlign w:val="center"/>
          </w:tcPr>
          <w:p w14:paraId="798AAEA4" w14:textId="77777777" w:rsidR="002F27F7" w:rsidRDefault="00E3715C">
            <w:r>
              <w:t>3019</w:t>
            </w:r>
          </w:p>
        </w:tc>
        <w:tc>
          <w:tcPr>
            <w:tcW w:w="735" w:type="dxa"/>
            <w:gridSpan w:val="2"/>
            <w:vAlign w:val="center"/>
          </w:tcPr>
          <w:p w14:paraId="585ABBB1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2BDF67B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49ABF5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FAAF04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BD0A9C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F0F581F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2AB462A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539356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6212553" w14:textId="77777777">
        <w:tc>
          <w:tcPr>
            <w:tcW w:w="718" w:type="dxa"/>
            <w:vMerge/>
            <w:vAlign w:val="center"/>
          </w:tcPr>
          <w:p w14:paraId="06CC57C2" w14:textId="77777777" w:rsidR="002F27F7" w:rsidRDefault="002F27F7"/>
        </w:tc>
        <w:tc>
          <w:tcPr>
            <w:tcW w:w="848" w:type="dxa"/>
            <w:vAlign w:val="center"/>
          </w:tcPr>
          <w:p w14:paraId="684F5530" w14:textId="77777777" w:rsidR="002F27F7" w:rsidRDefault="00E3715C">
            <w:r>
              <w:t>3020</w:t>
            </w:r>
          </w:p>
        </w:tc>
        <w:tc>
          <w:tcPr>
            <w:tcW w:w="735" w:type="dxa"/>
            <w:gridSpan w:val="2"/>
            <w:vAlign w:val="center"/>
          </w:tcPr>
          <w:p w14:paraId="4683F69E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4F98DF9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6C79088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1008CF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D2CDE9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D63E7D3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6CC1607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19FAF9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22BB6BF" w14:textId="77777777">
        <w:tc>
          <w:tcPr>
            <w:tcW w:w="718" w:type="dxa"/>
            <w:vMerge/>
            <w:vAlign w:val="center"/>
          </w:tcPr>
          <w:p w14:paraId="70A1D4B0" w14:textId="77777777" w:rsidR="002F27F7" w:rsidRDefault="002F27F7"/>
        </w:tc>
        <w:tc>
          <w:tcPr>
            <w:tcW w:w="848" w:type="dxa"/>
            <w:vAlign w:val="center"/>
          </w:tcPr>
          <w:p w14:paraId="0B6967BD" w14:textId="77777777" w:rsidR="002F27F7" w:rsidRDefault="00E3715C">
            <w:r>
              <w:t>3021</w:t>
            </w:r>
          </w:p>
        </w:tc>
        <w:tc>
          <w:tcPr>
            <w:tcW w:w="735" w:type="dxa"/>
            <w:gridSpan w:val="2"/>
            <w:vAlign w:val="center"/>
          </w:tcPr>
          <w:p w14:paraId="65BD849E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32957BC3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BB9C3EE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09E3E0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1BD7D3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D795A14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3381ACD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0CFE25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95E415B" w14:textId="77777777">
        <w:tc>
          <w:tcPr>
            <w:tcW w:w="718" w:type="dxa"/>
            <w:vMerge/>
            <w:vAlign w:val="center"/>
          </w:tcPr>
          <w:p w14:paraId="320E7044" w14:textId="77777777" w:rsidR="002F27F7" w:rsidRDefault="002F27F7"/>
        </w:tc>
        <w:tc>
          <w:tcPr>
            <w:tcW w:w="848" w:type="dxa"/>
            <w:vAlign w:val="center"/>
          </w:tcPr>
          <w:p w14:paraId="6EF5A0FD" w14:textId="77777777" w:rsidR="002F27F7" w:rsidRDefault="00E3715C">
            <w:r>
              <w:t>3022</w:t>
            </w:r>
          </w:p>
        </w:tc>
        <w:tc>
          <w:tcPr>
            <w:tcW w:w="735" w:type="dxa"/>
            <w:gridSpan w:val="2"/>
            <w:vAlign w:val="center"/>
          </w:tcPr>
          <w:p w14:paraId="602E0444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6066965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AA3830A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DE7103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466ECC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B971284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1DAE4BF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2A404F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26EBEBD" w14:textId="77777777">
        <w:tc>
          <w:tcPr>
            <w:tcW w:w="718" w:type="dxa"/>
            <w:vMerge/>
            <w:vAlign w:val="center"/>
          </w:tcPr>
          <w:p w14:paraId="1FFE158E" w14:textId="77777777" w:rsidR="002F27F7" w:rsidRDefault="002F27F7"/>
        </w:tc>
        <w:tc>
          <w:tcPr>
            <w:tcW w:w="848" w:type="dxa"/>
            <w:vAlign w:val="center"/>
          </w:tcPr>
          <w:p w14:paraId="718DA5BA" w14:textId="77777777" w:rsidR="002F27F7" w:rsidRDefault="00E3715C">
            <w:r>
              <w:t>3023</w:t>
            </w:r>
          </w:p>
        </w:tc>
        <w:tc>
          <w:tcPr>
            <w:tcW w:w="735" w:type="dxa"/>
            <w:gridSpan w:val="2"/>
            <w:vAlign w:val="center"/>
          </w:tcPr>
          <w:p w14:paraId="621BB2CD" w14:textId="77777777" w:rsidR="002F27F7" w:rsidRDefault="00E3715C">
            <w:r>
              <w:t>9.93</w:t>
            </w:r>
          </w:p>
        </w:tc>
        <w:tc>
          <w:tcPr>
            <w:tcW w:w="962" w:type="dxa"/>
            <w:vAlign w:val="center"/>
          </w:tcPr>
          <w:p w14:paraId="5BA7416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A8511F1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E0E184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DC536F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1D9F11A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110350B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73BF69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4170E12" w14:textId="77777777">
        <w:tc>
          <w:tcPr>
            <w:tcW w:w="718" w:type="dxa"/>
            <w:vMerge/>
            <w:vAlign w:val="center"/>
          </w:tcPr>
          <w:p w14:paraId="4D983CFD" w14:textId="77777777" w:rsidR="002F27F7" w:rsidRDefault="002F27F7"/>
        </w:tc>
        <w:tc>
          <w:tcPr>
            <w:tcW w:w="848" w:type="dxa"/>
            <w:vAlign w:val="center"/>
          </w:tcPr>
          <w:p w14:paraId="64689810" w14:textId="77777777" w:rsidR="002F27F7" w:rsidRDefault="00E3715C">
            <w:r>
              <w:t>3026</w:t>
            </w:r>
          </w:p>
        </w:tc>
        <w:tc>
          <w:tcPr>
            <w:tcW w:w="735" w:type="dxa"/>
            <w:gridSpan w:val="2"/>
            <w:vAlign w:val="center"/>
          </w:tcPr>
          <w:p w14:paraId="1B9E9C12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2ED6147D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65DCD0DB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63454C6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4910C5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B946323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06AC32A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71ECFD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430E3A5" w14:textId="77777777">
        <w:tc>
          <w:tcPr>
            <w:tcW w:w="718" w:type="dxa"/>
            <w:vMerge/>
            <w:vAlign w:val="center"/>
          </w:tcPr>
          <w:p w14:paraId="53838228" w14:textId="77777777" w:rsidR="002F27F7" w:rsidRDefault="002F27F7"/>
        </w:tc>
        <w:tc>
          <w:tcPr>
            <w:tcW w:w="848" w:type="dxa"/>
            <w:vAlign w:val="center"/>
          </w:tcPr>
          <w:p w14:paraId="77252C84" w14:textId="77777777" w:rsidR="002F27F7" w:rsidRDefault="00E3715C">
            <w:r>
              <w:t>3027</w:t>
            </w:r>
          </w:p>
        </w:tc>
        <w:tc>
          <w:tcPr>
            <w:tcW w:w="735" w:type="dxa"/>
            <w:gridSpan w:val="2"/>
            <w:vAlign w:val="center"/>
          </w:tcPr>
          <w:p w14:paraId="6829CB0C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265F7862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79A0618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AE88CE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673418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EA4D0CB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3EB014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99C81E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30459BA" w14:textId="77777777">
        <w:tc>
          <w:tcPr>
            <w:tcW w:w="718" w:type="dxa"/>
            <w:vMerge/>
            <w:vAlign w:val="center"/>
          </w:tcPr>
          <w:p w14:paraId="229A1187" w14:textId="77777777" w:rsidR="002F27F7" w:rsidRDefault="002F27F7"/>
        </w:tc>
        <w:tc>
          <w:tcPr>
            <w:tcW w:w="848" w:type="dxa"/>
            <w:vAlign w:val="center"/>
          </w:tcPr>
          <w:p w14:paraId="0B9F20B1" w14:textId="77777777" w:rsidR="002F27F7" w:rsidRDefault="00E3715C">
            <w:r>
              <w:t>3028</w:t>
            </w:r>
          </w:p>
        </w:tc>
        <w:tc>
          <w:tcPr>
            <w:tcW w:w="735" w:type="dxa"/>
            <w:gridSpan w:val="2"/>
            <w:vAlign w:val="center"/>
          </w:tcPr>
          <w:p w14:paraId="72B5E610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4747E3C1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2BF94B57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5CC157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160F77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002334D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F76C4C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A66C0E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6F7F24B" w14:textId="77777777">
        <w:tc>
          <w:tcPr>
            <w:tcW w:w="718" w:type="dxa"/>
            <w:vMerge/>
            <w:vAlign w:val="center"/>
          </w:tcPr>
          <w:p w14:paraId="38F32AA8" w14:textId="77777777" w:rsidR="002F27F7" w:rsidRDefault="002F27F7"/>
        </w:tc>
        <w:tc>
          <w:tcPr>
            <w:tcW w:w="848" w:type="dxa"/>
            <w:vAlign w:val="center"/>
          </w:tcPr>
          <w:p w14:paraId="63B8530F" w14:textId="77777777" w:rsidR="002F27F7" w:rsidRDefault="00E3715C">
            <w:r>
              <w:t>3029</w:t>
            </w:r>
          </w:p>
        </w:tc>
        <w:tc>
          <w:tcPr>
            <w:tcW w:w="735" w:type="dxa"/>
            <w:gridSpan w:val="2"/>
            <w:vAlign w:val="center"/>
          </w:tcPr>
          <w:p w14:paraId="31575319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7E1BA817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060C7B89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7EBEFF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160BAB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6E86B08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D5ED63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A4DD52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EB7DA42" w14:textId="77777777">
        <w:tc>
          <w:tcPr>
            <w:tcW w:w="718" w:type="dxa"/>
            <w:vMerge/>
            <w:vAlign w:val="center"/>
          </w:tcPr>
          <w:p w14:paraId="31170402" w14:textId="77777777" w:rsidR="002F27F7" w:rsidRDefault="002F27F7"/>
        </w:tc>
        <w:tc>
          <w:tcPr>
            <w:tcW w:w="848" w:type="dxa"/>
            <w:vAlign w:val="center"/>
          </w:tcPr>
          <w:p w14:paraId="5B01959E" w14:textId="77777777" w:rsidR="002F27F7" w:rsidRDefault="00E3715C">
            <w:r>
              <w:t>3030</w:t>
            </w:r>
          </w:p>
        </w:tc>
        <w:tc>
          <w:tcPr>
            <w:tcW w:w="735" w:type="dxa"/>
            <w:gridSpan w:val="2"/>
            <w:vAlign w:val="center"/>
          </w:tcPr>
          <w:p w14:paraId="66D5C6E2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323BA8F0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5CCDB0D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EFC4FB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08B496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A8C6635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73A056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7ED1E8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B654153" w14:textId="77777777">
        <w:tc>
          <w:tcPr>
            <w:tcW w:w="718" w:type="dxa"/>
            <w:vMerge/>
            <w:vAlign w:val="center"/>
          </w:tcPr>
          <w:p w14:paraId="5E3CF3EF" w14:textId="77777777" w:rsidR="002F27F7" w:rsidRDefault="002F27F7"/>
        </w:tc>
        <w:tc>
          <w:tcPr>
            <w:tcW w:w="848" w:type="dxa"/>
            <w:vAlign w:val="center"/>
          </w:tcPr>
          <w:p w14:paraId="63670F7C" w14:textId="77777777" w:rsidR="002F27F7" w:rsidRDefault="00E3715C">
            <w:r>
              <w:t>3031</w:t>
            </w:r>
          </w:p>
        </w:tc>
        <w:tc>
          <w:tcPr>
            <w:tcW w:w="735" w:type="dxa"/>
            <w:gridSpan w:val="2"/>
            <w:vAlign w:val="center"/>
          </w:tcPr>
          <w:p w14:paraId="03C9E4F6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73616DD5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7BBF749E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7AE9D57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7B04BF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15F330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C3637F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70EBC9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3F8A23A" w14:textId="77777777">
        <w:tc>
          <w:tcPr>
            <w:tcW w:w="718" w:type="dxa"/>
            <w:vMerge/>
            <w:vAlign w:val="center"/>
          </w:tcPr>
          <w:p w14:paraId="1687D28A" w14:textId="77777777" w:rsidR="002F27F7" w:rsidRDefault="002F27F7"/>
        </w:tc>
        <w:tc>
          <w:tcPr>
            <w:tcW w:w="848" w:type="dxa"/>
            <w:vAlign w:val="center"/>
          </w:tcPr>
          <w:p w14:paraId="73A4B340" w14:textId="77777777" w:rsidR="002F27F7" w:rsidRDefault="00E3715C">
            <w:r>
              <w:t>3032</w:t>
            </w:r>
          </w:p>
        </w:tc>
        <w:tc>
          <w:tcPr>
            <w:tcW w:w="735" w:type="dxa"/>
            <w:gridSpan w:val="2"/>
            <w:vAlign w:val="center"/>
          </w:tcPr>
          <w:p w14:paraId="107D8428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3A43A735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50726A54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5065FCB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39C0CE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4A71A3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9A64B6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BA8C0C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6CF88B3" w14:textId="77777777">
        <w:tc>
          <w:tcPr>
            <w:tcW w:w="718" w:type="dxa"/>
            <w:vMerge/>
            <w:vAlign w:val="center"/>
          </w:tcPr>
          <w:p w14:paraId="247488A7" w14:textId="77777777" w:rsidR="002F27F7" w:rsidRDefault="002F27F7"/>
        </w:tc>
        <w:tc>
          <w:tcPr>
            <w:tcW w:w="848" w:type="dxa"/>
            <w:vAlign w:val="center"/>
          </w:tcPr>
          <w:p w14:paraId="25AB32A1" w14:textId="77777777" w:rsidR="002F27F7" w:rsidRDefault="00E3715C">
            <w:r>
              <w:t>3033</w:t>
            </w:r>
          </w:p>
        </w:tc>
        <w:tc>
          <w:tcPr>
            <w:tcW w:w="735" w:type="dxa"/>
            <w:gridSpan w:val="2"/>
            <w:vAlign w:val="center"/>
          </w:tcPr>
          <w:p w14:paraId="33C21AAA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3885ACDF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7B45BAEE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3D21271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BE53CC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4586FB5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2FC26A6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079416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9C388CD" w14:textId="77777777">
        <w:tc>
          <w:tcPr>
            <w:tcW w:w="718" w:type="dxa"/>
            <w:vMerge/>
            <w:vAlign w:val="center"/>
          </w:tcPr>
          <w:p w14:paraId="72BC2B44" w14:textId="77777777" w:rsidR="002F27F7" w:rsidRDefault="002F27F7"/>
        </w:tc>
        <w:tc>
          <w:tcPr>
            <w:tcW w:w="848" w:type="dxa"/>
            <w:vAlign w:val="center"/>
          </w:tcPr>
          <w:p w14:paraId="37D4D3A7" w14:textId="77777777" w:rsidR="002F27F7" w:rsidRDefault="00E3715C">
            <w:r>
              <w:t>3034</w:t>
            </w:r>
          </w:p>
        </w:tc>
        <w:tc>
          <w:tcPr>
            <w:tcW w:w="735" w:type="dxa"/>
            <w:gridSpan w:val="2"/>
            <w:vAlign w:val="center"/>
          </w:tcPr>
          <w:p w14:paraId="7AC8828F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7945A06E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7F289F28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546EC3D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85B976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CCCEA4B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C4513D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116FBB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B59E628" w14:textId="77777777">
        <w:tc>
          <w:tcPr>
            <w:tcW w:w="718" w:type="dxa"/>
            <w:vMerge/>
            <w:vAlign w:val="center"/>
          </w:tcPr>
          <w:p w14:paraId="1D63FAD7" w14:textId="77777777" w:rsidR="002F27F7" w:rsidRDefault="002F27F7"/>
        </w:tc>
        <w:tc>
          <w:tcPr>
            <w:tcW w:w="848" w:type="dxa"/>
            <w:vAlign w:val="center"/>
          </w:tcPr>
          <w:p w14:paraId="1F9ABFD5" w14:textId="77777777" w:rsidR="002F27F7" w:rsidRDefault="00E3715C">
            <w:r>
              <w:t>3035</w:t>
            </w:r>
          </w:p>
        </w:tc>
        <w:tc>
          <w:tcPr>
            <w:tcW w:w="735" w:type="dxa"/>
            <w:gridSpan w:val="2"/>
            <w:vAlign w:val="center"/>
          </w:tcPr>
          <w:p w14:paraId="0EBE0AED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2BB5D095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790FBD97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6BE9456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F18BB3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2D30061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3C2432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E973F0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F4F0E6C" w14:textId="77777777">
        <w:tc>
          <w:tcPr>
            <w:tcW w:w="718" w:type="dxa"/>
            <w:vMerge/>
            <w:vAlign w:val="center"/>
          </w:tcPr>
          <w:p w14:paraId="32DF549D" w14:textId="77777777" w:rsidR="002F27F7" w:rsidRDefault="002F27F7"/>
        </w:tc>
        <w:tc>
          <w:tcPr>
            <w:tcW w:w="848" w:type="dxa"/>
            <w:vAlign w:val="center"/>
          </w:tcPr>
          <w:p w14:paraId="3CBDDAD6" w14:textId="77777777" w:rsidR="002F27F7" w:rsidRDefault="00E3715C">
            <w:r>
              <w:t>3040</w:t>
            </w:r>
          </w:p>
        </w:tc>
        <w:tc>
          <w:tcPr>
            <w:tcW w:w="735" w:type="dxa"/>
            <w:gridSpan w:val="2"/>
            <w:vAlign w:val="center"/>
          </w:tcPr>
          <w:p w14:paraId="5A810860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232B3367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4B5FB8CE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2418E2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7F652E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FD7CD6C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4F0901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BD46C6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204FC98" w14:textId="77777777">
        <w:tc>
          <w:tcPr>
            <w:tcW w:w="718" w:type="dxa"/>
            <w:vMerge/>
            <w:vAlign w:val="center"/>
          </w:tcPr>
          <w:p w14:paraId="06E913C3" w14:textId="77777777" w:rsidR="002F27F7" w:rsidRDefault="002F27F7"/>
        </w:tc>
        <w:tc>
          <w:tcPr>
            <w:tcW w:w="848" w:type="dxa"/>
            <w:vAlign w:val="center"/>
          </w:tcPr>
          <w:p w14:paraId="36A7E11A" w14:textId="77777777" w:rsidR="002F27F7" w:rsidRDefault="00E3715C">
            <w:r>
              <w:t>3041</w:t>
            </w:r>
          </w:p>
        </w:tc>
        <w:tc>
          <w:tcPr>
            <w:tcW w:w="735" w:type="dxa"/>
            <w:gridSpan w:val="2"/>
            <w:vAlign w:val="center"/>
          </w:tcPr>
          <w:p w14:paraId="6173844D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27A7605B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B28497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39836B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17829C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9E79794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4AECBF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0D40D0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2410F3C" w14:textId="77777777">
        <w:tc>
          <w:tcPr>
            <w:tcW w:w="718" w:type="dxa"/>
            <w:vMerge/>
            <w:vAlign w:val="center"/>
          </w:tcPr>
          <w:p w14:paraId="245B2365" w14:textId="77777777" w:rsidR="002F27F7" w:rsidRDefault="002F27F7"/>
        </w:tc>
        <w:tc>
          <w:tcPr>
            <w:tcW w:w="848" w:type="dxa"/>
            <w:vAlign w:val="center"/>
          </w:tcPr>
          <w:p w14:paraId="57699ACE" w14:textId="77777777" w:rsidR="002F27F7" w:rsidRDefault="00E3715C">
            <w:r>
              <w:t>3042</w:t>
            </w:r>
          </w:p>
        </w:tc>
        <w:tc>
          <w:tcPr>
            <w:tcW w:w="735" w:type="dxa"/>
            <w:gridSpan w:val="2"/>
            <w:vAlign w:val="center"/>
          </w:tcPr>
          <w:p w14:paraId="0964A4C2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75116ABC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8389A58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6E85F91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4B28A8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079317C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46C571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B55B65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99F0A16" w14:textId="77777777">
        <w:tc>
          <w:tcPr>
            <w:tcW w:w="718" w:type="dxa"/>
            <w:vMerge/>
            <w:vAlign w:val="center"/>
          </w:tcPr>
          <w:p w14:paraId="34F22C5E" w14:textId="77777777" w:rsidR="002F27F7" w:rsidRDefault="002F27F7"/>
        </w:tc>
        <w:tc>
          <w:tcPr>
            <w:tcW w:w="848" w:type="dxa"/>
            <w:vAlign w:val="center"/>
          </w:tcPr>
          <w:p w14:paraId="499CD522" w14:textId="77777777" w:rsidR="002F27F7" w:rsidRDefault="00E3715C">
            <w:r>
              <w:t>3043</w:t>
            </w:r>
          </w:p>
        </w:tc>
        <w:tc>
          <w:tcPr>
            <w:tcW w:w="735" w:type="dxa"/>
            <w:gridSpan w:val="2"/>
            <w:vAlign w:val="center"/>
          </w:tcPr>
          <w:p w14:paraId="20A96207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1D2276D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4E36F1B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CE32BB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21083C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E9BB4D7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675969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81FDE4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690CF09" w14:textId="77777777">
        <w:tc>
          <w:tcPr>
            <w:tcW w:w="718" w:type="dxa"/>
            <w:vMerge/>
            <w:vAlign w:val="center"/>
          </w:tcPr>
          <w:p w14:paraId="35529BA0" w14:textId="77777777" w:rsidR="002F27F7" w:rsidRDefault="002F27F7"/>
        </w:tc>
        <w:tc>
          <w:tcPr>
            <w:tcW w:w="848" w:type="dxa"/>
            <w:vAlign w:val="center"/>
          </w:tcPr>
          <w:p w14:paraId="3D29145A" w14:textId="77777777" w:rsidR="002F27F7" w:rsidRDefault="00E3715C">
            <w:r>
              <w:t>3050</w:t>
            </w:r>
          </w:p>
        </w:tc>
        <w:tc>
          <w:tcPr>
            <w:tcW w:w="735" w:type="dxa"/>
            <w:gridSpan w:val="2"/>
            <w:vAlign w:val="center"/>
          </w:tcPr>
          <w:p w14:paraId="6BFEA89E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2397B321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DBFCB0A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1DCEE2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3A894B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55D64A7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AEB3B6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D52A50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98AF901" w14:textId="77777777">
        <w:tc>
          <w:tcPr>
            <w:tcW w:w="718" w:type="dxa"/>
            <w:vMerge/>
            <w:vAlign w:val="center"/>
          </w:tcPr>
          <w:p w14:paraId="0C63648A" w14:textId="77777777" w:rsidR="002F27F7" w:rsidRDefault="002F27F7"/>
        </w:tc>
        <w:tc>
          <w:tcPr>
            <w:tcW w:w="848" w:type="dxa"/>
            <w:vAlign w:val="center"/>
          </w:tcPr>
          <w:p w14:paraId="5C14B48F" w14:textId="77777777" w:rsidR="002F27F7" w:rsidRDefault="00E3715C">
            <w:r>
              <w:t>3051</w:t>
            </w:r>
          </w:p>
        </w:tc>
        <w:tc>
          <w:tcPr>
            <w:tcW w:w="735" w:type="dxa"/>
            <w:gridSpan w:val="2"/>
            <w:vAlign w:val="center"/>
          </w:tcPr>
          <w:p w14:paraId="215FB528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6FB585E3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1DE44C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6702900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85CBD7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8DDD61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16B62B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FB5B91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AFD317F" w14:textId="77777777">
        <w:tc>
          <w:tcPr>
            <w:tcW w:w="718" w:type="dxa"/>
            <w:vMerge/>
            <w:vAlign w:val="center"/>
          </w:tcPr>
          <w:p w14:paraId="737F898B" w14:textId="77777777" w:rsidR="002F27F7" w:rsidRDefault="002F27F7"/>
        </w:tc>
        <w:tc>
          <w:tcPr>
            <w:tcW w:w="848" w:type="dxa"/>
            <w:vAlign w:val="center"/>
          </w:tcPr>
          <w:p w14:paraId="7ECC8A7C" w14:textId="77777777" w:rsidR="002F27F7" w:rsidRDefault="00E3715C">
            <w:r>
              <w:t>3052</w:t>
            </w:r>
          </w:p>
        </w:tc>
        <w:tc>
          <w:tcPr>
            <w:tcW w:w="735" w:type="dxa"/>
            <w:gridSpan w:val="2"/>
            <w:vAlign w:val="center"/>
          </w:tcPr>
          <w:p w14:paraId="07E9B3F5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2BA969B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D485AC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BD070D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684F5E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5DAF2BE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B9F299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40BFD3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60E679E" w14:textId="77777777">
        <w:tc>
          <w:tcPr>
            <w:tcW w:w="718" w:type="dxa"/>
            <w:vMerge/>
            <w:vAlign w:val="center"/>
          </w:tcPr>
          <w:p w14:paraId="4E608FCE" w14:textId="77777777" w:rsidR="002F27F7" w:rsidRDefault="002F27F7"/>
        </w:tc>
        <w:tc>
          <w:tcPr>
            <w:tcW w:w="848" w:type="dxa"/>
            <w:vAlign w:val="center"/>
          </w:tcPr>
          <w:p w14:paraId="6979B44A" w14:textId="77777777" w:rsidR="002F27F7" w:rsidRDefault="00E3715C">
            <w:r>
              <w:t>3053</w:t>
            </w:r>
          </w:p>
        </w:tc>
        <w:tc>
          <w:tcPr>
            <w:tcW w:w="735" w:type="dxa"/>
            <w:gridSpan w:val="2"/>
            <w:vAlign w:val="center"/>
          </w:tcPr>
          <w:p w14:paraId="7D066EA5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ACFA221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A8BC54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F1CD17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F9BDE4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9AB17CC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3BCA40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6EDA63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CC43B5" w14:textId="77777777">
        <w:tc>
          <w:tcPr>
            <w:tcW w:w="718" w:type="dxa"/>
            <w:vMerge/>
            <w:vAlign w:val="center"/>
          </w:tcPr>
          <w:p w14:paraId="51A9F7DB" w14:textId="77777777" w:rsidR="002F27F7" w:rsidRDefault="002F27F7"/>
        </w:tc>
        <w:tc>
          <w:tcPr>
            <w:tcW w:w="848" w:type="dxa"/>
            <w:vAlign w:val="center"/>
          </w:tcPr>
          <w:p w14:paraId="00967623" w14:textId="77777777" w:rsidR="002F27F7" w:rsidRDefault="00E3715C">
            <w:r>
              <w:t>3054</w:t>
            </w:r>
          </w:p>
        </w:tc>
        <w:tc>
          <w:tcPr>
            <w:tcW w:w="735" w:type="dxa"/>
            <w:gridSpan w:val="2"/>
            <w:vAlign w:val="center"/>
          </w:tcPr>
          <w:p w14:paraId="273ECD92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2F611E0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BC8C1A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FBAD99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E3B0A0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9FD0FB5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C503FB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DA9025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5CBACC7" w14:textId="77777777">
        <w:tc>
          <w:tcPr>
            <w:tcW w:w="718" w:type="dxa"/>
            <w:vMerge/>
            <w:vAlign w:val="center"/>
          </w:tcPr>
          <w:p w14:paraId="224E711D" w14:textId="77777777" w:rsidR="002F27F7" w:rsidRDefault="002F27F7"/>
        </w:tc>
        <w:tc>
          <w:tcPr>
            <w:tcW w:w="848" w:type="dxa"/>
            <w:vAlign w:val="center"/>
          </w:tcPr>
          <w:p w14:paraId="365630C4" w14:textId="77777777" w:rsidR="002F27F7" w:rsidRDefault="00E3715C">
            <w:r>
              <w:t>3055</w:t>
            </w:r>
          </w:p>
        </w:tc>
        <w:tc>
          <w:tcPr>
            <w:tcW w:w="735" w:type="dxa"/>
            <w:gridSpan w:val="2"/>
            <w:vAlign w:val="center"/>
          </w:tcPr>
          <w:p w14:paraId="239990C4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55538692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05E60F1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FB99F1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F1A2A2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9CEE8E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1C92F7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E2E003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BBD356F" w14:textId="77777777">
        <w:tc>
          <w:tcPr>
            <w:tcW w:w="718" w:type="dxa"/>
            <w:vMerge/>
            <w:vAlign w:val="center"/>
          </w:tcPr>
          <w:p w14:paraId="61B023DC" w14:textId="77777777" w:rsidR="002F27F7" w:rsidRDefault="002F27F7"/>
        </w:tc>
        <w:tc>
          <w:tcPr>
            <w:tcW w:w="848" w:type="dxa"/>
            <w:vAlign w:val="center"/>
          </w:tcPr>
          <w:p w14:paraId="3D5C9965" w14:textId="77777777" w:rsidR="002F27F7" w:rsidRDefault="00E3715C">
            <w:r>
              <w:t>3056</w:t>
            </w:r>
          </w:p>
        </w:tc>
        <w:tc>
          <w:tcPr>
            <w:tcW w:w="735" w:type="dxa"/>
            <w:gridSpan w:val="2"/>
            <w:vAlign w:val="center"/>
          </w:tcPr>
          <w:p w14:paraId="247595CE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4E00B8B5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CBACC6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5412ED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0ADCAC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6487595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4D3875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1FB962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47B5C18" w14:textId="77777777">
        <w:tc>
          <w:tcPr>
            <w:tcW w:w="718" w:type="dxa"/>
            <w:vMerge/>
            <w:vAlign w:val="center"/>
          </w:tcPr>
          <w:p w14:paraId="74B7AB2D" w14:textId="77777777" w:rsidR="002F27F7" w:rsidRDefault="002F27F7"/>
        </w:tc>
        <w:tc>
          <w:tcPr>
            <w:tcW w:w="848" w:type="dxa"/>
            <w:vAlign w:val="center"/>
          </w:tcPr>
          <w:p w14:paraId="452EE4F8" w14:textId="77777777" w:rsidR="002F27F7" w:rsidRDefault="00E3715C">
            <w:r>
              <w:t>3057</w:t>
            </w:r>
          </w:p>
        </w:tc>
        <w:tc>
          <w:tcPr>
            <w:tcW w:w="735" w:type="dxa"/>
            <w:gridSpan w:val="2"/>
            <w:vAlign w:val="center"/>
          </w:tcPr>
          <w:p w14:paraId="3312CF3E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3A54C7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7748F3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DA6D3D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4190AE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FC37A0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92C8CD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D25214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D50D3C" w14:textId="77777777">
        <w:tc>
          <w:tcPr>
            <w:tcW w:w="718" w:type="dxa"/>
            <w:vMerge/>
            <w:vAlign w:val="center"/>
          </w:tcPr>
          <w:p w14:paraId="7B88C561" w14:textId="77777777" w:rsidR="002F27F7" w:rsidRDefault="002F27F7"/>
        </w:tc>
        <w:tc>
          <w:tcPr>
            <w:tcW w:w="848" w:type="dxa"/>
            <w:vAlign w:val="center"/>
          </w:tcPr>
          <w:p w14:paraId="49091113" w14:textId="77777777" w:rsidR="002F27F7" w:rsidRDefault="00E3715C">
            <w:r>
              <w:t>3058</w:t>
            </w:r>
          </w:p>
        </w:tc>
        <w:tc>
          <w:tcPr>
            <w:tcW w:w="735" w:type="dxa"/>
            <w:gridSpan w:val="2"/>
            <w:vAlign w:val="center"/>
          </w:tcPr>
          <w:p w14:paraId="7BE0E309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D72C80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76FB26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31B930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3E522B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8712A15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868478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38D3FC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173926E" w14:textId="77777777">
        <w:tc>
          <w:tcPr>
            <w:tcW w:w="718" w:type="dxa"/>
            <w:vMerge/>
            <w:vAlign w:val="center"/>
          </w:tcPr>
          <w:p w14:paraId="2469A35F" w14:textId="77777777" w:rsidR="002F27F7" w:rsidRDefault="002F27F7"/>
        </w:tc>
        <w:tc>
          <w:tcPr>
            <w:tcW w:w="848" w:type="dxa"/>
            <w:vAlign w:val="center"/>
          </w:tcPr>
          <w:p w14:paraId="03AD2E8F" w14:textId="77777777" w:rsidR="002F27F7" w:rsidRDefault="00E3715C">
            <w:r>
              <w:t>3059</w:t>
            </w:r>
          </w:p>
        </w:tc>
        <w:tc>
          <w:tcPr>
            <w:tcW w:w="735" w:type="dxa"/>
            <w:gridSpan w:val="2"/>
            <w:vAlign w:val="center"/>
          </w:tcPr>
          <w:p w14:paraId="25DFDC86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181BB97A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AA74B0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EF5E68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A993EC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40A36A1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6DE8C4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2B7D50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F59FBEC" w14:textId="77777777">
        <w:tc>
          <w:tcPr>
            <w:tcW w:w="718" w:type="dxa"/>
            <w:vMerge/>
            <w:vAlign w:val="center"/>
          </w:tcPr>
          <w:p w14:paraId="39C56499" w14:textId="77777777" w:rsidR="002F27F7" w:rsidRDefault="002F27F7"/>
        </w:tc>
        <w:tc>
          <w:tcPr>
            <w:tcW w:w="848" w:type="dxa"/>
            <w:vAlign w:val="center"/>
          </w:tcPr>
          <w:p w14:paraId="64B104DE" w14:textId="77777777" w:rsidR="002F27F7" w:rsidRDefault="00E3715C">
            <w:r>
              <w:t>3061</w:t>
            </w:r>
          </w:p>
        </w:tc>
        <w:tc>
          <w:tcPr>
            <w:tcW w:w="735" w:type="dxa"/>
            <w:gridSpan w:val="2"/>
            <w:vAlign w:val="center"/>
          </w:tcPr>
          <w:p w14:paraId="761496D5" w14:textId="77777777" w:rsidR="002F27F7" w:rsidRDefault="00E3715C">
            <w:r>
              <w:t>5.87</w:t>
            </w:r>
          </w:p>
        </w:tc>
        <w:tc>
          <w:tcPr>
            <w:tcW w:w="962" w:type="dxa"/>
            <w:vAlign w:val="center"/>
          </w:tcPr>
          <w:p w14:paraId="0EEB4F96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7458D7AD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F56EBC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4A0FD4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F22470A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10C433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E7A92A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88F0446" w14:textId="77777777">
        <w:tc>
          <w:tcPr>
            <w:tcW w:w="718" w:type="dxa"/>
            <w:vMerge/>
            <w:vAlign w:val="center"/>
          </w:tcPr>
          <w:p w14:paraId="2A2256FD" w14:textId="77777777" w:rsidR="002F27F7" w:rsidRDefault="002F27F7"/>
        </w:tc>
        <w:tc>
          <w:tcPr>
            <w:tcW w:w="848" w:type="dxa"/>
            <w:vAlign w:val="center"/>
          </w:tcPr>
          <w:p w14:paraId="027001FA" w14:textId="77777777" w:rsidR="002F27F7" w:rsidRDefault="00E3715C">
            <w:r>
              <w:t>3062</w:t>
            </w:r>
          </w:p>
        </w:tc>
        <w:tc>
          <w:tcPr>
            <w:tcW w:w="735" w:type="dxa"/>
            <w:gridSpan w:val="2"/>
            <w:vAlign w:val="center"/>
          </w:tcPr>
          <w:p w14:paraId="1E089409" w14:textId="77777777" w:rsidR="002F27F7" w:rsidRDefault="00E3715C">
            <w:r>
              <w:t>5.87</w:t>
            </w:r>
          </w:p>
        </w:tc>
        <w:tc>
          <w:tcPr>
            <w:tcW w:w="962" w:type="dxa"/>
            <w:vAlign w:val="center"/>
          </w:tcPr>
          <w:p w14:paraId="4A23EA4C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EE04BF6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5DCEFAD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87A58E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8B1A2B6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1BBDF3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F6ECBD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096FE90" w14:textId="77777777">
        <w:tc>
          <w:tcPr>
            <w:tcW w:w="718" w:type="dxa"/>
            <w:vMerge/>
            <w:vAlign w:val="center"/>
          </w:tcPr>
          <w:p w14:paraId="71A3ACFF" w14:textId="77777777" w:rsidR="002F27F7" w:rsidRDefault="002F27F7"/>
        </w:tc>
        <w:tc>
          <w:tcPr>
            <w:tcW w:w="848" w:type="dxa"/>
            <w:vAlign w:val="center"/>
          </w:tcPr>
          <w:p w14:paraId="2F309BFD" w14:textId="77777777" w:rsidR="002F27F7" w:rsidRDefault="00E3715C">
            <w:r>
              <w:t>3063</w:t>
            </w:r>
          </w:p>
        </w:tc>
        <w:tc>
          <w:tcPr>
            <w:tcW w:w="735" w:type="dxa"/>
            <w:gridSpan w:val="2"/>
            <w:vAlign w:val="center"/>
          </w:tcPr>
          <w:p w14:paraId="76DCFB5E" w14:textId="77777777" w:rsidR="002F27F7" w:rsidRDefault="00E3715C">
            <w:r>
              <w:t>5.87</w:t>
            </w:r>
          </w:p>
        </w:tc>
        <w:tc>
          <w:tcPr>
            <w:tcW w:w="962" w:type="dxa"/>
            <w:vAlign w:val="center"/>
          </w:tcPr>
          <w:p w14:paraId="16A449C6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37AEF7E3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4E6899D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DE2361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A42665B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05D5B8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88DBCF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64BE00B" w14:textId="77777777">
        <w:tc>
          <w:tcPr>
            <w:tcW w:w="718" w:type="dxa"/>
            <w:vMerge/>
            <w:vAlign w:val="center"/>
          </w:tcPr>
          <w:p w14:paraId="7BB0A1F1" w14:textId="77777777" w:rsidR="002F27F7" w:rsidRDefault="002F27F7"/>
        </w:tc>
        <w:tc>
          <w:tcPr>
            <w:tcW w:w="848" w:type="dxa"/>
            <w:vAlign w:val="center"/>
          </w:tcPr>
          <w:p w14:paraId="42418D44" w14:textId="77777777" w:rsidR="002F27F7" w:rsidRDefault="00E3715C">
            <w:r>
              <w:t>3064</w:t>
            </w:r>
          </w:p>
        </w:tc>
        <w:tc>
          <w:tcPr>
            <w:tcW w:w="735" w:type="dxa"/>
            <w:gridSpan w:val="2"/>
            <w:vAlign w:val="center"/>
          </w:tcPr>
          <w:p w14:paraId="67D54723" w14:textId="77777777" w:rsidR="002F27F7" w:rsidRDefault="00E3715C">
            <w:r>
              <w:t>5.87</w:t>
            </w:r>
          </w:p>
        </w:tc>
        <w:tc>
          <w:tcPr>
            <w:tcW w:w="962" w:type="dxa"/>
            <w:vAlign w:val="center"/>
          </w:tcPr>
          <w:p w14:paraId="7C16F6F5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80D0EC4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47FC2F1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0A8A1C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0528616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08EEE87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057E07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B95E51C" w14:textId="77777777">
        <w:tc>
          <w:tcPr>
            <w:tcW w:w="718" w:type="dxa"/>
            <w:vMerge w:val="restart"/>
            <w:vAlign w:val="center"/>
          </w:tcPr>
          <w:p w14:paraId="37DEEE86" w14:textId="77777777" w:rsidR="002F27F7" w:rsidRDefault="00E3715C">
            <w:r>
              <w:t>4</w:t>
            </w:r>
          </w:p>
        </w:tc>
        <w:tc>
          <w:tcPr>
            <w:tcW w:w="848" w:type="dxa"/>
            <w:vMerge w:val="restart"/>
            <w:vAlign w:val="center"/>
          </w:tcPr>
          <w:p w14:paraId="7E714D10" w14:textId="77777777" w:rsidR="002F27F7" w:rsidRDefault="00E3715C">
            <w:r>
              <w:t>4012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BA65C77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1836329A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723FEA9A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1917F9AD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47D232B2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5EFB020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744B72F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2344DB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AF93E5D" w14:textId="77777777">
        <w:tc>
          <w:tcPr>
            <w:tcW w:w="718" w:type="dxa"/>
            <w:vMerge/>
            <w:vAlign w:val="center"/>
          </w:tcPr>
          <w:p w14:paraId="10831A2C" w14:textId="77777777" w:rsidR="002F27F7" w:rsidRDefault="002F27F7"/>
        </w:tc>
        <w:tc>
          <w:tcPr>
            <w:tcW w:w="848" w:type="dxa"/>
            <w:vMerge/>
            <w:vAlign w:val="center"/>
          </w:tcPr>
          <w:p w14:paraId="108FC9E7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7415411" w14:textId="77777777" w:rsidR="002F27F7" w:rsidRDefault="002F27F7"/>
        </w:tc>
        <w:tc>
          <w:tcPr>
            <w:tcW w:w="962" w:type="dxa"/>
            <w:vAlign w:val="center"/>
          </w:tcPr>
          <w:p w14:paraId="20431660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48BE20A4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40F6FD2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E5ACF9B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CDB529C" w14:textId="77777777" w:rsidR="002F27F7" w:rsidRDefault="002F27F7"/>
        </w:tc>
        <w:tc>
          <w:tcPr>
            <w:tcW w:w="1358" w:type="dxa"/>
            <w:vMerge/>
            <w:vAlign w:val="center"/>
          </w:tcPr>
          <w:p w14:paraId="64FD1AB0" w14:textId="77777777" w:rsidR="002F27F7" w:rsidRDefault="002F27F7"/>
        </w:tc>
        <w:tc>
          <w:tcPr>
            <w:tcW w:w="1086" w:type="dxa"/>
            <w:vMerge/>
            <w:vAlign w:val="center"/>
          </w:tcPr>
          <w:p w14:paraId="5CF5C0FB" w14:textId="77777777" w:rsidR="002F27F7" w:rsidRDefault="002F27F7"/>
        </w:tc>
      </w:tr>
      <w:tr w:rsidR="002F27F7" w14:paraId="3268E434" w14:textId="77777777">
        <w:tc>
          <w:tcPr>
            <w:tcW w:w="718" w:type="dxa"/>
            <w:vMerge/>
            <w:vAlign w:val="center"/>
          </w:tcPr>
          <w:p w14:paraId="26DA662E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238EB7DF" w14:textId="77777777" w:rsidR="002F27F7" w:rsidRDefault="00E3715C">
            <w:r>
              <w:t>4013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530B297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284016C2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3DB5EA64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6EDD6F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D5CBD5C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9D96763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4600945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35080C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E3FFE3C" w14:textId="77777777">
        <w:tc>
          <w:tcPr>
            <w:tcW w:w="718" w:type="dxa"/>
            <w:vMerge/>
            <w:vAlign w:val="center"/>
          </w:tcPr>
          <w:p w14:paraId="7D07622C" w14:textId="77777777" w:rsidR="002F27F7" w:rsidRDefault="002F27F7"/>
        </w:tc>
        <w:tc>
          <w:tcPr>
            <w:tcW w:w="848" w:type="dxa"/>
            <w:vMerge/>
            <w:vAlign w:val="center"/>
          </w:tcPr>
          <w:p w14:paraId="1F4E3689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168EE5B0" w14:textId="77777777" w:rsidR="002F27F7" w:rsidRDefault="002F27F7"/>
        </w:tc>
        <w:tc>
          <w:tcPr>
            <w:tcW w:w="962" w:type="dxa"/>
            <w:vAlign w:val="center"/>
          </w:tcPr>
          <w:p w14:paraId="030E4218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550A4C30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0719B37F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007C264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44B93318" w14:textId="77777777" w:rsidR="002F27F7" w:rsidRDefault="002F27F7"/>
        </w:tc>
        <w:tc>
          <w:tcPr>
            <w:tcW w:w="1358" w:type="dxa"/>
            <w:vMerge/>
            <w:vAlign w:val="center"/>
          </w:tcPr>
          <w:p w14:paraId="0FEA057A" w14:textId="77777777" w:rsidR="002F27F7" w:rsidRDefault="002F27F7"/>
        </w:tc>
        <w:tc>
          <w:tcPr>
            <w:tcW w:w="1086" w:type="dxa"/>
            <w:vMerge/>
            <w:vAlign w:val="center"/>
          </w:tcPr>
          <w:p w14:paraId="1FE0CDB3" w14:textId="77777777" w:rsidR="002F27F7" w:rsidRDefault="002F27F7"/>
        </w:tc>
      </w:tr>
      <w:tr w:rsidR="002F27F7" w14:paraId="3500EDCE" w14:textId="77777777">
        <w:tc>
          <w:tcPr>
            <w:tcW w:w="718" w:type="dxa"/>
            <w:vMerge/>
            <w:vAlign w:val="center"/>
          </w:tcPr>
          <w:p w14:paraId="4808EBBC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19485E05" w14:textId="77777777" w:rsidR="002F27F7" w:rsidRDefault="00E3715C">
            <w:r>
              <w:t>4014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84BADAD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5A5280BD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2A21CA06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D50093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27E764C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88D0A11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5C7FA75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3E00A8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A4D1971" w14:textId="77777777">
        <w:tc>
          <w:tcPr>
            <w:tcW w:w="718" w:type="dxa"/>
            <w:vMerge/>
            <w:vAlign w:val="center"/>
          </w:tcPr>
          <w:p w14:paraId="7FAFCEF9" w14:textId="77777777" w:rsidR="002F27F7" w:rsidRDefault="002F27F7"/>
        </w:tc>
        <w:tc>
          <w:tcPr>
            <w:tcW w:w="848" w:type="dxa"/>
            <w:vMerge/>
            <w:vAlign w:val="center"/>
          </w:tcPr>
          <w:p w14:paraId="16A4302E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33D902CB" w14:textId="77777777" w:rsidR="002F27F7" w:rsidRDefault="002F27F7"/>
        </w:tc>
        <w:tc>
          <w:tcPr>
            <w:tcW w:w="962" w:type="dxa"/>
            <w:vAlign w:val="center"/>
          </w:tcPr>
          <w:p w14:paraId="274CF46C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4E49A26F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79E955EF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792BB52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328F841" w14:textId="77777777" w:rsidR="002F27F7" w:rsidRDefault="002F27F7"/>
        </w:tc>
        <w:tc>
          <w:tcPr>
            <w:tcW w:w="1358" w:type="dxa"/>
            <w:vMerge/>
            <w:vAlign w:val="center"/>
          </w:tcPr>
          <w:p w14:paraId="75C8A9AE" w14:textId="77777777" w:rsidR="002F27F7" w:rsidRDefault="002F27F7"/>
        </w:tc>
        <w:tc>
          <w:tcPr>
            <w:tcW w:w="1086" w:type="dxa"/>
            <w:vMerge/>
            <w:vAlign w:val="center"/>
          </w:tcPr>
          <w:p w14:paraId="2E2270C6" w14:textId="77777777" w:rsidR="002F27F7" w:rsidRDefault="002F27F7"/>
        </w:tc>
      </w:tr>
      <w:tr w:rsidR="002F27F7" w14:paraId="3E03595A" w14:textId="77777777">
        <w:tc>
          <w:tcPr>
            <w:tcW w:w="718" w:type="dxa"/>
            <w:vMerge/>
            <w:vAlign w:val="center"/>
          </w:tcPr>
          <w:p w14:paraId="7AD6091F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0028DAE2" w14:textId="77777777" w:rsidR="002F27F7" w:rsidRDefault="00E3715C">
            <w:r>
              <w:t>4015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A61C3E1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53A455EC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62811606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0D36D57A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BA84F03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2EBE794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F1FE92A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640C64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FB1C65A" w14:textId="77777777">
        <w:tc>
          <w:tcPr>
            <w:tcW w:w="718" w:type="dxa"/>
            <w:vMerge/>
            <w:vAlign w:val="center"/>
          </w:tcPr>
          <w:p w14:paraId="21879715" w14:textId="77777777" w:rsidR="002F27F7" w:rsidRDefault="002F27F7"/>
        </w:tc>
        <w:tc>
          <w:tcPr>
            <w:tcW w:w="848" w:type="dxa"/>
            <w:vMerge/>
            <w:vAlign w:val="center"/>
          </w:tcPr>
          <w:p w14:paraId="69BBBBBF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621E744A" w14:textId="77777777" w:rsidR="002F27F7" w:rsidRDefault="002F27F7"/>
        </w:tc>
        <w:tc>
          <w:tcPr>
            <w:tcW w:w="962" w:type="dxa"/>
            <w:vAlign w:val="center"/>
          </w:tcPr>
          <w:p w14:paraId="456015EC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235CCD0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34FF056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67E2E75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1C91EA4" w14:textId="77777777" w:rsidR="002F27F7" w:rsidRDefault="002F27F7"/>
        </w:tc>
        <w:tc>
          <w:tcPr>
            <w:tcW w:w="1358" w:type="dxa"/>
            <w:vMerge/>
            <w:vAlign w:val="center"/>
          </w:tcPr>
          <w:p w14:paraId="3BA92EC7" w14:textId="77777777" w:rsidR="002F27F7" w:rsidRDefault="002F27F7"/>
        </w:tc>
        <w:tc>
          <w:tcPr>
            <w:tcW w:w="1086" w:type="dxa"/>
            <w:vMerge/>
            <w:vAlign w:val="center"/>
          </w:tcPr>
          <w:p w14:paraId="647460C8" w14:textId="77777777" w:rsidR="002F27F7" w:rsidRDefault="002F27F7"/>
        </w:tc>
      </w:tr>
      <w:tr w:rsidR="002F27F7" w14:paraId="129B0E14" w14:textId="77777777">
        <w:tc>
          <w:tcPr>
            <w:tcW w:w="718" w:type="dxa"/>
            <w:vMerge/>
            <w:vAlign w:val="center"/>
          </w:tcPr>
          <w:p w14:paraId="4213418A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77C6129C" w14:textId="77777777" w:rsidR="002F27F7" w:rsidRDefault="00E3715C">
            <w:r>
              <w:t>4016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4C4F5D1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1317123E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77239AA7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2BF0F979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569F53B9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95BC5F6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0C63B79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FE440E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96B9905" w14:textId="77777777">
        <w:tc>
          <w:tcPr>
            <w:tcW w:w="718" w:type="dxa"/>
            <w:vMerge/>
            <w:vAlign w:val="center"/>
          </w:tcPr>
          <w:p w14:paraId="6177CA2A" w14:textId="77777777" w:rsidR="002F27F7" w:rsidRDefault="002F27F7"/>
        </w:tc>
        <w:tc>
          <w:tcPr>
            <w:tcW w:w="848" w:type="dxa"/>
            <w:vMerge/>
            <w:vAlign w:val="center"/>
          </w:tcPr>
          <w:p w14:paraId="4B93903D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7114BF9" w14:textId="77777777" w:rsidR="002F27F7" w:rsidRDefault="002F27F7"/>
        </w:tc>
        <w:tc>
          <w:tcPr>
            <w:tcW w:w="962" w:type="dxa"/>
            <w:vAlign w:val="center"/>
          </w:tcPr>
          <w:p w14:paraId="6D9C8B29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29939FE7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1F6A2C1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7298F7F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072D6A0" w14:textId="77777777" w:rsidR="002F27F7" w:rsidRDefault="002F27F7"/>
        </w:tc>
        <w:tc>
          <w:tcPr>
            <w:tcW w:w="1358" w:type="dxa"/>
            <w:vMerge/>
            <w:vAlign w:val="center"/>
          </w:tcPr>
          <w:p w14:paraId="70A089A5" w14:textId="77777777" w:rsidR="002F27F7" w:rsidRDefault="002F27F7"/>
        </w:tc>
        <w:tc>
          <w:tcPr>
            <w:tcW w:w="1086" w:type="dxa"/>
            <w:vMerge/>
            <w:vAlign w:val="center"/>
          </w:tcPr>
          <w:p w14:paraId="59CD70C2" w14:textId="77777777" w:rsidR="002F27F7" w:rsidRDefault="002F27F7"/>
        </w:tc>
      </w:tr>
      <w:tr w:rsidR="002F27F7" w14:paraId="6FDD8CE0" w14:textId="77777777">
        <w:tc>
          <w:tcPr>
            <w:tcW w:w="718" w:type="dxa"/>
            <w:vMerge/>
            <w:vAlign w:val="center"/>
          </w:tcPr>
          <w:p w14:paraId="6FDA26C9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1F0EE249" w14:textId="77777777" w:rsidR="002F27F7" w:rsidRDefault="00E3715C">
            <w:r>
              <w:t>4017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90BC857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74115F75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59881200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542765A3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672FDAD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47A9910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E4EABAA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B1C831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23C8B72" w14:textId="77777777">
        <w:tc>
          <w:tcPr>
            <w:tcW w:w="718" w:type="dxa"/>
            <w:vMerge/>
            <w:vAlign w:val="center"/>
          </w:tcPr>
          <w:p w14:paraId="21725BD2" w14:textId="77777777" w:rsidR="002F27F7" w:rsidRDefault="002F27F7"/>
        </w:tc>
        <w:tc>
          <w:tcPr>
            <w:tcW w:w="848" w:type="dxa"/>
            <w:vMerge/>
            <w:vAlign w:val="center"/>
          </w:tcPr>
          <w:p w14:paraId="3B39573D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1D491BC" w14:textId="77777777" w:rsidR="002F27F7" w:rsidRDefault="002F27F7"/>
        </w:tc>
        <w:tc>
          <w:tcPr>
            <w:tcW w:w="962" w:type="dxa"/>
            <w:vAlign w:val="center"/>
          </w:tcPr>
          <w:p w14:paraId="72E79337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39078E7B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1F1D4E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5829CE7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ECA403A" w14:textId="77777777" w:rsidR="002F27F7" w:rsidRDefault="002F27F7"/>
        </w:tc>
        <w:tc>
          <w:tcPr>
            <w:tcW w:w="1358" w:type="dxa"/>
            <w:vMerge/>
            <w:vAlign w:val="center"/>
          </w:tcPr>
          <w:p w14:paraId="100EEA02" w14:textId="77777777" w:rsidR="002F27F7" w:rsidRDefault="002F27F7"/>
        </w:tc>
        <w:tc>
          <w:tcPr>
            <w:tcW w:w="1086" w:type="dxa"/>
            <w:vMerge/>
            <w:vAlign w:val="center"/>
          </w:tcPr>
          <w:p w14:paraId="273408A6" w14:textId="77777777" w:rsidR="002F27F7" w:rsidRDefault="002F27F7"/>
        </w:tc>
      </w:tr>
      <w:tr w:rsidR="002F27F7" w14:paraId="699FB2B7" w14:textId="77777777">
        <w:tc>
          <w:tcPr>
            <w:tcW w:w="718" w:type="dxa"/>
            <w:vMerge/>
            <w:vAlign w:val="center"/>
          </w:tcPr>
          <w:p w14:paraId="37BE3E4D" w14:textId="77777777" w:rsidR="002F27F7" w:rsidRDefault="002F27F7"/>
        </w:tc>
        <w:tc>
          <w:tcPr>
            <w:tcW w:w="848" w:type="dxa"/>
            <w:vMerge/>
            <w:vAlign w:val="center"/>
          </w:tcPr>
          <w:p w14:paraId="1868D80E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93560E3" w14:textId="77777777" w:rsidR="002F27F7" w:rsidRDefault="002F27F7"/>
        </w:tc>
        <w:tc>
          <w:tcPr>
            <w:tcW w:w="962" w:type="dxa"/>
            <w:vAlign w:val="center"/>
          </w:tcPr>
          <w:p w14:paraId="5FD2A919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2FAE0C9C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43267F0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6E539BE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2E4F8F4" w14:textId="77777777" w:rsidR="002F27F7" w:rsidRDefault="002F27F7"/>
        </w:tc>
        <w:tc>
          <w:tcPr>
            <w:tcW w:w="1358" w:type="dxa"/>
            <w:vMerge/>
            <w:vAlign w:val="center"/>
          </w:tcPr>
          <w:p w14:paraId="752F74B1" w14:textId="77777777" w:rsidR="002F27F7" w:rsidRDefault="002F27F7"/>
        </w:tc>
        <w:tc>
          <w:tcPr>
            <w:tcW w:w="1086" w:type="dxa"/>
            <w:vMerge/>
            <w:vAlign w:val="center"/>
          </w:tcPr>
          <w:p w14:paraId="389C9227" w14:textId="77777777" w:rsidR="002F27F7" w:rsidRDefault="002F27F7"/>
        </w:tc>
      </w:tr>
      <w:tr w:rsidR="002F27F7" w14:paraId="2CDC620B" w14:textId="77777777">
        <w:tc>
          <w:tcPr>
            <w:tcW w:w="718" w:type="dxa"/>
            <w:vMerge/>
            <w:vAlign w:val="center"/>
          </w:tcPr>
          <w:p w14:paraId="2E97FA70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176F5A01" w14:textId="77777777" w:rsidR="002F27F7" w:rsidRDefault="00E3715C">
            <w:r>
              <w:t>4018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5DC9E80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1BB94894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2E221275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C2AF14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677751B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FD462C0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1DD46B4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0EE310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9F41511" w14:textId="77777777">
        <w:tc>
          <w:tcPr>
            <w:tcW w:w="718" w:type="dxa"/>
            <w:vMerge/>
            <w:vAlign w:val="center"/>
          </w:tcPr>
          <w:p w14:paraId="1DA9FAD1" w14:textId="77777777" w:rsidR="002F27F7" w:rsidRDefault="002F27F7"/>
        </w:tc>
        <w:tc>
          <w:tcPr>
            <w:tcW w:w="848" w:type="dxa"/>
            <w:vMerge/>
            <w:vAlign w:val="center"/>
          </w:tcPr>
          <w:p w14:paraId="1D07EDF5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54409529" w14:textId="77777777" w:rsidR="002F27F7" w:rsidRDefault="002F27F7"/>
        </w:tc>
        <w:tc>
          <w:tcPr>
            <w:tcW w:w="962" w:type="dxa"/>
            <w:vAlign w:val="center"/>
          </w:tcPr>
          <w:p w14:paraId="4CA738D6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463C35A5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0EE2D4DC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2F0CAE33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483AFCC" w14:textId="77777777" w:rsidR="002F27F7" w:rsidRDefault="002F27F7"/>
        </w:tc>
        <w:tc>
          <w:tcPr>
            <w:tcW w:w="1358" w:type="dxa"/>
            <w:vMerge/>
            <w:vAlign w:val="center"/>
          </w:tcPr>
          <w:p w14:paraId="1AFBF3B6" w14:textId="77777777" w:rsidR="002F27F7" w:rsidRDefault="002F27F7"/>
        </w:tc>
        <w:tc>
          <w:tcPr>
            <w:tcW w:w="1086" w:type="dxa"/>
            <w:vMerge/>
            <w:vAlign w:val="center"/>
          </w:tcPr>
          <w:p w14:paraId="4EC15559" w14:textId="77777777" w:rsidR="002F27F7" w:rsidRDefault="002F27F7"/>
        </w:tc>
      </w:tr>
      <w:tr w:rsidR="002F27F7" w14:paraId="7CA3175C" w14:textId="77777777">
        <w:tc>
          <w:tcPr>
            <w:tcW w:w="718" w:type="dxa"/>
            <w:vMerge/>
            <w:vAlign w:val="center"/>
          </w:tcPr>
          <w:p w14:paraId="53D90FEE" w14:textId="77777777" w:rsidR="002F27F7" w:rsidRDefault="002F27F7"/>
        </w:tc>
        <w:tc>
          <w:tcPr>
            <w:tcW w:w="848" w:type="dxa"/>
            <w:vAlign w:val="center"/>
          </w:tcPr>
          <w:p w14:paraId="494506BC" w14:textId="77777777" w:rsidR="002F27F7" w:rsidRDefault="00E3715C">
            <w:r>
              <w:t>4019</w:t>
            </w:r>
          </w:p>
        </w:tc>
        <w:tc>
          <w:tcPr>
            <w:tcW w:w="735" w:type="dxa"/>
            <w:gridSpan w:val="2"/>
            <w:vAlign w:val="center"/>
          </w:tcPr>
          <w:p w14:paraId="78203C00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07AAC6D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D99C1F3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EB25D7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BB7B3E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17DAEC9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0DA7374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2FF711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5AA66B1" w14:textId="77777777">
        <w:tc>
          <w:tcPr>
            <w:tcW w:w="718" w:type="dxa"/>
            <w:vMerge/>
            <w:vAlign w:val="center"/>
          </w:tcPr>
          <w:p w14:paraId="17C41C9C" w14:textId="77777777" w:rsidR="002F27F7" w:rsidRDefault="002F27F7"/>
        </w:tc>
        <w:tc>
          <w:tcPr>
            <w:tcW w:w="848" w:type="dxa"/>
            <w:vAlign w:val="center"/>
          </w:tcPr>
          <w:p w14:paraId="598A4DA2" w14:textId="77777777" w:rsidR="002F27F7" w:rsidRDefault="00E3715C">
            <w:r>
              <w:t>4020</w:t>
            </w:r>
          </w:p>
        </w:tc>
        <w:tc>
          <w:tcPr>
            <w:tcW w:w="735" w:type="dxa"/>
            <w:gridSpan w:val="2"/>
            <w:vAlign w:val="center"/>
          </w:tcPr>
          <w:p w14:paraId="29D12C33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58996D07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0F890D8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AD9662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1304B5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4C747C2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4C18C0C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CA79FC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C2C8F68" w14:textId="77777777">
        <w:tc>
          <w:tcPr>
            <w:tcW w:w="718" w:type="dxa"/>
            <w:vMerge/>
            <w:vAlign w:val="center"/>
          </w:tcPr>
          <w:p w14:paraId="253291CF" w14:textId="77777777" w:rsidR="002F27F7" w:rsidRDefault="002F27F7"/>
        </w:tc>
        <w:tc>
          <w:tcPr>
            <w:tcW w:w="848" w:type="dxa"/>
            <w:vAlign w:val="center"/>
          </w:tcPr>
          <w:p w14:paraId="20106F45" w14:textId="77777777" w:rsidR="002F27F7" w:rsidRDefault="00E3715C">
            <w:r>
              <w:t>4021</w:t>
            </w:r>
          </w:p>
        </w:tc>
        <w:tc>
          <w:tcPr>
            <w:tcW w:w="735" w:type="dxa"/>
            <w:gridSpan w:val="2"/>
            <w:vAlign w:val="center"/>
          </w:tcPr>
          <w:p w14:paraId="31895EF8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7E0D0CB5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5AD79E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B2B9B2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2EC963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94A9A0F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1E051D8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549682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B7FD8A1" w14:textId="77777777">
        <w:tc>
          <w:tcPr>
            <w:tcW w:w="718" w:type="dxa"/>
            <w:vMerge/>
            <w:vAlign w:val="center"/>
          </w:tcPr>
          <w:p w14:paraId="44866551" w14:textId="77777777" w:rsidR="002F27F7" w:rsidRDefault="002F27F7"/>
        </w:tc>
        <w:tc>
          <w:tcPr>
            <w:tcW w:w="848" w:type="dxa"/>
            <w:vAlign w:val="center"/>
          </w:tcPr>
          <w:p w14:paraId="72E9BAC6" w14:textId="77777777" w:rsidR="002F27F7" w:rsidRDefault="00E3715C">
            <w:r>
              <w:t>4022</w:t>
            </w:r>
          </w:p>
        </w:tc>
        <w:tc>
          <w:tcPr>
            <w:tcW w:w="735" w:type="dxa"/>
            <w:gridSpan w:val="2"/>
            <w:vAlign w:val="center"/>
          </w:tcPr>
          <w:p w14:paraId="0BAF42C8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5DA1A814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DB9F4AA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1EBD8B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FE62F8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CBA7E0D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29829D0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2CFDDE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DFA729F" w14:textId="77777777">
        <w:tc>
          <w:tcPr>
            <w:tcW w:w="718" w:type="dxa"/>
            <w:vMerge/>
            <w:vAlign w:val="center"/>
          </w:tcPr>
          <w:p w14:paraId="02A674CE" w14:textId="77777777" w:rsidR="002F27F7" w:rsidRDefault="002F27F7"/>
        </w:tc>
        <w:tc>
          <w:tcPr>
            <w:tcW w:w="848" w:type="dxa"/>
            <w:vAlign w:val="center"/>
          </w:tcPr>
          <w:p w14:paraId="46DBADEB" w14:textId="77777777" w:rsidR="002F27F7" w:rsidRDefault="00E3715C">
            <w:r>
              <w:t>4023</w:t>
            </w:r>
          </w:p>
        </w:tc>
        <w:tc>
          <w:tcPr>
            <w:tcW w:w="735" w:type="dxa"/>
            <w:gridSpan w:val="2"/>
            <w:vAlign w:val="center"/>
          </w:tcPr>
          <w:p w14:paraId="74ABFB38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04D184F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4E5ACB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A21191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2CD65F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CCCCAC9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478C3AA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9B2733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54D6885" w14:textId="77777777">
        <w:tc>
          <w:tcPr>
            <w:tcW w:w="718" w:type="dxa"/>
            <w:vMerge/>
            <w:vAlign w:val="center"/>
          </w:tcPr>
          <w:p w14:paraId="0C0C2AB6" w14:textId="77777777" w:rsidR="002F27F7" w:rsidRDefault="002F27F7"/>
        </w:tc>
        <w:tc>
          <w:tcPr>
            <w:tcW w:w="848" w:type="dxa"/>
            <w:vAlign w:val="center"/>
          </w:tcPr>
          <w:p w14:paraId="49CF3FCA" w14:textId="77777777" w:rsidR="002F27F7" w:rsidRDefault="00E3715C">
            <w:r>
              <w:t>4026</w:t>
            </w:r>
          </w:p>
        </w:tc>
        <w:tc>
          <w:tcPr>
            <w:tcW w:w="735" w:type="dxa"/>
            <w:gridSpan w:val="2"/>
            <w:vAlign w:val="center"/>
          </w:tcPr>
          <w:p w14:paraId="2ECF00A6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658B918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24C1B0ED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35AD3A7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1A8637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3FD62BD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AC1CC9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7D1C3B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8AE4BA2" w14:textId="77777777">
        <w:tc>
          <w:tcPr>
            <w:tcW w:w="718" w:type="dxa"/>
            <w:vMerge/>
            <w:vAlign w:val="center"/>
          </w:tcPr>
          <w:p w14:paraId="75AF7C85" w14:textId="77777777" w:rsidR="002F27F7" w:rsidRDefault="002F27F7"/>
        </w:tc>
        <w:tc>
          <w:tcPr>
            <w:tcW w:w="848" w:type="dxa"/>
            <w:vAlign w:val="center"/>
          </w:tcPr>
          <w:p w14:paraId="68490216" w14:textId="77777777" w:rsidR="002F27F7" w:rsidRDefault="00E3715C">
            <w:r>
              <w:t>4027</w:t>
            </w:r>
          </w:p>
        </w:tc>
        <w:tc>
          <w:tcPr>
            <w:tcW w:w="735" w:type="dxa"/>
            <w:gridSpan w:val="2"/>
            <w:vAlign w:val="center"/>
          </w:tcPr>
          <w:p w14:paraId="53E1E4ED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1C183742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680CACAD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4949508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CA3F3B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8C85ED5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9EAFE8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73433A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1CE2840" w14:textId="77777777">
        <w:tc>
          <w:tcPr>
            <w:tcW w:w="718" w:type="dxa"/>
            <w:vMerge/>
            <w:vAlign w:val="center"/>
          </w:tcPr>
          <w:p w14:paraId="31986802" w14:textId="77777777" w:rsidR="002F27F7" w:rsidRDefault="002F27F7"/>
        </w:tc>
        <w:tc>
          <w:tcPr>
            <w:tcW w:w="848" w:type="dxa"/>
            <w:vAlign w:val="center"/>
          </w:tcPr>
          <w:p w14:paraId="3EDAEC9E" w14:textId="77777777" w:rsidR="002F27F7" w:rsidRDefault="00E3715C">
            <w:r>
              <w:t>4028</w:t>
            </w:r>
          </w:p>
        </w:tc>
        <w:tc>
          <w:tcPr>
            <w:tcW w:w="735" w:type="dxa"/>
            <w:gridSpan w:val="2"/>
            <w:vAlign w:val="center"/>
          </w:tcPr>
          <w:p w14:paraId="6FB445B5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71E32890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298073C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D5A6A6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0B1CB6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FD65A7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D5A15D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405E92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AFCA6FD" w14:textId="77777777">
        <w:tc>
          <w:tcPr>
            <w:tcW w:w="718" w:type="dxa"/>
            <w:vMerge/>
            <w:vAlign w:val="center"/>
          </w:tcPr>
          <w:p w14:paraId="0CEB0A1A" w14:textId="77777777" w:rsidR="002F27F7" w:rsidRDefault="002F27F7"/>
        </w:tc>
        <w:tc>
          <w:tcPr>
            <w:tcW w:w="848" w:type="dxa"/>
            <w:vAlign w:val="center"/>
          </w:tcPr>
          <w:p w14:paraId="2FEF3BD2" w14:textId="77777777" w:rsidR="002F27F7" w:rsidRDefault="00E3715C">
            <w:r>
              <w:t>4029</w:t>
            </w:r>
          </w:p>
        </w:tc>
        <w:tc>
          <w:tcPr>
            <w:tcW w:w="735" w:type="dxa"/>
            <w:gridSpan w:val="2"/>
            <w:vAlign w:val="center"/>
          </w:tcPr>
          <w:p w14:paraId="07D6BFDC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48B02DC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73F984A4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466275C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A4DF47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BA76B05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0C15BB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4E908A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A81AAD" w14:textId="77777777">
        <w:tc>
          <w:tcPr>
            <w:tcW w:w="718" w:type="dxa"/>
            <w:vMerge/>
            <w:vAlign w:val="center"/>
          </w:tcPr>
          <w:p w14:paraId="699EE89D" w14:textId="77777777" w:rsidR="002F27F7" w:rsidRDefault="002F27F7"/>
        </w:tc>
        <w:tc>
          <w:tcPr>
            <w:tcW w:w="848" w:type="dxa"/>
            <w:vAlign w:val="center"/>
          </w:tcPr>
          <w:p w14:paraId="104EAB6D" w14:textId="77777777" w:rsidR="002F27F7" w:rsidRDefault="00E3715C">
            <w:r>
              <w:t>4030</w:t>
            </w:r>
          </w:p>
        </w:tc>
        <w:tc>
          <w:tcPr>
            <w:tcW w:w="735" w:type="dxa"/>
            <w:gridSpan w:val="2"/>
            <w:vAlign w:val="center"/>
          </w:tcPr>
          <w:p w14:paraId="351326A7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3ABE9508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C682EDF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3DAE81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007AF3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1D90B5F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E961F2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0368C1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6A6F308" w14:textId="77777777">
        <w:tc>
          <w:tcPr>
            <w:tcW w:w="718" w:type="dxa"/>
            <w:vMerge/>
            <w:vAlign w:val="center"/>
          </w:tcPr>
          <w:p w14:paraId="37144906" w14:textId="77777777" w:rsidR="002F27F7" w:rsidRDefault="002F27F7"/>
        </w:tc>
        <w:tc>
          <w:tcPr>
            <w:tcW w:w="848" w:type="dxa"/>
            <w:vAlign w:val="center"/>
          </w:tcPr>
          <w:p w14:paraId="20422D6B" w14:textId="77777777" w:rsidR="002F27F7" w:rsidRDefault="00E3715C">
            <w:r>
              <w:t>4031</w:t>
            </w:r>
          </w:p>
        </w:tc>
        <w:tc>
          <w:tcPr>
            <w:tcW w:w="735" w:type="dxa"/>
            <w:gridSpan w:val="2"/>
            <w:vAlign w:val="center"/>
          </w:tcPr>
          <w:p w14:paraId="25D52B3A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7DE8233D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4D9CCCD3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36AA9A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DFA12F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DB6CEF8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92EEB5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806599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C8BDD93" w14:textId="77777777">
        <w:tc>
          <w:tcPr>
            <w:tcW w:w="718" w:type="dxa"/>
            <w:vMerge/>
            <w:vAlign w:val="center"/>
          </w:tcPr>
          <w:p w14:paraId="3DC64E33" w14:textId="77777777" w:rsidR="002F27F7" w:rsidRDefault="002F27F7"/>
        </w:tc>
        <w:tc>
          <w:tcPr>
            <w:tcW w:w="848" w:type="dxa"/>
            <w:vAlign w:val="center"/>
          </w:tcPr>
          <w:p w14:paraId="7BB2E1A0" w14:textId="77777777" w:rsidR="002F27F7" w:rsidRDefault="00E3715C">
            <w:r>
              <w:t>4032</w:t>
            </w:r>
          </w:p>
        </w:tc>
        <w:tc>
          <w:tcPr>
            <w:tcW w:w="735" w:type="dxa"/>
            <w:gridSpan w:val="2"/>
            <w:vAlign w:val="center"/>
          </w:tcPr>
          <w:p w14:paraId="1886B4EF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02D7E768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2FD52533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F00D3A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DC441A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D18506D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8D269F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B3933F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8F59E51" w14:textId="77777777">
        <w:tc>
          <w:tcPr>
            <w:tcW w:w="718" w:type="dxa"/>
            <w:vMerge/>
            <w:vAlign w:val="center"/>
          </w:tcPr>
          <w:p w14:paraId="1CC055DA" w14:textId="77777777" w:rsidR="002F27F7" w:rsidRDefault="002F27F7"/>
        </w:tc>
        <w:tc>
          <w:tcPr>
            <w:tcW w:w="848" w:type="dxa"/>
            <w:vAlign w:val="center"/>
          </w:tcPr>
          <w:p w14:paraId="19AA5301" w14:textId="77777777" w:rsidR="002F27F7" w:rsidRDefault="00E3715C">
            <w:r>
              <w:t>4033</w:t>
            </w:r>
          </w:p>
        </w:tc>
        <w:tc>
          <w:tcPr>
            <w:tcW w:w="735" w:type="dxa"/>
            <w:gridSpan w:val="2"/>
            <w:vAlign w:val="center"/>
          </w:tcPr>
          <w:p w14:paraId="363F19CB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2DCD3EB7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5EBAE46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D898B5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0B2A51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074A7E5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0659C0A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C41877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D7D91A8" w14:textId="77777777">
        <w:tc>
          <w:tcPr>
            <w:tcW w:w="718" w:type="dxa"/>
            <w:vMerge/>
            <w:vAlign w:val="center"/>
          </w:tcPr>
          <w:p w14:paraId="41C75FF8" w14:textId="77777777" w:rsidR="002F27F7" w:rsidRDefault="002F27F7"/>
        </w:tc>
        <w:tc>
          <w:tcPr>
            <w:tcW w:w="848" w:type="dxa"/>
            <w:vAlign w:val="center"/>
          </w:tcPr>
          <w:p w14:paraId="18B97F11" w14:textId="77777777" w:rsidR="002F27F7" w:rsidRDefault="00E3715C">
            <w:r>
              <w:t>4034</w:t>
            </w:r>
          </w:p>
        </w:tc>
        <w:tc>
          <w:tcPr>
            <w:tcW w:w="735" w:type="dxa"/>
            <w:gridSpan w:val="2"/>
            <w:vAlign w:val="center"/>
          </w:tcPr>
          <w:p w14:paraId="1F4C7E14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48D8301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53E7B0FA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7A7D4B1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3B5F31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63B9571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6E0F2F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ED571D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FED855A" w14:textId="77777777">
        <w:tc>
          <w:tcPr>
            <w:tcW w:w="718" w:type="dxa"/>
            <w:vMerge/>
            <w:vAlign w:val="center"/>
          </w:tcPr>
          <w:p w14:paraId="0549D598" w14:textId="77777777" w:rsidR="002F27F7" w:rsidRDefault="002F27F7"/>
        </w:tc>
        <w:tc>
          <w:tcPr>
            <w:tcW w:w="848" w:type="dxa"/>
            <w:vAlign w:val="center"/>
          </w:tcPr>
          <w:p w14:paraId="7C93C98F" w14:textId="77777777" w:rsidR="002F27F7" w:rsidRDefault="00E3715C">
            <w:r>
              <w:t>4035</w:t>
            </w:r>
          </w:p>
        </w:tc>
        <w:tc>
          <w:tcPr>
            <w:tcW w:w="735" w:type="dxa"/>
            <w:gridSpan w:val="2"/>
            <w:vAlign w:val="center"/>
          </w:tcPr>
          <w:p w14:paraId="4CA86CA2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745C5C17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1645C503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DA3B1E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BEB912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72D4B07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FA44A0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CB8930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87509A4" w14:textId="77777777">
        <w:tc>
          <w:tcPr>
            <w:tcW w:w="718" w:type="dxa"/>
            <w:vMerge/>
            <w:vAlign w:val="center"/>
          </w:tcPr>
          <w:p w14:paraId="6621B9D1" w14:textId="77777777" w:rsidR="002F27F7" w:rsidRDefault="002F27F7"/>
        </w:tc>
        <w:tc>
          <w:tcPr>
            <w:tcW w:w="848" w:type="dxa"/>
            <w:vAlign w:val="center"/>
          </w:tcPr>
          <w:p w14:paraId="36E264E3" w14:textId="77777777" w:rsidR="002F27F7" w:rsidRDefault="00E3715C">
            <w:r>
              <w:t>4040</w:t>
            </w:r>
          </w:p>
        </w:tc>
        <w:tc>
          <w:tcPr>
            <w:tcW w:w="735" w:type="dxa"/>
            <w:gridSpan w:val="2"/>
            <w:vAlign w:val="center"/>
          </w:tcPr>
          <w:p w14:paraId="264529C4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465FFAC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B237A94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B22700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32FDA7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DDCC39F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949940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6C115F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9AE614E" w14:textId="77777777">
        <w:tc>
          <w:tcPr>
            <w:tcW w:w="718" w:type="dxa"/>
            <w:vMerge/>
            <w:vAlign w:val="center"/>
          </w:tcPr>
          <w:p w14:paraId="0CFF88AF" w14:textId="77777777" w:rsidR="002F27F7" w:rsidRDefault="002F27F7"/>
        </w:tc>
        <w:tc>
          <w:tcPr>
            <w:tcW w:w="848" w:type="dxa"/>
            <w:vAlign w:val="center"/>
          </w:tcPr>
          <w:p w14:paraId="422B6C94" w14:textId="77777777" w:rsidR="002F27F7" w:rsidRDefault="00E3715C">
            <w:r>
              <w:t>4041</w:t>
            </w:r>
          </w:p>
        </w:tc>
        <w:tc>
          <w:tcPr>
            <w:tcW w:w="735" w:type="dxa"/>
            <w:gridSpan w:val="2"/>
            <w:vAlign w:val="center"/>
          </w:tcPr>
          <w:p w14:paraId="16F13CCA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3FB5CEC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CC96C8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655232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B334EA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A5D970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377445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185161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7F0FCCC" w14:textId="77777777">
        <w:tc>
          <w:tcPr>
            <w:tcW w:w="718" w:type="dxa"/>
            <w:vMerge/>
            <w:vAlign w:val="center"/>
          </w:tcPr>
          <w:p w14:paraId="01D7B01A" w14:textId="77777777" w:rsidR="002F27F7" w:rsidRDefault="002F27F7"/>
        </w:tc>
        <w:tc>
          <w:tcPr>
            <w:tcW w:w="848" w:type="dxa"/>
            <w:vAlign w:val="center"/>
          </w:tcPr>
          <w:p w14:paraId="4A8B82DA" w14:textId="77777777" w:rsidR="002F27F7" w:rsidRDefault="00E3715C">
            <w:r>
              <w:t>4042</w:t>
            </w:r>
          </w:p>
        </w:tc>
        <w:tc>
          <w:tcPr>
            <w:tcW w:w="735" w:type="dxa"/>
            <w:gridSpan w:val="2"/>
            <w:vAlign w:val="center"/>
          </w:tcPr>
          <w:p w14:paraId="6527C1E2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4145E00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0B0601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962E2E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1A80A5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6A0A111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B4FC24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DDCBAA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4ED4EF5" w14:textId="77777777">
        <w:tc>
          <w:tcPr>
            <w:tcW w:w="718" w:type="dxa"/>
            <w:vMerge/>
            <w:vAlign w:val="center"/>
          </w:tcPr>
          <w:p w14:paraId="331EE212" w14:textId="77777777" w:rsidR="002F27F7" w:rsidRDefault="002F27F7"/>
        </w:tc>
        <w:tc>
          <w:tcPr>
            <w:tcW w:w="848" w:type="dxa"/>
            <w:vAlign w:val="center"/>
          </w:tcPr>
          <w:p w14:paraId="42D39CB6" w14:textId="77777777" w:rsidR="002F27F7" w:rsidRDefault="00E3715C">
            <w:r>
              <w:t>4043</w:t>
            </w:r>
          </w:p>
        </w:tc>
        <w:tc>
          <w:tcPr>
            <w:tcW w:w="735" w:type="dxa"/>
            <w:gridSpan w:val="2"/>
            <w:vAlign w:val="center"/>
          </w:tcPr>
          <w:p w14:paraId="4B2FD998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05BB7024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2C9D958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4A3A44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4E281E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09D5ACB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FB1179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7E26FF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41FC5FB" w14:textId="77777777">
        <w:tc>
          <w:tcPr>
            <w:tcW w:w="718" w:type="dxa"/>
            <w:vMerge/>
            <w:vAlign w:val="center"/>
          </w:tcPr>
          <w:p w14:paraId="7EFB081C" w14:textId="77777777" w:rsidR="002F27F7" w:rsidRDefault="002F27F7"/>
        </w:tc>
        <w:tc>
          <w:tcPr>
            <w:tcW w:w="848" w:type="dxa"/>
            <w:vAlign w:val="center"/>
          </w:tcPr>
          <w:p w14:paraId="7F7304B7" w14:textId="77777777" w:rsidR="002F27F7" w:rsidRDefault="00E3715C">
            <w:r>
              <w:t>4050</w:t>
            </w:r>
          </w:p>
        </w:tc>
        <w:tc>
          <w:tcPr>
            <w:tcW w:w="735" w:type="dxa"/>
            <w:gridSpan w:val="2"/>
            <w:vAlign w:val="center"/>
          </w:tcPr>
          <w:p w14:paraId="7A88EC12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1D557A9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090E89B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2383FA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2EFA09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DF1C668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F556B1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AFAD73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9B6E6B6" w14:textId="77777777">
        <w:tc>
          <w:tcPr>
            <w:tcW w:w="718" w:type="dxa"/>
            <w:vMerge/>
            <w:vAlign w:val="center"/>
          </w:tcPr>
          <w:p w14:paraId="11FAF5F8" w14:textId="77777777" w:rsidR="002F27F7" w:rsidRDefault="002F27F7"/>
        </w:tc>
        <w:tc>
          <w:tcPr>
            <w:tcW w:w="848" w:type="dxa"/>
            <w:vAlign w:val="center"/>
          </w:tcPr>
          <w:p w14:paraId="63BADF04" w14:textId="77777777" w:rsidR="002F27F7" w:rsidRDefault="00E3715C">
            <w:r>
              <w:t>4051</w:t>
            </w:r>
          </w:p>
        </w:tc>
        <w:tc>
          <w:tcPr>
            <w:tcW w:w="735" w:type="dxa"/>
            <w:gridSpan w:val="2"/>
            <w:vAlign w:val="center"/>
          </w:tcPr>
          <w:p w14:paraId="130A97F0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187392DA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4D585AC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E75CE1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870CB9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A3FE56F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0518B0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34E30E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F9DDEE6" w14:textId="77777777">
        <w:tc>
          <w:tcPr>
            <w:tcW w:w="718" w:type="dxa"/>
            <w:vMerge/>
            <w:vAlign w:val="center"/>
          </w:tcPr>
          <w:p w14:paraId="18BD9109" w14:textId="77777777" w:rsidR="002F27F7" w:rsidRDefault="002F27F7"/>
        </w:tc>
        <w:tc>
          <w:tcPr>
            <w:tcW w:w="848" w:type="dxa"/>
            <w:vAlign w:val="center"/>
          </w:tcPr>
          <w:p w14:paraId="3B71D399" w14:textId="77777777" w:rsidR="002F27F7" w:rsidRDefault="00E3715C">
            <w:r>
              <w:t>4052</w:t>
            </w:r>
          </w:p>
        </w:tc>
        <w:tc>
          <w:tcPr>
            <w:tcW w:w="735" w:type="dxa"/>
            <w:gridSpan w:val="2"/>
            <w:vAlign w:val="center"/>
          </w:tcPr>
          <w:p w14:paraId="18CF5972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65A71B1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6C82A49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80B0AE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AAF598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40B512F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136658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EE26DD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6848BF2" w14:textId="77777777">
        <w:tc>
          <w:tcPr>
            <w:tcW w:w="718" w:type="dxa"/>
            <w:vMerge/>
            <w:vAlign w:val="center"/>
          </w:tcPr>
          <w:p w14:paraId="467D040E" w14:textId="77777777" w:rsidR="002F27F7" w:rsidRDefault="002F27F7"/>
        </w:tc>
        <w:tc>
          <w:tcPr>
            <w:tcW w:w="848" w:type="dxa"/>
            <w:vAlign w:val="center"/>
          </w:tcPr>
          <w:p w14:paraId="45117982" w14:textId="77777777" w:rsidR="002F27F7" w:rsidRDefault="00E3715C">
            <w:r>
              <w:t>4053</w:t>
            </w:r>
          </w:p>
        </w:tc>
        <w:tc>
          <w:tcPr>
            <w:tcW w:w="735" w:type="dxa"/>
            <w:gridSpan w:val="2"/>
            <w:vAlign w:val="center"/>
          </w:tcPr>
          <w:p w14:paraId="4A6F43B2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2984EAD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B321883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BE354B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B351B4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F64ABA5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419908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3CACF6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DB977C8" w14:textId="77777777">
        <w:tc>
          <w:tcPr>
            <w:tcW w:w="718" w:type="dxa"/>
            <w:vMerge/>
            <w:vAlign w:val="center"/>
          </w:tcPr>
          <w:p w14:paraId="05F9ACB7" w14:textId="77777777" w:rsidR="002F27F7" w:rsidRDefault="002F27F7"/>
        </w:tc>
        <w:tc>
          <w:tcPr>
            <w:tcW w:w="848" w:type="dxa"/>
            <w:vAlign w:val="center"/>
          </w:tcPr>
          <w:p w14:paraId="5663AE3D" w14:textId="77777777" w:rsidR="002F27F7" w:rsidRDefault="00E3715C">
            <w:r>
              <w:t>4054</w:t>
            </w:r>
          </w:p>
        </w:tc>
        <w:tc>
          <w:tcPr>
            <w:tcW w:w="735" w:type="dxa"/>
            <w:gridSpan w:val="2"/>
            <w:vAlign w:val="center"/>
          </w:tcPr>
          <w:p w14:paraId="4920381F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415CE8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3A220D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DD37AC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51907F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C54790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FB3247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68B6BF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E296FF" w14:textId="77777777">
        <w:tc>
          <w:tcPr>
            <w:tcW w:w="718" w:type="dxa"/>
            <w:vMerge/>
            <w:vAlign w:val="center"/>
          </w:tcPr>
          <w:p w14:paraId="7F35356E" w14:textId="77777777" w:rsidR="002F27F7" w:rsidRDefault="002F27F7"/>
        </w:tc>
        <w:tc>
          <w:tcPr>
            <w:tcW w:w="848" w:type="dxa"/>
            <w:vAlign w:val="center"/>
          </w:tcPr>
          <w:p w14:paraId="374FADE1" w14:textId="77777777" w:rsidR="002F27F7" w:rsidRDefault="00E3715C">
            <w:r>
              <w:t>4055</w:t>
            </w:r>
          </w:p>
        </w:tc>
        <w:tc>
          <w:tcPr>
            <w:tcW w:w="735" w:type="dxa"/>
            <w:gridSpan w:val="2"/>
            <w:vAlign w:val="center"/>
          </w:tcPr>
          <w:p w14:paraId="06CE6064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36549307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5993DF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2EA54E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2C8735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EFDC4BE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8719BB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96EBA0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0C56896" w14:textId="77777777">
        <w:tc>
          <w:tcPr>
            <w:tcW w:w="718" w:type="dxa"/>
            <w:vMerge/>
            <w:vAlign w:val="center"/>
          </w:tcPr>
          <w:p w14:paraId="7AC79E48" w14:textId="77777777" w:rsidR="002F27F7" w:rsidRDefault="002F27F7"/>
        </w:tc>
        <w:tc>
          <w:tcPr>
            <w:tcW w:w="848" w:type="dxa"/>
            <w:vAlign w:val="center"/>
          </w:tcPr>
          <w:p w14:paraId="571034B4" w14:textId="77777777" w:rsidR="002F27F7" w:rsidRDefault="00E3715C">
            <w:r>
              <w:t>4056</w:t>
            </w:r>
          </w:p>
        </w:tc>
        <w:tc>
          <w:tcPr>
            <w:tcW w:w="735" w:type="dxa"/>
            <w:gridSpan w:val="2"/>
            <w:vAlign w:val="center"/>
          </w:tcPr>
          <w:p w14:paraId="23C2C3AB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01D94EA4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8AAA30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53DE96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330611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20A696A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47B01D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E0213F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3972555" w14:textId="77777777">
        <w:tc>
          <w:tcPr>
            <w:tcW w:w="718" w:type="dxa"/>
            <w:vMerge/>
            <w:vAlign w:val="center"/>
          </w:tcPr>
          <w:p w14:paraId="704A2B9D" w14:textId="77777777" w:rsidR="002F27F7" w:rsidRDefault="002F27F7"/>
        </w:tc>
        <w:tc>
          <w:tcPr>
            <w:tcW w:w="848" w:type="dxa"/>
            <w:vAlign w:val="center"/>
          </w:tcPr>
          <w:p w14:paraId="6878202B" w14:textId="77777777" w:rsidR="002F27F7" w:rsidRDefault="00E3715C">
            <w:r>
              <w:t>4057</w:t>
            </w:r>
          </w:p>
        </w:tc>
        <w:tc>
          <w:tcPr>
            <w:tcW w:w="735" w:type="dxa"/>
            <w:gridSpan w:val="2"/>
            <w:vAlign w:val="center"/>
          </w:tcPr>
          <w:p w14:paraId="6376EE75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64A6DA5D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014162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DA28D0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008AAC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78D0D82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94BED1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0D3ACC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3834639" w14:textId="77777777">
        <w:tc>
          <w:tcPr>
            <w:tcW w:w="718" w:type="dxa"/>
            <w:vMerge/>
            <w:vAlign w:val="center"/>
          </w:tcPr>
          <w:p w14:paraId="787FF0B6" w14:textId="77777777" w:rsidR="002F27F7" w:rsidRDefault="002F27F7"/>
        </w:tc>
        <w:tc>
          <w:tcPr>
            <w:tcW w:w="848" w:type="dxa"/>
            <w:vAlign w:val="center"/>
          </w:tcPr>
          <w:p w14:paraId="5F427738" w14:textId="77777777" w:rsidR="002F27F7" w:rsidRDefault="00E3715C">
            <w:r>
              <w:t>4058</w:t>
            </w:r>
          </w:p>
        </w:tc>
        <w:tc>
          <w:tcPr>
            <w:tcW w:w="735" w:type="dxa"/>
            <w:gridSpan w:val="2"/>
            <w:vAlign w:val="center"/>
          </w:tcPr>
          <w:p w14:paraId="13E477FD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3EDBD3D1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259C787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9484E4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5EFB12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76C7B0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7B80B5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A98D07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730D07A" w14:textId="77777777">
        <w:tc>
          <w:tcPr>
            <w:tcW w:w="718" w:type="dxa"/>
            <w:vMerge/>
            <w:vAlign w:val="center"/>
          </w:tcPr>
          <w:p w14:paraId="5E29A104" w14:textId="77777777" w:rsidR="002F27F7" w:rsidRDefault="002F27F7"/>
        </w:tc>
        <w:tc>
          <w:tcPr>
            <w:tcW w:w="848" w:type="dxa"/>
            <w:vAlign w:val="center"/>
          </w:tcPr>
          <w:p w14:paraId="7E130C03" w14:textId="77777777" w:rsidR="002F27F7" w:rsidRDefault="00E3715C">
            <w:r>
              <w:t>4059</w:t>
            </w:r>
          </w:p>
        </w:tc>
        <w:tc>
          <w:tcPr>
            <w:tcW w:w="735" w:type="dxa"/>
            <w:gridSpan w:val="2"/>
            <w:vAlign w:val="center"/>
          </w:tcPr>
          <w:p w14:paraId="3BC0CF11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6ED4A24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E63701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7CFEF9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F27F1A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A6DDC72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3AEE05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6E1957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133F17E" w14:textId="77777777">
        <w:tc>
          <w:tcPr>
            <w:tcW w:w="718" w:type="dxa"/>
            <w:vMerge/>
            <w:vAlign w:val="center"/>
          </w:tcPr>
          <w:p w14:paraId="46BA99A8" w14:textId="77777777" w:rsidR="002F27F7" w:rsidRDefault="002F27F7"/>
        </w:tc>
        <w:tc>
          <w:tcPr>
            <w:tcW w:w="848" w:type="dxa"/>
            <w:vAlign w:val="center"/>
          </w:tcPr>
          <w:p w14:paraId="7FA5AADA" w14:textId="77777777" w:rsidR="002F27F7" w:rsidRDefault="00E3715C">
            <w:r>
              <w:t>4061</w:t>
            </w:r>
          </w:p>
        </w:tc>
        <w:tc>
          <w:tcPr>
            <w:tcW w:w="735" w:type="dxa"/>
            <w:gridSpan w:val="2"/>
            <w:vAlign w:val="center"/>
          </w:tcPr>
          <w:p w14:paraId="119871D2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20534C40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36A0E740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55D45E5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F33EC2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5F73EA8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92B662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0F9FB8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13F320D" w14:textId="77777777">
        <w:tc>
          <w:tcPr>
            <w:tcW w:w="718" w:type="dxa"/>
            <w:vMerge/>
            <w:vAlign w:val="center"/>
          </w:tcPr>
          <w:p w14:paraId="30C43B20" w14:textId="77777777" w:rsidR="002F27F7" w:rsidRDefault="002F27F7"/>
        </w:tc>
        <w:tc>
          <w:tcPr>
            <w:tcW w:w="848" w:type="dxa"/>
            <w:vAlign w:val="center"/>
          </w:tcPr>
          <w:p w14:paraId="731D17FC" w14:textId="77777777" w:rsidR="002F27F7" w:rsidRDefault="00E3715C">
            <w:r>
              <w:t>4062</w:t>
            </w:r>
          </w:p>
        </w:tc>
        <w:tc>
          <w:tcPr>
            <w:tcW w:w="735" w:type="dxa"/>
            <w:gridSpan w:val="2"/>
            <w:vAlign w:val="center"/>
          </w:tcPr>
          <w:p w14:paraId="3E2E04D3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067BEA3F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AD63353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67BD91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843E3F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F8DD67F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F6A967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71AFBE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8A3C465" w14:textId="77777777">
        <w:tc>
          <w:tcPr>
            <w:tcW w:w="718" w:type="dxa"/>
            <w:vMerge/>
            <w:vAlign w:val="center"/>
          </w:tcPr>
          <w:p w14:paraId="306FE1BC" w14:textId="77777777" w:rsidR="002F27F7" w:rsidRDefault="002F27F7"/>
        </w:tc>
        <w:tc>
          <w:tcPr>
            <w:tcW w:w="848" w:type="dxa"/>
            <w:vAlign w:val="center"/>
          </w:tcPr>
          <w:p w14:paraId="4F33A7F0" w14:textId="77777777" w:rsidR="002F27F7" w:rsidRDefault="00E3715C">
            <w:r>
              <w:t>4063</w:t>
            </w:r>
          </w:p>
        </w:tc>
        <w:tc>
          <w:tcPr>
            <w:tcW w:w="735" w:type="dxa"/>
            <w:gridSpan w:val="2"/>
            <w:vAlign w:val="center"/>
          </w:tcPr>
          <w:p w14:paraId="0BBE7656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24CE740C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F46A9AF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4E8505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F5E715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5300EA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0FAFA91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0F596B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E233D0A" w14:textId="77777777">
        <w:tc>
          <w:tcPr>
            <w:tcW w:w="718" w:type="dxa"/>
            <w:vMerge/>
            <w:vAlign w:val="center"/>
          </w:tcPr>
          <w:p w14:paraId="4DB22F55" w14:textId="77777777" w:rsidR="002F27F7" w:rsidRDefault="002F27F7"/>
        </w:tc>
        <w:tc>
          <w:tcPr>
            <w:tcW w:w="848" w:type="dxa"/>
            <w:vAlign w:val="center"/>
          </w:tcPr>
          <w:p w14:paraId="47CEA526" w14:textId="77777777" w:rsidR="002F27F7" w:rsidRDefault="00E3715C">
            <w:r>
              <w:t>4064</w:t>
            </w:r>
          </w:p>
        </w:tc>
        <w:tc>
          <w:tcPr>
            <w:tcW w:w="735" w:type="dxa"/>
            <w:gridSpan w:val="2"/>
            <w:vAlign w:val="center"/>
          </w:tcPr>
          <w:p w14:paraId="5DA27167" w14:textId="77777777" w:rsidR="002F27F7" w:rsidRDefault="00E3715C">
            <w:r>
              <w:t>5.75</w:t>
            </w:r>
          </w:p>
        </w:tc>
        <w:tc>
          <w:tcPr>
            <w:tcW w:w="962" w:type="dxa"/>
            <w:vAlign w:val="center"/>
          </w:tcPr>
          <w:p w14:paraId="3BE56B03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6B472FD3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2502946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F04433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1931189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214811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7AA5F9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337CAA0" w14:textId="77777777">
        <w:tc>
          <w:tcPr>
            <w:tcW w:w="718" w:type="dxa"/>
            <w:vMerge w:val="restart"/>
            <w:vAlign w:val="center"/>
          </w:tcPr>
          <w:p w14:paraId="08E9803A" w14:textId="77777777" w:rsidR="002F27F7" w:rsidRDefault="00E3715C">
            <w:r>
              <w:t>5</w:t>
            </w:r>
          </w:p>
        </w:tc>
        <w:tc>
          <w:tcPr>
            <w:tcW w:w="848" w:type="dxa"/>
            <w:vMerge w:val="restart"/>
            <w:vAlign w:val="center"/>
          </w:tcPr>
          <w:p w14:paraId="00E8F183" w14:textId="77777777" w:rsidR="002F27F7" w:rsidRDefault="00E3715C">
            <w:r>
              <w:t>5012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385EA29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4374E9E2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773D50E8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0655D204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25668F23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A8E0795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5C5BF1C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E41892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E80F237" w14:textId="77777777">
        <w:tc>
          <w:tcPr>
            <w:tcW w:w="718" w:type="dxa"/>
            <w:vMerge/>
            <w:vAlign w:val="center"/>
          </w:tcPr>
          <w:p w14:paraId="6E654925" w14:textId="77777777" w:rsidR="002F27F7" w:rsidRDefault="002F27F7"/>
        </w:tc>
        <w:tc>
          <w:tcPr>
            <w:tcW w:w="848" w:type="dxa"/>
            <w:vMerge/>
            <w:vAlign w:val="center"/>
          </w:tcPr>
          <w:p w14:paraId="3EB3F54C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18D62AF8" w14:textId="77777777" w:rsidR="002F27F7" w:rsidRDefault="002F27F7"/>
        </w:tc>
        <w:tc>
          <w:tcPr>
            <w:tcW w:w="962" w:type="dxa"/>
            <w:vAlign w:val="center"/>
          </w:tcPr>
          <w:p w14:paraId="6B3B3512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96FF098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366DD73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EE5B385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D24AFB0" w14:textId="77777777" w:rsidR="002F27F7" w:rsidRDefault="002F27F7"/>
        </w:tc>
        <w:tc>
          <w:tcPr>
            <w:tcW w:w="1358" w:type="dxa"/>
            <w:vMerge/>
            <w:vAlign w:val="center"/>
          </w:tcPr>
          <w:p w14:paraId="4374B985" w14:textId="77777777" w:rsidR="002F27F7" w:rsidRDefault="002F27F7"/>
        </w:tc>
        <w:tc>
          <w:tcPr>
            <w:tcW w:w="1086" w:type="dxa"/>
            <w:vMerge/>
            <w:vAlign w:val="center"/>
          </w:tcPr>
          <w:p w14:paraId="6FFE0133" w14:textId="77777777" w:rsidR="002F27F7" w:rsidRDefault="002F27F7"/>
        </w:tc>
      </w:tr>
      <w:tr w:rsidR="002F27F7" w14:paraId="7C24FA11" w14:textId="77777777">
        <w:tc>
          <w:tcPr>
            <w:tcW w:w="718" w:type="dxa"/>
            <w:vMerge/>
            <w:vAlign w:val="center"/>
          </w:tcPr>
          <w:p w14:paraId="33D92F61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2DFB5868" w14:textId="77777777" w:rsidR="002F27F7" w:rsidRDefault="00E3715C">
            <w:r>
              <w:t>5013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E7B6227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7E7139DF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8C619B2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42D49AE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1477691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D9C9308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AC18B92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E144EE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D978EF3" w14:textId="77777777">
        <w:tc>
          <w:tcPr>
            <w:tcW w:w="718" w:type="dxa"/>
            <w:vMerge/>
            <w:vAlign w:val="center"/>
          </w:tcPr>
          <w:p w14:paraId="319A56D0" w14:textId="77777777" w:rsidR="002F27F7" w:rsidRDefault="002F27F7"/>
        </w:tc>
        <w:tc>
          <w:tcPr>
            <w:tcW w:w="848" w:type="dxa"/>
            <w:vMerge/>
            <w:vAlign w:val="center"/>
          </w:tcPr>
          <w:p w14:paraId="09012E20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D533CD2" w14:textId="77777777" w:rsidR="002F27F7" w:rsidRDefault="002F27F7"/>
        </w:tc>
        <w:tc>
          <w:tcPr>
            <w:tcW w:w="962" w:type="dxa"/>
            <w:vAlign w:val="center"/>
          </w:tcPr>
          <w:p w14:paraId="4D510ACC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39180B07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6A6BD9FE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4696C5EE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1342171" w14:textId="77777777" w:rsidR="002F27F7" w:rsidRDefault="002F27F7"/>
        </w:tc>
        <w:tc>
          <w:tcPr>
            <w:tcW w:w="1358" w:type="dxa"/>
            <w:vMerge/>
            <w:vAlign w:val="center"/>
          </w:tcPr>
          <w:p w14:paraId="67F3A7B1" w14:textId="77777777" w:rsidR="002F27F7" w:rsidRDefault="002F27F7"/>
        </w:tc>
        <w:tc>
          <w:tcPr>
            <w:tcW w:w="1086" w:type="dxa"/>
            <w:vMerge/>
            <w:vAlign w:val="center"/>
          </w:tcPr>
          <w:p w14:paraId="0975219F" w14:textId="77777777" w:rsidR="002F27F7" w:rsidRDefault="002F27F7"/>
        </w:tc>
      </w:tr>
      <w:tr w:rsidR="002F27F7" w14:paraId="60F7A016" w14:textId="77777777">
        <w:tc>
          <w:tcPr>
            <w:tcW w:w="718" w:type="dxa"/>
            <w:vMerge/>
            <w:vAlign w:val="center"/>
          </w:tcPr>
          <w:p w14:paraId="6A53F756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32449036" w14:textId="77777777" w:rsidR="002F27F7" w:rsidRDefault="00E3715C">
            <w:r>
              <w:t>5014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B5D25A9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0F7A8729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6A9FDD4C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11F9AFA9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32D4B452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5168409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BD4035E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F920C8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BF867E4" w14:textId="77777777">
        <w:tc>
          <w:tcPr>
            <w:tcW w:w="718" w:type="dxa"/>
            <w:vMerge/>
            <w:vAlign w:val="center"/>
          </w:tcPr>
          <w:p w14:paraId="16C54E4D" w14:textId="77777777" w:rsidR="002F27F7" w:rsidRDefault="002F27F7"/>
        </w:tc>
        <w:tc>
          <w:tcPr>
            <w:tcW w:w="848" w:type="dxa"/>
            <w:vMerge/>
            <w:vAlign w:val="center"/>
          </w:tcPr>
          <w:p w14:paraId="2A599F70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B465FC2" w14:textId="77777777" w:rsidR="002F27F7" w:rsidRDefault="002F27F7"/>
        </w:tc>
        <w:tc>
          <w:tcPr>
            <w:tcW w:w="962" w:type="dxa"/>
            <w:vAlign w:val="center"/>
          </w:tcPr>
          <w:p w14:paraId="65D467AC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209A154B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522F8FA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5A5BB81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216F730" w14:textId="77777777" w:rsidR="002F27F7" w:rsidRDefault="002F27F7"/>
        </w:tc>
        <w:tc>
          <w:tcPr>
            <w:tcW w:w="1358" w:type="dxa"/>
            <w:vMerge/>
            <w:vAlign w:val="center"/>
          </w:tcPr>
          <w:p w14:paraId="0615D68A" w14:textId="77777777" w:rsidR="002F27F7" w:rsidRDefault="002F27F7"/>
        </w:tc>
        <w:tc>
          <w:tcPr>
            <w:tcW w:w="1086" w:type="dxa"/>
            <w:vMerge/>
            <w:vAlign w:val="center"/>
          </w:tcPr>
          <w:p w14:paraId="0ED42768" w14:textId="77777777" w:rsidR="002F27F7" w:rsidRDefault="002F27F7"/>
        </w:tc>
      </w:tr>
      <w:tr w:rsidR="002F27F7" w14:paraId="3EB18A04" w14:textId="77777777">
        <w:tc>
          <w:tcPr>
            <w:tcW w:w="718" w:type="dxa"/>
            <w:vMerge/>
            <w:vAlign w:val="center"/>
          </w:tcPr>
          <w:p w14:paraId="03B68EFE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0D984ED0" w14:textId="77777777" w:rsidR="002F27F7" w:rsidRDefault="00E3715C">
            <w:r>
              <w:t>5015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7143F4E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4ECD6096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37FF3EBF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56170093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4B7DE36A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78A3572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4C312B62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55A27B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9D4B7BD" w14:textId="77777777">
        <w:tc>
          <w:tcPr>
            <w:tcW w:w="718" w:type="dxa"/>
            <w:vMerge/>
            <w:vAlign w:val="center"/>
          </w:tcPr>
          <w:p w14:paraId="3C0897B1" w14:textId="77777777" w:rsidR="002F27F7" w:rsidRDefault="002F27F7"/>
        </w:tc>
        <w:tc>
          <w:tcPr>
            <w:tcW w:w="848" w:type="dxa"/>
            <w:vMerge/>
            <w:vAlign w:val="center"/>
          </w:tcPr>
          <w:p w14:paraId="30B02BC8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18C6042" w14:textId="77777777" w:rsidR="002F27F7" w:rsidRDefault="002F27F7"/>
        </w:tc>
        <w:tc>
          <w:tcPr>
            <w:tcW w:w="962" w:type="dxa"/>
            <w:vAlign w:val="center"/>
          </w:tcPr>
          <w:p w14:paraId="3155C48E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426249BC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4FB39C7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8859183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72C2F18" w14:textId="77777777" w:rsidR="002F27F7" w:rsidRDefault="002F27F7"/>
        </w:tc>
        <w:tc>
          <w:tcPr>
            <w:tcW w:w="1358" w:type="dxa"/>
            <w:vMerge/>
            <w:vAlign w:val="center"/>
          </w:tcPr>
          <w:p w14:paraId="7517AA1F" w14:textId="77777777" w:rsidR="002F27F7" w:rsidRDefault="002F27F7"/>
        </w:tc>
        <w:tc>
          <w:tcPr>
            <w:tcW w:w="1086" w:type="dxa"/>
            <w:vMerge/>
            <w:vAlign w:val="center"/>
          </w:tcPr>
          <w:p w14:paraId="27E65196" w14:textId="77777777" w:rsidR="002F27F7" w:rsidRDefault="002F27F7"/>
        </w:tc>
      </w:tr>
      <w:tr w:rsidR="002F27F7" w14:paraId="0B207A76" w14:textId="77777777">
        <w:tc>
          <w:tcPr>
            <w:tcW w:w="718" w:type="dxa"/>
            <w:vMerge/>
            <w:vAlign w:val="center"/>
          </w:tcPr>
          <w:p w14:paraId="0099BC1C" w14:textId="77777777" w:rsidR="002F27F7" w:rsidRDefault="002F27F7"/>
        </w:tc>
        <w:tc>
          <w:tcPr>
            <w:tcW w:w="848" w:type="dxa"/>
            <w:vMerge/>
            <w:vAlign w:val="center"/>
          </w:tcPr>
          <w:p w14:paraId="24D2279C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D46504F" w14:textId="77777777" w:rsidR="002F27F7" w:rsidRDefault="002F27F7"/>
        </w:tc>
        <w:tc>
          <w:tcPr>
            <w:tcW w:w="962" w:type="dxa"/>
            <w:vAlign w:val="center"/>
          </w:tcPr>
          <w:p w14:paraId="7D83B45C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40AB24D2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0B0640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9FA5549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3A684D8" w14:textId="77777777" w:rsidR="002F27F7" w:rsidRDefault="002F27F7"/>
        </w:tc>
        <w:tc>
          <w:tcPr>
            <w:tcW w:w="1358" w:type="dxa"/>
            <w:vMerge/>
            <w:vAlign w:val="center"/>
          </w:tcPr>
          <w:p w14:paraId="06434813" w14:textId="77777777" w:rsidR="002F27F7" w:rsidRDefault="002F27F7"/>
        </w:tc>
        <w:tc>
          <w:tcPr>
            <w:tcW w:w="1086" w:type="dxa"/>
            <w:vMerge/>
            <w:vAlign w:val="center"/>
          </w:tcPr>
          <w:p w14:paraId="5E30A46B" w14:textId="77777777" w:rsidR="002F27F7" w:rsidRDefault="002F27F7"/>
        </w:tc>
      </w:tr>
      <w:tr w:rsidR="002F27F7" w14:paraId="4A2A945D" w14:textId="77777777">
        <w:tc>
          <w:tcPr>
            <w:tcW w:w="718" w:type="dxa"/>
            <w:vMerge/>
            <w:vAlign w:val="center"/>
          </w:tcPr>
          <w:p w14:paraId="7806AF52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3380CE4E" w14:textId="77777777" w:rsidR="002F27F7" w:rsidRDefault="00E3715C">
            <w:r>
              <w:t>5016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F77675E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52C5639A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798AFEDB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46017A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57985CA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20E81D5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1978DFC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E2EF2E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42F482" w14:textId="77777777">
        <w:tc>
          <w:tcPr>
            <w:tcW w:w="718" w:type="dxa"/>
            <w:vMerge/>
            <w:vAlign w:val="center"/>
          </w:tcPr>
          <w:p w14:paraId="5E8A8FF2" w14:textId="77777777" w:rsidR="002F27F7" w:rsidRDefault="002F27F7"/>
        </w:tc>
        <w:tc>
          <w:tcPr>
            <w:tcW w:w="848" w:type="dxa"/>
            <w:vMerge/>
            <w:vAlign w:val="center"/>
          </w:tcPr>
          <w:p w14:paraId="04C120CB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013B21D" w14:textId="77777777" w:rsidR="002F27F7" w:rsidRDefault="002F27F7"/>
        </w:tc>
        <w:tc>
          <w:tcPr>
            <w:tcW w:w="962" w:type="dxa"/>
            <w:vAlign w:val="center"/>
          </w:tcPr>
          <w:p w14:paraId="0EA4B604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5FE762C3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4AC4B9E2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781C0211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58846C0" w14:textId="77777777" w:rsidR="002F27F7" w:rsidRDefault="002F27F7"/>
        </w:tc>
        <w:tc>
          <w:tcPr>
            <w:tcW w:w="1358" w:type="dxa"/>
            <w:vMerge/>
            <w:vAlign w:val="center"/>
          </w:tcPr>
          <w:p w14:paraId="380F2844" w14:textId="77777777" w:rsidR="002F27F7" w:rsidRDefault="002F27F7"/>
        </w:tc>
        <w:tc>
          <w:tcPr>
            <w:tcW w:w="1086" w:type="dxa"/>
            <w:vMerge/>
            <w:vAlign w:val="center"/>
          </w:tcPr>
          <w:p w14:paraId="38887D7D" w14:textId="77777777" w:rsidR="002F27F7" w:rsidRDefault="002F27F7"/>
        </w:tc>
      </w:tr>
      <w:tr w:rsidR="002F27F7" w14:paraId="5BC15EB9" w14:textId="77777777">
        <w:tc>
          <w:tcPr>
            <w:tcW w:w="718" w:type="dxa"/>
            <w:vMerge/>
            <w:vAlign w:val="center"/>
          </w:tcPr>
          <w:p w14:paraId="0EAAFFBD" w14:textId="77777777" w:rsidR="002F27F7" w:rsidRDefault="002F27F7"/>
        </w:tc>
        <w:tc>
          <w:tcPr>
            <w:tcW w:w="848" w:type="dxa"/>
            <w:vAlign w:val="center"/>
          </w:tcPr>
          <w:p w14:paraId="5121A756" w14:textId="77777777" w:rsidR="002F27F7" w:rsidRDefault="00E3715C">
            <w:r>
              <w:t>5017</w:t>
            </w:r>
          </w:p>
        </w:tc>
        <w:tc>
          <w:tcPr>
            <w:tcW w:w="735" w:type="dxa"/>
            <w:gridSpan w:val="2"/>
            <w:vAlign w:val="center"/>
          </w:tcPr>
          <w:p w14:paraId="131D787E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6CA442FA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4AA5C6A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6A8486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0EEF8B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AC8D8D4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76330E0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FAD707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2FE957A" w14:textId="77777777">
        <w:tc>
          <w:tcPr>
            <w:tcW w:w="718" w:type="dxa"/>
            <w:vMerge/>
            <w:vAlign w:val="center"/>
          </w:tcPr>
          <w:p w14:paraId="245BCDF4" w14:textId="77777777" w:rsidR="002F27F7" w:rsidRDefault="002F27F7"/>
        </w:tc>
        <w:tc>
          <w:tcPr>
            <w:tcW w:w="848" w:type="dxa"/>
            <w:vAlign w:val="center"/>
          </w:tcPr>
          <w:p w14:paraId="70F8CEF2" w14:textId="77777777" w:rsidR="002F27F7" w:rsidRDefault="00E3715C">
            <w:r>
              <w:t>5018</w:t>
            </w:r>
          </w:p>
        </w:tc>
        <w:tc>
          <w:tcPr>
            <w:tcW w:w="735" w:type="dxa"/>
            <w:gridSpan w:val="2"/>
            <w:vAlign w:val="center"/>
          </w:tcPr>
          <w:p w14:paraId="14281ACB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6198A16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774ED7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BC6000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5FB458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3A684EF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0646B69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1D6A82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C9BD25B" w14:textId="77777777">
        <w:tc>
          <w:tcPr>
            <w:tcW w:w="718" w:type="dxa"/>
            <w:vMerge/>
            <w:vAlign w:val="center"/>
          </w:tcPr>
          <w:p w14:paraId="7BB9159A" w14:textId="77777777" w:rsidR="002F27F7" w:rsidRDefault="002F27F7"/>
        </w:tc>
        <w:tc>
          <w:tcPr>
            <w:tcW w:w="848" w:type="dxa"/>
            <w:vAlign w:val="center"/>
          </w:tcPr>
          <w:p w14:paraId="067E9C34" w14:textId="77777777" w:rsidR="002F27F7" w:rsidRDefault="00E3715C">
            <w:r>
              <w:t>5019</w:t>
            </w:r>
          </w:p>
        </w:tc>
        <w:tc>
          <w:tcPr>
            <w:tcW w:w="735" w:type="dxa"/>
            <w:gridSpan w:val="2"/>
            <w:vAlign w:val="center"/>
          </w:tcPr>
          <w:p w14:paraId="423B269F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72457049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CF1882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900D56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00686F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5736E78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0861BDC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8BB183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6646E42" w14:textId="77777777">
        <w:tc>
          <w:tcPr>
            <w:tcW w:w="718" w:type="dxa"/>
            <w:vMerge/>
            <w:vAlign w:val="center"/>
          </w:tcPr>
          <w:p w14:paraId="70E1CA6B" w14:textId="77777777" w:rsidR="002F27F7" w:rsidRDefault="002F27F7"/>
        </w:tc>
        <w:tc>
          <w:tcPr>
            <w:tcW w:w="848" w:type="dxa"/>
            <w:vAlign w:val="center"/>
          </w:tcPr>
          <w:p w14:paraId="211F5127" w14:textId="77777777" w:rsidR="002F27F7" w:rsidRDefault="00E3715C">
            <w:r>
              <w:t>5020</w:t>
            </w:r>
          </w:p>
        </w:tc>
        <w:tc>
          <w:tcPr>
            <w:tcW w:w="735" w:type="dxa"/>
            <w:gridSpan w:val="2"/>
            <w:vAlign w:val="center"/>
          </w:tcPr>
          <w:p w14:paraId="4978F665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4091677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53C2EB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0D898B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068735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21D7A91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5FF3DBB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9413A4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785DCE1" w14:textId="77777777">
        <w:tc>
          <w:tcPr>
            <w:tcW w:w="718" w:type="dxa"/>
            <w:vMerge/>
            <w:vAlign w:val="center"/>
          </w:tcPr>
          <w:p w14:paraId="15E6BEFC" w14:textId="77777777" w:rsidR="002F27F7" w:rsidRDefault="002F27F7"/>
        </w:tc>
        <w:tc>
          <w:tcPr>
            <w:tcW w:w="848" w:type="dxa"/>
            <w:vAlign w:val="center"/>
          </w:tcPr>
          <w:p w14:paraId="50397754" w14:textId="77777777" w:rsidR="002F27F7" w:rsidRDefault="00E3715C">
            <w:r>
              <w:t>5021</w:t>
            </w:r>
          </w:p>
        </w:tc>
        <w:tc>
          <w:tcPr>
            <w:tcW w:w="735" w:type="dxa"/>
            <w:gridSpan w:val="2"/>
            <w:vAlign w:val="center"/>
          </w:tcPr>
          <w:p w14:paraId="47A3AAAE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6CD7B4E4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A438D4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C90DA8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C1D3EA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8FA123E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5C9AB27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5BE105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2CB016E" w14:textId="77777777">
        <w:tc>
          <w:tcPr>
            <w:tcW w:w="718" w:type="dxa"/>
            <w:vMerge/>
            <w:vAlign w:val="center"/>
          </w:tcPr>
          <w:p w14:paraId="45778692" w14:textId="77777777" w:rsidR="002F27F7" w:rsidRDefault="002F27F7"/>
        </w:tc>
        <w:tc>
          <w:tcPr>
            <w:tcW w:w="848" w:type="dxa"/>
            <w:vAlign w:val="center"/>
          </w:tcPr>
          <w:p w14:paraId="157258EC" w14:textId="77777777" w:rsidR="002F27F7" w:rsidRDefault="00E3715C">
            <w:r>
              <w:t>5024</w:t>
            </w:r>
          </w:p>
        </w:tc>
        <w:tc>
          <w:tcPr>
            <w:tcW w:w="735" w:type="dxa"/>
            <w:gridSpan w:val="2"/>
            <w:vAlign w:val="center"/>
          </w:tcPr>
          <w:p w14:paraId="5ECA0CF4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085FE7D4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624D54CE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4BBB43C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A249E3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9D73552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025563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36A5EF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47FA43A" w14:textId="77777777">
        <w:tc>
          <w:tcPr>
            <w:tcW w:w="718" w:type="dxa"/>
            <w:vMerge/>
            <w:vAlign w:val="center"/>
          </w:tcPr>
          <w:p w14:paraId="4102938E" w14:textId="77777777" w:rsidR="002F27F7" w:rsidRDefault="002F27F7"/>
        </w:tc>
        <w:tc>
          <w:tcPr>
            <w:tcW w:w="848" w:type="dxa"/>
            <w:vAlign w:val="center"/>
          </w:tcPr>
          <w:p w14:paraId="1AE38A14" w14:textId="77777777" w:rsidR="002F27F7" w:rsidRDefault="00E3715C">
            <w:r>
              <w:t>5025</w:t>
            </w:r>
          </w:p>
        </w:tc>
        <w:tc>
          <w:tcPr>
            <w:tcW w:w="735" w:type="dxa"/>
            <w:gridSpan w:val="2"/>
            <w:vAlign w:val="center"/>
          </w:tcPr>
          <w:p w14:paraId="2634E36E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605B559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40AEEA0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2713B0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CF3542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DEFAA91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E6F4D3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EF267A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BFC1AF0" w14:textId="77777777">
        <w:tc>
          <w:tcPr>
            <w:tcW w:w="718" w:type="dxa"/>
            <w:vMerge/>
            <w:vAlign w:val="center"/>
          </w:tcPr>
          <w:p w14:paraId="2FCBF2C7" w14:textId="77777777" w:rsidR="002F27F7" w:rsidRDefault="002F27F7"/>
        </w:tc>
        <w:tc>
          <w:tcPr>
            <w:tcW w:w="848" w:type="dxa"/>
            <w:vAlign w:val="center"/>
          </w:tcPr>
          <w:p w14:paraId="3E2D8E7D" w14:textId="77777777" w:rsidR="002F27F7" w:rsidRDefault="00E3715C">
            <w:r>
              <w:t>5026</w:t>
            </w:r>
          </w:p>
        </w:tc>
        <w:tc>
          <w:tcPr>
            <w:tcW w:w="735" w:type="dxa"/>
            <w:gridSpan w:val="2"/>
            <w:vAlign w:val="center"/>
          </w:tcPr>
          <w:p w14:paraId="74C03536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0CC656BA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2FF9C5A9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C209EB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A74ABE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8F41203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2663ED6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297935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25B08AE" w14:textId="77777777">
        <w:tc>
          <w:tcPr>
            <w:tcW w:w="718" w:type="dxa"/>
            <w:vMerge/>
            <w:vAlign w:val="center"/>
          </w:tcPr>
          <w:p w14:paraId="41A25B14" w14:textId="77777777" w:rsidR="002F27F7" w:rsidRDefault="002F27F7"/>
        </w:tc>
        <w:tc>
          <w:tcPr>
            <w:tcW w:w="848" w:type="dxa"/>
            <w:vAlign w:val="center"/>
          </w:tcPr>
          <w:p w14:paraId="0C8CEBB4" w14:textId="77777777" w:rsidR="002F27F7" w:rsidRDefault="00E3715C">
            <w:r>
              <w:t>5027</w:t>
            </w:r>
          </w:p>
        </w:tc>
        <w:tc>
          <w:tcPr>
            <w:tcW w:w="735" w:type="dxa"/>
            <w:gridSpan w:val="2"/>
            <w:vAlign w:val="center"/>
          </w:tcPr>
          <w:p w14:paraId="153B1F47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182B93D4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5AD2E5DC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67C90B7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6C9358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016AA4D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08FF8E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E4D9BB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07DB979" w14:textId="77777777">
        <w:tc>
          <w:tcPr>
            <w:tcW w:w="718" w:type="dxa"/>
            <w:vMerge/>
            <w:vAlign w:val="center"/>
          </w:tcPr>
          <w:p w14:paraId="3968CF35" w14:textId="77777777" w:rsidR="002F27F7" w:rsidRDefault="002F27F7"/>
        </w:tc>
        <w:tc>
          <w:tcPr>
            <w:tcW w:w="848" w:type="dxa"/>
            <w:vAlign w:val="center"/>
          </w:tcPr>
          <w:p w14:paraId="04E1EF7C" w14:textId="77777777" w:rsidR="002F27F7" w:rsidRDefault="00E3715C">
            <w:r>
              <w:t>5028</w:t>
            </w:r>
          </w:p>
        </w:tc>
        <w:tc>
          <w:tcPr>
            <w:tcW w:w="735" w:type="dxa"/>
            <w:gridSpan w:val="2"/>
            <w:vAlign w:val="center"/>
          </w:tcPr>
          <w:p w14:paraId="6AAD299B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10221D0B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07C0DA88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C8C5B5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F98DA7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601FA79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4F2B58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E2A86A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D55B659" w14:textId="77777777">
        <w:tc>
          <w:tcPr>
            <w:tcW w:w="718" w:type="dxa"/>
            <w:vMerge/>
            <w:vAlign w:val="center"/>
          </w:tcPr>
          <w:p w14:paraId="12411EE4" w14:textId="77777777" w:rsidR="002F27F7" w:rsidRDefault="002F27F7"/>
        </w:tc>
        <w:tc>
          <w:tcPr>
            <w:tcW w:w="848" w:type="dxa"/>
            <w:vAlign w:val="center"/>
          </w:tcPr>
          <w:p w14:paraId="674AD2B0" w14:textId="77777777" w:rsidR="002F27F7" w:rsidRDefault="00E3715C">
            <w:r>
              <w:t>5029</w:t>
            </w:r>
          </w:p>
        </w:tc>
        <w:tc>
          <w:tcPr>
            <w:tcW w:w="735" w:type="dxa"/>
            <w:gridSpan w:val="2"/>
            <w:vAlign w:val="center"/>
          </w:tcPr>
          <w:p w14:paraId="3C819D2E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377AF1F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186280E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2BB7B3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D73274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5B5B185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668220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3EEDB0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B02F3F9" w14:textId="77777777">
        <w:tc>
          <w:tcPr>
            <w:tcW w:w="718" w:type="dxa"/>
            <w:vMerge/>
            <w:vAlign w:val="center"/>
          </w:tcPr>
          <w:p w14:paraId="4C41324C" w14:textId="77777777" w:rsidR="002F27F7" w:rsidRDefault="002F27F7"/>
        </w:tc>
        <w:tc>
          <w:tcPr>
            <w:tcW w:w="848" w:type="dxa"/>
            <w:vAlign w:val="center"/>
          </w:tcPr>
          <w:p w14:paraId="7C336FC3" w14:textId="77777777" w:rsidR="002F27F7" w:rsidRDefault="00E3715C">
            <w:r>
              <w:t>5030</w:t>
            </w:r>
          </w:p>
        </w:tc>
        <w:tc>
          <w:tcPr>
            <w:tcW w:w="735" w:type="dxa"/>
            <w:gridSpan w:val="2"/>
            <w:vAlign w:val="center"/>
          </w:tcPr>
          <w:p w14:paraId="5C538A18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0BE5971C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01E2BF3A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72CED46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3B8814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844D211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33BBC6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5B6A5C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B73D5FB" w14:textId="77777777">
        <w:tc>
          <w:tcPr>
            <w:tcW w:w="718" w:type="dxa"/>
            <w:vMerge/>
            <w:vAlign w:val="center"/>
          </w:tcPr>
          <w:p w14:paraId="4B567D22" w14:textId="77777777" w:rsidR="002F27F7" w:rsidRDefault="002F27F7"/>
        </w:tc>
        <w:tc>
          <w:tcPr>
            <w:tcW w:w="848" w:type="dxa"/>
            <w:vAlign w:val="center"/>
          </w:tcPr>
          <w:p w14:paraId="500B6DD9" w14:textId="77777777" w:rsidR="002F27F7" w:rsidRDefault="00E3715C">
            <w:r>
              <w:t>5031</w:t>
            </w:r>
          </w:p>
        </w:tc>
        <w:tc>
          <w:tcPr>
            <w:tcW w:w="735" w:type="dxa"/>
            <w:gridSpan w:val="2"/>
            <w:vAlign w:val="center"/>
          </w:tcPr>
          <w:p w14:paraId="6181F845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21E521F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70414E0B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45BF39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69C711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AAAA67D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FC1F94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F84F9E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E2EE729" w14:textId="77777777">
        <w:tc>
          <w:tcPr>
            <w:tcW w:w="718" w:type="dxa"/>
            <w:vMerge/>
            <w:vAlign w:val="center"/>
          </w:tcPr>
          <w:p w14:paraId="45E4C777" w14:textId="77777777" w:rsidR="002F27F7" w:rsidRDefault="002F27F7"/>
        </w:tc>
        <w:tc>
          <w:tcPr>
            <w:tcW w:w="848" w:type="dxa"/>
            <w:vAlign w:val="center"/>
          </w:tcPr>
          <w:p w14:paraId="74C4EC6E" w14:textId="77777777" w:rsidR="002F27F7" w:rsidRDefault="00E3715C">
            <w:r>
              <w:t>5032</w:t>
            </w:r>
          </w:p>
        </w:tc>
        <w:tc>
          <w:tcPr>
            <w:tcW w:w="735" w:type="dxa"/>
            <w:gridSpan w:val="2"/>
            <w:vAlign w:val="center"/>
          </w:tcPr>
          <w:p w14:paraId="41AF2DC0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787AE6E7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1DF9290D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7AA8986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0EADE7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D644BD3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BBDAF0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6F05D0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3EA9BF3" w14:textId="77777777">
        <w:tc>
          <w:tcPr>
            <w:tcW w:w="718" w:type="dxa"/>
            <w:vMerge/>
            <w:vAlign w:val="center"/>
          </w:tcPr>
          <w:p w14:paraId="3866DA26" w14:textId="77777777" w:rsidR="002F27F7" w:rsidRDefault="002F27F7"/>
        </w:tc>
        <w:tc>
          <w:tcPr>
            <w:tcW w:w="848" w:type="dxa"/>
            <w:vAlign w:val="center"/>
          </w:tcPr>
          <w:p w14:paraId="5CCBBDDE" w14:textId="77777777" w:rsidR="002F27F7" w:rsidRDefault="00E3715C">
            <w:r>
              <w:t>5033</w:t>
            </w:r>
          </w:p>
        </w:tc>
        <w:tc>
          <w:tcPr>
            <w:tcW w:w="735" w:type="dxa"/>
            <w:gridSpan w:val="2"/>
            <w:vAlign w:val="center"/>
          </w:tcPr>
          <w:p w14:paraId="0F3FD43B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1EBD8219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6734C86E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6EFA0B8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9987B7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9C5DDE6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6DE8D9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2EA5C7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DCE4CBB" w14:textId="77777777">
        <w:tc>
          <w:tcPr>
            <w:tcW w:w="718" w:type="dxa"/>
            <w:vMerge/>
            <w:vAlign w:val="center"/>
          </w:tcPr>
          <w:p w14:paraId="5A6D74C5" w14:textId="77777777" w:rsidR="002F27F7" w:rsidRDefault="002F27F7"/>
        </w:tc>
        <w:tc>
          <w:tcPr>
            <w:tcW w:w="848" w:type="dxa"/>
            <w:vAlign w:val="center"/>
          </w:tcPr>
          <w:p w14:paraId="34258BF3" w14:textId="77777777" w:rsidR="002F27F7" w:rsidRDefault="00E3715C">
            <w:r>
              <w:t>5037</w:t>
            </w:r>
          </w:p>
        </w:tc>
        <w:tc>
          <w:tcPr>
            <w:tcW w:w="735" w:type="dxa"/>
            <w:gridSpan w:val="2"/>
            <w:vAlign w:val="center"/>
          </w:tcPr>
          <w:p w14:paraId="1F76AFB6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273FA911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045C3B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F7356A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6D0C79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286EF0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D8C0E2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1087DC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203FD9F" w14:textId="77777777">
        <w:tc>
          <w:tcPr>
            <w:tcW w:w="718" w:type="dxa"/>
            <w:vMerge/>
            <w:vAlign w:val="center"/>
          </w:tcPr>
          <w:p w14:paraId="2E626B11" w14:textId="77777777" w:rsidR="002F27F7" w:rsidRDefault="002F27F7"/>
        </w:tc>
        <w:tc>
          <w:tcPr>
            <w:tcW w:w="848" w:type="dxa"/>
            <w:vAlign w:val="center"/>
          </w:tcPr>
          <w:p w14:paraId="10B234E9" w14:textId="77777777" w:rsidR="002F27F7" w:rsidRDefault="00E3715C">
            <w:r>
              <w:t>5038</w:t>
            </w:r>
          </w:p>
        </w:tc>
        <w:tc>
          <w:tcPr>
            <w:tcW w:w="735" w:type="dxa"/>
            <w:gridSpan w:val="2"/>
            <w:vAlign w:val="center"/>
          </w:tcPr>
          <w:p w14:paraId="1FA477EF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0399C287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CC8591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6D0E62A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BEA98D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1F5A481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7B4B82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B08F74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FA53FDD" w14:textId="77777777">
        <w:tc>
          <w:tcPr>
            <w:tcW w:w="718" w:type="dxa"/>
            <w:vMerge/>
            <w:vAlign w:val="center"/>
          </w:tcPr>
          <w:p w14:paraId="5E257C86" w14:textId="77777777" w:rsidR="002F27F7" w:rsidRDefault="002F27F7"/>
        </w:tc>
        <w:tc>
          <w:tcPr>
            <w:tcW w:w="848" w:type="dxa"/>
            <w:vAlign w:val="center"/>
          </w:tcPr>
          <w:p w14:paraId="5F27109F" w14:textId="77777777" w:rsidR="002F27F7" w:rsidRDefault="00E3715C">
            <w:r>
              <w:t>5039</w:t>
            </w:r>
          </w:p>
        </w:tc>
        <w:tc>
          <w:tcPr>
            <w:tcW w:w="735" w:type="dxa"/>
            <w:gridSpan w:val="2"/>
            <w:vAlign w:val="center"/>
          </w:tcPr>
          <w:p w14:paraId="78B58BD5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67C2760B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A377404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C6A862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DA8A78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A2FFCC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E0209A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F38586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A568D2D" w14:textId="77777777">
        <w:tc>
          <w:tcPr>
            <w:tcW w:w="718" w:type="dxa"/>
            <w:vMerge/>
            <w:vAlign w:val="center"/>
          </w:tcPr>
          <w:p w14:paraId="618FDB46" w14:textId="77777777" w:rsidR="002F27F7" w:rsidRDefault="002F27F7"/>
        </w:tc>
        <w:tc>
          <w:tcPr>
            <w:tcW w:w="848" w:type="dxa"/>
            <w:vAlign w:val="center"/>
          </w:tcPr>
          <w:p w14:paraId="66DBEC09" w14:textId="77777777" w:rsidR="002F27F7" w:rsidRDefault="00E3715C">
            <w:r>
              <w:t>5044</w:t>
            </w:r>
          </w:p>
        </w:tc>
        <w:tc>
          <w:tcPr>
            <w:tcW w:w="735" w:type="dxa"/>
            <w:gridSpan w:val="2"/>
            <w:vAlign w:val="center"/>
          </w:tcPr>
          <w:p w14:paraId="1DFB0CC8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432623A1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931C290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501D77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2B2EEA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57B60F5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9433F0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3D5562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6A7D02A" w14:textId="77777777">
        <w:tc>
          <w:tcPr>
            <w:tcW w:w="718" w:type="dxa"/>
            <w:vMerge/>
            <w:vAlign w:val="center"/>
          </w:tcPr>
          <w:p w14:paraId="2572D8FB" w14:textId="77777777" w:rsidR="002F27F7" w:rsidRDefault="002F27F7"/>
        </w:tc>
        <w:tc>
          <w:tcPr>
            <w:tcW w:w="848" w:type="dxa"/>
            <w:vAlign w:val="center"/>
          </w:tcPr>
          <w:p w14:paraId="41FAE2A9" w14:textId="77777777" w:rsidR="002F27F7" w:rsidRDefault="00E3715C">
            <w:r>
              <w:t>5045</w:t>
            </w:r>
          </w:p>
        </w:tc>
        <w:tc>
          <w:tcPr>
            <w:tcW w:w="735" w:type="dxa"/>
            <w:gridSpan w:val="2"/>
            <w:vAlign w:val="center"/>
          </w:tcPr>
          <w:p w14:paraId="50D64031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466966A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492E543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2720CB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C5E860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147665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B2E2E9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5BE0A8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E91B06A" w14:textId="77777777">
        <w:tc>
          <w:tcPr>
            <w:tcW w:w="718" w:type="dxa"/>
            <w:vMerge/>
            <w:vAlign w:val="center"/>
          </w:tcPr>
          <w:p w14:paraId="0EE9A84A" w14:textId="77777777" w:rsidR="002F27F7" w:rsidRDefault="002F27F7"/>
        </w:tc>
        <w:tc>
          <w:tcPr>
            <w:tcW w:w="848" w:type="dxa"/>
            <w:vAlign w:val="center"/>
          </w:tcPr>
          <w:p w14:paraId="34E9C7DF" w14:textId="77777777" w:rsidR="002F27F7" w:rsidRDefault="00E3715C">
            <w:r>
              <w:t>5046</w:t>
            </w:r>
          </w:p>
        </w:tc>
        <w:tc>
          <w:tcPr>
            <w:tcW w:w="735" w:type="dxa"/>
            <w:gridSpan w:val="2"/>
            <w:vAlign w:val="center"/>
          </w:tcPr>
          <w:p w14:paraId="07A57734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1DABA6A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F2E5B0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6066482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EEAAD5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C091D7B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4BCAB9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51054C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2012E12" w14:textId="77777777">
        <w:tc>
          <w:tcPr>
            <w:tcW w:w="718" w:type="dxa"/>
            <w:vMerge/>
            <w:vAlign w:val="center"/>
          </w:tcPr>
          <w:p w14:paraId="06297CB2" w14:textId="77777777" w:rsidR="002F27F7" w:rsidRDefault="002F27F7"/>
        </w:tc>
        <w:tc>
          <w:tcPr>
            <w:tcW w:w="848" w:type="dxa"/>
            <w:vAlign w:val="center"/>
          </w:tcPr>
          <w:p w14:paraId="00A17642" w14:textId="77777777" w:rsidR="002F27F7" w:rsidRDefault="00E3715C">
            <w:r>
              <w:t>5047</w:t>
            </w:r>
          </w:p>
        </w:tc>
        <w:tc>
          <w:tcPr>
            <w:tcW w:w="735" w:type="dxa"/>
            <w:gridSpan w:val="2"/>
            <w:vAlign w:val="center"/>
          </w:tcPr>
          <w:p w14:paraId="4D42814A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0B66E062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4BACF2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DA9731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8B213F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2B51BA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8F2107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96D527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A435DDE" w14:textId="77777777">
        <w:tc>
          <w:tcPr>
            <w:tcW w:w="718" w:type="dxa"/>
            <w:vMerge/>
            <w:vAlign w:val="center"/>
          </w:tcPr>
          <w:p w14:paraId="52511AAA" w14:textId="77777777" w:rsidR="002F27F7" w:rsidRDefault="002F27F7"/>
        </w:tc>
        <w:tc>
          <w:tcPr>
            <w:tcW w:w="848" w:type="dxa"/>
            <w:vAlign w:val="center"/>
          </w:tcPr>
          <w:p w14:paraId="0C78D975" w14:textId="77777777" w:rsidR="002F27F7" w:rsidRDefault="00E3715C">
            <w:r>
              <w:t>5048</w:t>
            </w:r>
          </w:p>
        </w:tc>
        <w:tc>
          <w:tcPr>
            <w:tcW w:w="735" w:type="dxa"/>
            <w:gridSpan w:val="2"/>
            <w:vAlign w:val="center"/>
          </w:tcPr>
          <w:p w14:paraId="133B0DFC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5B944407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202A55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A8D206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32081D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1228D1F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58C9A9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E13021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E95BF00" w14:textId="77777777">
        <w:tc>
          <w:tcPr>
            <w:tcW w:w="718" w:type="dxa"/>
            <w:vMerge/>
            <w:vAlign w:val="center"/>
          </w:tcPr>
          <w:p w14:paraId="6574F05D" w14:textId="77777777" w:rsidR="002F27F7" w:rsidRDefault="002F27F7"/>
        </w:tc>
        <w:tc>
          <w:tcPr>
            <w:tcW w:w="848" w:type="dxa"/>
            <w:vAlign w:val="center"/>
          </w:tcPr>
          <w:p w14:paraId="523618B8" w14:textId="77777777" w:rsidR="002F27F7" w:rsidRDefault="00E3715C">
            <w:r>
              <w:t>5049</w:t>
            </w:r>
          </w:p>
        </w:tc>
        <w:tc>
          <w:tcPr>
            <w:tcW w:w="735" w:type="dxa"/>
            <w:gridSpan w:val="2"/>
            <w:vAlign w:val="center"/>
          </w:tcPr>
          <w:p w14:paraId="005F2B21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5E06541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3D61FE0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891AAD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753EB7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97D53F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80B818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C75CF1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37BC8C8" w14:textId="77777777">
        <w:tc>
          <w:tcPr>
            <w:tcW w:w="718" w:type="dxa"/>
            <w:vMerge/>
            <w:vAlign w:val="center"/>
          </w:tcPr>
          <w:p w14:paraId="31CD5E8F" w14:textId="77777777" w:rsidR="002F27F7" w:rsidRDefault="002F27F7"/>
        </w:tc>
        <w:tc>
          <w:tcPr>
            <w:tcW w:w="848" w:type="dxa"/>
            <w:vAlign w:val="center"/>
          </w:tcPr>
          <w:p w14:paraId="2EB15B95" w14:textId="77777777" w:rsidR="002F27F7" w:rsidRDefault="00E3715C">
            <w:r>
              <w:t>5050</w:t>
            </w:r>
          </w:p>
        </w:tc>
        <w:tc>
          <w:tcPr>
            <w:tcW w:w="735" w:type="dxa"/>
            <w:gridSpan w:val="2"/>
            <w:vAlign w:val="center"/>
          </w:tcPr>
          <w:p w14:paraId="65132F7B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2C115F0C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1780F4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65EEC7F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4796EC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19A7B71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E7E60A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14F1F9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20CE3D9" w14:textId="77777777">
        <w:tc>
          <w:tcPr>
            <w:tcW w:w="718" w:type="dxa"/>
            <w:vMerge/>
            <w:vAlign w:val="center"/>
          </w:tcPr>
          <w:p w14:paraId="4ED29432" w14:textId="77777777" w:rsidR="002F27F7" w:rsidRDefault="002F27F7"/>
        </w:tc>
        <w:tc>
          <w:tcPr>
            <w:tcW w:w="848" w:type="dxa"/>
            <w:vAlign w:val="center"/>
          </w:tcPr>
          <w:p w14:paraId="7F8C2AE9" w14:textId="77777777" w:rsidR="002F27F7" w:rsidRDefault="00E3715C">
            <w:r>
              <w:t>5051</w:t>
            </w:r>
          </w:p>
        </w:tc>
        <w:tc>
          <w:tcPr>
            <w:tcW w:w="735" w:type="dxa"/>
            <w:gridSpan w:val="2"/>
            <w:vAlign w:val="center"/>
          </w:tcPr>
          <w:p w14:paraId="3F572A4D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0DFE96FB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AF2C7D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EE966D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B1AF09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38CAA5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66EE12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6BFAAE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493C0BE" w14:textId="77777777">
        <w:tc>
          <w:tcPr>
            <w:tcW w:w="718" w:type="dxa"/>
            <w:vMerge/>
            <w:vAlign w:val="center"/>
          </w:tcPr>
          <w:p w14:paraId="638DB394" w14:textId="77777777" w:rsidR="002F27F7" w:rsidRDefault="002F27F7"/>
        </w:tc>
        <w:tc>
          <w:tcPr>
            <w:tcW w:w="848" w:type="dxa"/>
            <w:vAlign w:val="center"/>
          </w:tcPr>
          <w:p w14:paraId="4E2F1400" w14:textId="77777777" w:rsidR="002F27F7" w:rsidRDefault="00E3715C">
            <w:r>
              <w:t>5052</w:t>
            </w:r>
          </w:p>
        </w:tc>
        <w:tc>
          <w:tcPr>
            <w:tcW w:w="735" w:type="dxa"/>
            <w:gridSpan w:val="2"/>
            <w:vAlign w:val="center"/>
          </w:tcPr>
          <w:p w14:paraId="7F1F18AA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67023BB3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BB92B4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69BF0AA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10989A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5F2C0B5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CD7AEF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95FA04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8503781" w14:textId="77777777">
        <w:tc>
          <w:tcPr>
            <w:tcW w:w="718" w:type="dxa"/>
            <w:vMerge/>
            <w:vAlign w:val="center"/>
          </w:tcPr>
          <w:p w14:paraId="63561EC6" w14:textId="77777777" w:rsidR="002F27F7" w:rsidRDefault="002F27F7"/>
        </w:tc>
        <w:tc>
          <w:tcPr>
            <w:tcW w:w="848" w:type="dxa"/>
            <w:vAlign w:val="center"/>
          </w:tcPr>
          <w:p w14:paraId="79E7858A" w14:textId="77777777" w:rsidR="002F27F7" w:rsidRDefault="00E3715C">
            <w:r>
              <w:t>5053</w:t>
            </w:r>
          </w:p>
        </w:tc>
        <w:tc>
          <w:tcPr>
            <w:tcW w:w="735" w:type="dxa"/>
            <w:gridSpan w:val="2"/>
            <w:vAlign w:val="center"/>
          </w:tcPr>
          <w:p w14:paraId="41FB09C0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56B1E616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1D4C3F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A6DC83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0A7EE9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579995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4FD2B3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F700A8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27A0EE0" w14:textId="77777777">
        <w:tc>
          <w:tcPr>
            <w:tcW w:w="718" w:type="dxa"/>
            <w:vMerge/>
            <w:vAlign w:val="center"/>
          </w:tcPr>
          <w:p w14:paraId="286E29A1" w14:textId="77777777" w:rsidR="002F27F7" w:rsidRDefault="002F27F7"/>
        </w:tc>
        <w:tc>
          <w:tcPr>
            <w:tcW w:w="848" w:type="dxa"/>
            <w:vAlign w:val="center"/>
          </w:tcPr>
          <w:p w14:paraId="253FD032" w14:textId="77777777" w:rsidR="002F27F7" w:rsidRDefault="00E3715C">
            <w:r>
              <w:t>5055</w:t>
            </w:r>
          </w:p>
        </w:tc>
        <w:tc>
          <w:tcPr>
            <w:tcW w:w="735" w:type="dxa"/>
            <w:gridSpan w:val="2"/>
            <w:vAlign w:val="center"/>
          </w:tcPr>
          <w:p w14:paraId="1C22C550" w14:textId="77777777" w:rsidR="002F27F7" w:rsidRDefault="00E3715C">
            <w:r>
              <w:t>5.87</w:t>
            </w:r>
          </w:p>
        </w:tc>
        <w:tc>
          <w:tcPr>
            <w:tcW w:w="962" w:type="dxa"/>
            <w:vAlign w:val="center"/>
          </w:tcPr>
          <w:p w14:paraId="7CF85BE9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EEAEF48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5EA7DE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FEC5A6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9554C2D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085858F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05A479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92DE88A" w14:textId="77777777">
        <w:tc>
          <w:tcPr>
            <w:tcW w:w="718" w:type="dxa"/>
            <w:vMerge/>
            <w:vAlign w:val="center"/>
          </w:tcPr>
          <w:p w14:paraId="7F999418" w14:textId="77777777" w:rsidR="002F27F7" w:rsidRDefault="002F27F7"/>
        </w:tc>
        <w:tc>
          <w:tcPr>
            <w:tcW w:w="848" w:type="dxa"/>
            <w:vAlign w:val="center"/>
          </w:tcPr>
          <w:p w14:paraId="41D34C10" w14:textId="77777777" w:rsidR="002F27F7" w:rsidRDefault="00E3715C">
            <w:r>
              <w:t>5056</w:t>
            </w:r>
          </w:p>
        </w:tc>
        <w:tc>
          <w:tcPr>
            <w:tcW w:w="735" w:type="dxa"/>
            <w:gridSpan w:val="2"/>
            <w:vAlign w:val="center"/>
          </w:tcPr>
          <w:p w14:paraId="6219D8A7" w14:textId="77777777" w:rsidR="002F27F7" w:rsidRDefault="00E3715C">
            <w:r>
              <w:t>5.87</w:t>
            </w:r>
          </w:p>
        </w:tc>
        <w:tc>
          <w:tcPr>
            <w:tcW w:w="962" w:type="dxa"/>
            <w:vAlign w:val="center"/>
          </w:tcPr>
          <w:p w14:paraId="14996C84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CE4C25E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4F0175C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60F2C4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F227E5B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956256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8E4B62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3333E67" w14:textId="77777777">
        <w:tc>
          <w:tcPr>
            <w:tcW w:w="718" w:type="dxa"/>
            <w:vMerge/>
            <w:vAlign w:val="center"/>
          </w:tcPr>
          <w:p w14:paraId="313ECA34" w14:textId="77777777" w:rsidR="002F27F7" w:rsidRDefault="002F27F7"/>
        </w:tc>
        <w:tc>
          <w:tcPr>
            <w:tcW w:w="848" w:type="dxa"/>
            <w:vAlign w:val="center"/>
          </w:tcPr>
          <w:p w14:paraId="50DFFF16" w14:textId="77777777" w:rsidR="002F27F7" w:rsidRDefault="00E3715C">
            <w:r>
              <w:t>5057</w:t>
            </w:r>
          </w:p>
        </w:tc>
        <w:tc>
          <w:tcPr>
            <w:tcW w:w="735" w:type="dxa"/>
            <w:gridSpan w:val="2"/>
            <w:vAlign w:val="center"/>
          </w:tcPr>
          <w:p w14:paraId="3C49D2CC" w14:textId="77777777" w:rsidR="002F27F7" w:rsidRDefault="00E3715C">
            <w:r>
              <w:t>5.87</w:t>
            </w:r>
          </w:p>
        </w:tc>
        <w:tc>
          <w:tcPr>
            <w:tcW w:w="962" w:type="dxa"/>
            <w:vAlign w:val="center"/>
          </w:tcPr>
          <w:p w14:paraId="7728B3D9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6F888091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2B93AE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7149B7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C9DC467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B84940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82FF76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8C89AE2" w14:textId="77777777">
        <w:tc>
          <w:tcPr>
            <w:tcW w:w="718" w:type="dxa"/>
            <w:vMerge w:val="restart"/>
            <w:vAlign w:val="center"/>
          </w:tcPr>
          <w:p w14:paraId="6FEDC54A" w14:textId="77777777" w:rsidR="002F27F7" w:rsidRDefault="00E3715C">
            <w:r>
              <w:t>6</w:t>
            </w:r>
          </w:p>
        </w:tc>
        <w:tc>
          <w:tcPr>
            <w:tcW w:w="848" w:type="dxa"/>
            <w:vMerge w:val="restart"/>
            <w:vAlign w:val="center"/>
          </w:tcPr>
          <w:p w14:paraId="0FB699DA" w14:textId="77777777" w:rsidR="002F27F7" w:rsidRDefault="00E3715C">
            <w:r>
              <w:t>6012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B38FE4F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04810CCC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65D49765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27C0DAC1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2C94E885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7A8F7F4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83D29F9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D80299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DB5E5F5" w14:textId="77777777">
        <w:tc>
          <w:tcPr>
            <w:tcW w:w="718" w:type="dxa"/>
            <w:vMerge/>
            <w:vAlign w:val="center"/>
          </w:tcPr>
          <w:p w14:paraId="42EADB2B" w14:textId="77777777" w:rsidR="002F27F7" w:rsidRDefault="002F27F7"/>
        </w:tc>
        <w:tc>
          <w:tcPr>
            <w:tcW w:w="848" w:type="dxa"/>
            <w:vMerge/>
            <w:vAlign w:val="center"/>
          </w:tcPr>
          <w:p w14:paraId="46E6DF41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20FAA44" w14:textId="77777777" w:rsidR="002F27F7" w:rsidRDefault="002F27F7"/>
        </w:tc>
        <w:tc>
          <w:tcPr>
            <w:tcW w:w="962" w:type="dxa"/>
            <w:vAlign w:val="center"/>
          </w:tcPr>
          <w:p w14:paraId="4E03AA86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7DB1BCE1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26A7FAA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5479656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65F2786" w14:textId="77777777" w:rsidR="002F27F7" w:rsidRDefault="002F27F7"/>
        </w:tc>
        <w:tc>
          <w:tcPr>
            <w:tcW w:w="1358" w:type="dxa"/>
            <w:vMerge/>
            <w:vAlign w:val="center"/>
          </w:tcPr>
          <w:p w14:paraId="3B7C280E" w14:textId="77777777" w:rsidR="002F27F7" w:rsidRDefault="002F27F7"/>
        </w:tc>
        <w:tc>
          <w:tcPr>
            <w:tcW w:w="1086" w:type="dxa"/>
            <w:vMerge/>
            <w:vAlign w:val="center"/>
          </w:tcPr>
          <w:p w14:paraId="25197BFA" w14:textId="77777777" w:rsidR="002F27F7" w:rsidRDefault="002F27F7"/>
        </w:tc>
      </w:tr>
      <w:tr w:rsidR="002F27F7" w14:paraId="66ADBCB0" w14:textId="77777777">
        <w:tc>
          <w:tcPr>
            <w:tcW w:w="718" w:type="dxa"/>
            <w:vMerge/>
            <w:vAlign w:val="center"/>
          </w:tcPr>
          <w:p w14:paraId="2643D46D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13392D12" w14:textId="77777777" w:rsidR="002F27F7" w:rsidRDefault="00E3715C">
            <w:r>
              <w:t>6013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382CC5B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1BE6771C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73741B8D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4851DAC5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7429CCC" w14:textId="77777777" w:rsidR="002F27F7" w:rsidRDefault="00E3715C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18600CC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CD95EEA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A1AF17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FE85877" w14:textId="77777777">
        <w:tc>
          <w:tcPr>
            <w:tcW w:w="718" w:type="dxa"/>
            <w:vMerge/>
            <w:vAlign w:val="center"/>
          </w:tcPr>
          <w:p w14:paraId="322CAC11" w14:textId="77777777" w:rsidR="002F27F7" w:rsidRDefault="002F27F7"/>
        </w:tc>
        <w:tc>
          <w:tcPr>
            <w:tcW w:w="848" w:type="dxa"/>
            <w:vMerge/>
            <w:vAlign w:val="center"/>
          </w:tcPr>
          <w:p w14:paraId="76D1D2E0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6A93DF3F" w14:textId="77777777" w:rsidR="002F27F7" w:rsidRDefault="002F27F7"/>
        </w:tc>
        <w:tc>
          <w:tcPr>
            <w:tcW w:w="962" w:type="dxa"/>
            <w:vAlign w:val="center"/>
          </w:tcPr>
          <w:p w14:paraId="45E8681A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7FEE7CB7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7B337F6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1AC57B0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BAC9B62" w14:textId="77777777" w:rsidR="002F27F7" w:rsidRDefault="002F27F7"/>
        </w:tc>
        <w:tc>
          <w:tcPr>
            <w:tcW w:w="1358" w:type="dxa"/>
            <w:vMerge/>
            <w:vAlign w:val="center"/>
          </w:tcPr>
          <w:p w14:paraId="37D1CB08" w14:textId="77777777" w:rsidR="002F27F7" w:rsidRDefault="002F27F7"/>
        </w:tc>
        <w:tc>
          <w:tcPr>
            <w:tcW w:w="1086" w:type="dxa"/>
            <w:vMerge/>
            <w:vAlign w:val="center"/>
          </w:tcPr>
          <w:p w14:paraId="0666C6E1" w14:textId="77777777" w:rsidR="002F27F7" w:rsidRDefault="002F27F7"/>
        </w:tc>
      </w:tr>
      <w:tr w:rsidR="002F27F7" w14:paraId="6B9B69B4" w14:textId="77777777">
        <w:tc>
          <w:tcPr>
            <w:tcW w:w="718" w:type="dxa"/>
            <w:vMerge/>
            <w:vAlign w:val="center"/>
          </w:tcPr>
          <w:p w14:paraId="7F96A5F1" w14:textId="77777777" w:rsidR="002F27F7" w:rsidRDefault="002F27F7"/>
        </w:tc>
        <w:tc>
          <w:tcPr>
            <w:tcW w:w="848" w:type="dxa"/>
            <w:vMerge/>
            <w:vAlign w:val="center"/>
          </w:tcPr>
          <w:p w14:paraId="51691126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6C3CFB9" w14:textId="77777777" w:rsidR="002F27F7" w:rsidRDefault="002F27F7"/>
        </w:tc>
        <w:tc>
          <w:tcPr>
            <w:tcW w:w="962" w:type="dxa"/>
            <w:vAlign w:val="center"/>
          </w:tcPr>
          <w:p w14:paraId="6104BBC7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0DA4BDC1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4103D4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E0B8E0D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C5590F2" w14:textId="77777777" w:rsidR="002F27F7" w:rsidRDefault="002F27F7"/>
        </w:tc>
        <w:tc>
          <w:tcPr>
            <w:tcW w:w="1358" w:type="dxa"/>
            <w:vMerge/>
            <w:vAlign w:val="center"/>
          </w:tcPr>
          <w:p w14:paraId="19A65016" w14:textId="77777777" w:rsidR="002F27F7" w:rsidRDefault="002F27F7"/>
        </w:tc>
        <w:tc>
          <w:tcPr>
            <w:tcW w:w="1086" w:type="dxa"/>
            <w:vMerge/>
            <w:vAlign w:val="center"/>
          </w:tcPr>
          <w:p w14:paraId="1C5B0A00" w14:textId="77777777" w:rsidR="002F27F7" w:rsidRDefault="002F27F7"/>
        </w:tc>
      </w:tr>
      <w:tr w:rsidR="002F27F7" w14:paraId="79EA8841" w14:textId="77777777">
        <w:tc>
          <w:tcPr>
            <w:tcW w:w="718" w:type="dxa"/>
            <w:vMerge/>
            <w:vAlign w:val="center"/>
          </w:tcPr>
          <w:p w14:paraId="44331813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772F6A24" w14:textId="77777777" w:rsidR="002F27F7" w:rsidRDefault="00E3715C">
            <w:r>
              <w:t>6014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107CDBA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536C5314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7DBBFF80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3045DE8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376421A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AD2923F" w14:textId="77777777" w:rsidR="002F27F7" w:rsidRDefault="00E3715C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B415A92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53C6B3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AE07929" w14:textId="77777777">
        <w:tc>
          <w:tcPr>
            <w:tcW w:w="718" w:type="dxa"/>
            <w:vMerge/>
            <w:vAlign w:val="center"/>
          </w:tcPr>
          <w:p w14:paraId="357A0CF1" w14:textId="77777777" w:rsidR="002F27F7" w:rsidRDefault="002F27F7"/>
        </w:tc>
        <w:tc>
          <w:tcPr>
            <w:tcW w:w="848" w:type="dxa"/>
            <w:vMerge/>
            <w:vAlign w:val="center"/>
          </w:tcPr>
          <w:p w14:paraId="264F3F9C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9481724" w14:textId="77777777" w:rsidR="002F27F7" w:rsidRDefault="002F27F7"/>
        </w:tc>
        <w:tc>
          <w:tcPr>
            <w:tcW w:w="962" w:type="dxa"/>
            <w:vAlign w:val="center"/>
          </w:tcPr>
          <w:p w14:paraId="6DACA740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13994707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7A4685EC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7E8C9947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2E14462" w14:textId="77777777" w:rsidR="002F27F7" w:rsidRDefault="002F27F7"/>
        </w:tc>
        <w:tc>
          <w:tcPr>
            <w:tcW w:w="1358" w:type="dxa"/>
            <w:vMerge/>
            <w:vAlign w:val="center"/>
          </w:tcPr>
          <w:p w14:paraId="47094CBA" w14:textId="77777777" w:rsidR="002F27F7" w:rsidRDefault="002F27F7"/>
        </w:tc>
        <w:tc>
          <w:tcPr>
            <w:tcW w:w="1086" w:type="dxa"/>
            <w:vMerge/>
            <w:vAlign w:val="center"/>
          </w:tcPr>
          <w:p w14:paraId="4AD14F6A" w14:textId="77777777" w:rsidR="002F27F7" w:rsidRDefault="002F27F7"/>
        </w:tc>
      </w:tr>
      <w:tr w:rsidR="002F27F7" w14:paraId="72E295AE" w14:textId="77777777">
        <w:tc>
          <w:tcPr>
            <w:tcW w:w="718" w:type="dxa"/>
            <w:vMerge/>
            <w:vAlign w:val="center"/>
          </w:tcPr>
          <w:p w14:paraId="70950A0F" w14:textId="77777777" w:rsidR="002F27F7" w:rsidRDefault="002F27F7"/>
        </w:tc>
        <w:tc>
          <w:tcPr>
            <w:tcW w:w="848" w:type="dxa"/>
            <w:vAlign w:val="center"/>
          </w:tcPr>
          <w:p w14:paraId="20AFDE6F" w14:textId="77777777" w:rsidR="002F27F7" w:rsidRDefault="00E3715C">
            <w:r>
              <w:t>6015</w:t>
            </w:r>
          </w:p>
        </w:tc>
        <w:tc>
          <w:tcPr>
            <w:tcW w:w="735" w:type="dxa"/>
            <w:gridSpan w:val="2"/>
            <w:vAlign w:val="center"/>
          </w:tcPr>
          <w:p w14:paraId="15F4FAE7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724A3AB2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4BAA32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7118C3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73E238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5E4E4CD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492A7D9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E21D48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97AB1A0" w14:textId="77777777">
        <w:tc>
          <w:tcPr>
            <w:tcW w:w="718" w:type="dxa"/>
            <w:vMerge/>
            <w:vAlign w:val="center"/>
          </w:tcPr>
          <w:p w14:paraId="79952A38" w14:textId="77777777" w:rsidR="002F27F7" w:rsidRDefault="002F27F7"/>
        </w:tc>
        <w:tc>
          <w:tcPr>
            <w:tcW w:w="848" w:type="dxa"/>
            <w:vAlign w:val="center"/>
          </w:tcPr>
          <w:p w14:paraId="6A81A9D7" w14:textId="77777777" w:rsidR="002F27F7" w:rsidRDefault="00E3715C">
            <w:r>
              <w:t>6016</w:t>
            </w:r>
          </w:p>
        </w:tc>
        <w:tc>
          <w:tcPr>
            <w:tcW w:w="735" w:type="dxa"/>
            <w:gridSpan w:val="2"/>
            <w:vAlign w:val="center"/>
          </w:tcPr>
          <w:p w14:paraId="0B5D94EB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2026BFDC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99B0F27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CA0EF7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50E4BD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081559E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2CBE83A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3CDCE9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1D7575" w14:textId="77777777">
        <w:tc>
          <w:tcPr>
            <w:tcW w:w="718" w:type="dxa"/>
            <w:vMerge/>
            <w:vAlign w:val="center"/>
          </w:tcPr>
          <w:p w14:paraId="62FD00E5" w14:textId="77777777" w:rsidR="002F27F7" w:rsidRDefault="002F27F7"/>
        </w:tc>
        <w:tc>
          <w:tcPr>
            <w:tcW w:w="848" w:type="dxa"/>
            <w:vAlign w:val="center"/>
          </w:tcPr>
          <w:p w14:paraId="1F182CC2" w14:textId="77777777" w:rsidR="002F27F7" w:rsidRDefault="00E3715C">
            <w:r>
              <w:t>6017</w:t>
            </w:r>
          </w:p>
        </w:tc>
        <w:tc>
          <w:tcPr>
            <w:tcW w:w="735" w:type="dxa"/>
            <w:gridSpan w:val="2"/>
            <w:vAlign w:val="center"/>
          </w:tcPr>
          <w:p w14:paraId="7D79C09A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42DEC1A4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6B7876B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9D301B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EF5AE6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230BF66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432B69F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38C441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EBB46B1" w14:textId="77777777">
        <w:tc>
          <w:tcPr>
            <w:tcW w:w="718" w:type="dxa"/>
            <w:vMerge/>
            <w:vAlign w:val="center"/>
          </w:tcPr>
          <w:p w14:paraId="702FE570" w14:textId="77777777" w:rsidR="002F27F7" w:rsidRDefault="002F27F7"/>
        </w:tc>
        <w:tc>
          <w:tcPr>
            <w:tcW w:w="848" w:type="dxa"/>
            <w:vAlign w:val="center"/>
          </w:tcPr>
          <w:p w14:paraId="7881F504" w14:textId="77777777" w:rsidR="002F27F7" w:rsidRDefault="00E3715C">
            <w:r>
              <w:t>6018</w:t>
            </w:r>
          </w:p>
        </w:tc>
        <w:tc>
          <w:tcPr>
            <w:tcW w:w="735" w:type="dxa"/>
            <w:gridSpan w:val="2"/>
            <w:vAlign w:val="center"/>
          </w:tcPr>
          <w:p w14:paraId="2CA19A0F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4E9FF1D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90C938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284692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CC2BF1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62A42A7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7E4BE45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0830DF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69D160B" w14:textId="77777777">
        <w:tc>
          <w:tcPr>
            <w:tcW w:w="718" w:type="dxa"/>
            <w:vMerge/>
            <w:vAlign w:val="center"/>
          </w:tcPr>
          <w:p w14:paraId="7193FA92" w14:textId="77777777" w:rsidR="002F27F7" w:rsidRDefault="002F27F7"/>
        </w:tc>
        <w:tc>
          <w:tcPr>
            <w:tcW w:w="848" w:type="dxa"/>
            <w:vAlign w:val="center"/>
          </w:tcPr>
          <w:p w14:paraId="5500A00F" w14:textId="77777777" w:rsidR="002F27F7" w:rsidRDefault="00E3715C">
            <w:r>
              <w:t>6019</w:t>
            </w:r>
          </w:p>
        </w:tc>
        <w:tc>
          <w:tcPr>
            <w:tcW w:w="735" w:type="dxa"/>
            <w:gridSpan w:val="2"/>
            <w:vAlign w:val="center"/>
          </w:tcPr>
          <w:p w14:paraId="14094461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42910A6A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14961CB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739880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5255CB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56304AA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02B6D75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B6FAF1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F841F84" w14:textId="77777777">
        <w:tc>
          <w:tcPr>
            <w:tcW w:w="718" w:type="dxa"/>
            <w:vMerge/>
            <w:vAlign w:val="center"/>
          </w:tcPr>
          <w:p w14:paraId="13638B2D" w14:textId="77777777" w:rsidR="002F27F7" w:rsidRDefault="002F27F7"/>
        </w:tc>
        <w:tc>
          <w:tcPr>
            <w:tcW w:w="848" w:type="dxa"/>
            <w:vAlign w:val="center"/>
          </w:tcPr>
          <w:p w14:paraId="6CDEF564" w14:textId="77777777" w:rsidR="002F27F7" w:rsidRDefault="00E3715C">
            <w:r>
              <w:t>6022</w:t>
            </w:r>
          </w:p>
        </w:tc>
        <w:tc>
          <w:tcPr>
            <w:tcW w:w="735" w:type="dxa"/>
            <w:gridSpan w:val="2"/>
            <w:vAlign w:val="center"/>
          </w:tcPr>
          <w:p w14:paraId="4078F870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7BDFA4F2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4DC7C3F6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3B58B8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6B5DD9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A02716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AC6235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E4671B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545F0DD" w14:textId="77777777">
        <w:tc>
          <w:tcPr>
            <w:tcW w:w="718" w:type="dxa"/>
            <w:vMerge/>
            <w:vAlign w:val="center"/>
          </w:tcPr>
          <w:p w14:paraId="5AB9D5BB" w14:textId="77777777" w:rsidR="002F27F7" w:rsidRDefault="002F27F7"/>
        </w:tc>
        <w:tc>
          <w:tcPr>
            <w:tcW w:w="848" w:type="dxa"/>
            <w:vAlign w:val="center"/>
          </w:tcPr>
          <w:p w14:paraId="26494B6A" w14:textId="77777777" w:rsidR="002F27F7" w:rsidRDefault="00E3715C">
            <w:r>
              <w:t>6023</w:t>
            </w:r>
          </w:p>
        </w:tc>
        <w:tc>
          <w:tcPr>
            <w:tcW w:w="735" w:type="dxa"/>
            <w:gridSpan w:val="2"/>
            <w:vAlign w:val="center"/>
          </w:tcPr>
          <w:p w14:paraId="64DEEB3C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6F352CF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4FBCAC42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142950B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00B710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1FBD184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4A182B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321083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9C6605C" w14:textId="77777777">
        <w:tc>
          <w:tcPr>
            <w:tcW w:w="718" w:type="dxa"/>
            <w:vMerge/>
            <w:vAlign w:val="center"/>
          </w:tcPr>
          <w:p w14:paraId="57362CEB" w14:textId="77777777" w:rsidR="002F27F7" w:rsidRDefault="002F27F7"/>
        </w:tc>
        <w:tc>
          <w:tcPr>
            <w:tcW w:w="848" w:type="dxa"/>
            <w:vAlign w:val="center"/>
          </w:tcPr>
          <w:p w14:paraId="54661D05" w14:textId="77777777" w:rsidR="002F27F7" w:rsidRDefault="00E3715C">
            <w:r>
              <w:t>6024</w:t>
            </w:r>
          </w:p>
        </w:tc>
        <w:tc>
          <w:tcPr>
            <w:tcW w:w="735" w:type="dxa"/>
            <w:gridSpan w:val="2"/>
            <w:vAlign w:val="center"/>
          </w:tcPr>
          <w:p w14:paraId="6C742700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3F091134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59E5C870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5F4754A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E86FD4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BAE931C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634E739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3B60AB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259BB78" w14:textId="77777777">
        <w:tc>
          <w:tcPr>
            <w:tcW w:w="718" w:type="dxa"/>
            <w:vMerge/>
            <w:vAlign w:val="center"/>
          </w:tcPr>
          <w:p w14:paraId="1A6B5449" w14:textId="77777777" w:rsidR="002F27F7" w:rsidRDefault="002F27F7"/>
        </w:tc>
        <w:tc>
          <w:tcPr>
            <w:tcW w:w="848" w:type="dxa"/>
            <w:vAlign w:val="center"/>
          </w:tcPr>
          <w:p w14:paraId="228D241A" w14:textId="77777777" w:rsidR="002F27F7" w:rsidRDefault="00E3715C">
            <w:r>
              <w:t>6025</w:t>
            </w:r>
          </w:p>
        </w:tc>
        <w:tc>
          <w:tcPr>
            <w:tcW w:w="735" w:type="dxa"/>
            <w:gridSpan w:val="2"/>
            <w:vAlign w:val="center"/>
          </w:tcPr>
          <w:p w14:paraId="1BAEBA09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1923B4C7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09DAF10A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F5DCFB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CF5A8F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75F181E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62D065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858665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26B54A" w14:textId="77777777">
        <w:tc>
          <w:tcPr>
            <w:tcW w:w="718" w:type="dxa"/>
            <w:vMerge/>
            <w:vAlign w:val="center"/>
          </w:tcPr>
          <w:p w14:paraId="1779AB1C" w14:textId="77777777" w:rsidR="002F27F7" w:rsidRDefault="002F27F7"/>
        </w:tc>
        <w:tc>
          <w:tcPr>
            <w:tcW w:w="848" w:type="dxa"/>
            <w:vAlign w:val="center"/>
          </w:tcPr>
          <w:p w14:paraId="31A613B6" w14:textId="77777777" w:rsidR="002F27F7" w:rsidRDefault="00E3715C">
            <w:r>
              <w:t>6026</w:t>
            </w:r>
          </w:p>
        </w:tc>
        <w:tc>
          <w:tcPr>
            <w:tcW w:w="735" w:type="dxa"/>
            <w:gridSpan w:val="2"/>
            <w:vAlign w:val="center"/>
          </w:tcPr>
          <w:p w14:paraId="4B4EEBFB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2DBFE53C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5C9FB99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0C5FD6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696B2E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E593B81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004C8E9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4062E3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DE8A30C" w14:textId="77777777">
        <w:tc>
          <w:tcPr>
            <w:tcW w:w="718" w:type="dxa"/>
            <w:vMerge/>
            <w:vAlign w:val="center"/>
          </w:tcPr>
          <w:p w14:paraId="0405B587" w14:textId="77777777" w:rsidR="002F27F7" w:rsidRDefault="002F27F7"/>
        </w:tc>
        <w:tc>
          <w:tcPr>
            <w:tcW w:w="848" w:type="dxa"/>
            <w:vAlign w:val="center"/>
          </w:tcPr>
          <w:p w14:paraId="6A11B955" w14:textId="77777777" w:rsidR="002F27F7" w:rsidRDefault="00E3715C">
            <w:r>
              <w:t>6027</w:t>
            </w:r>
          </w:p>
        </w:tc>
        <w:tc>
          <w:tcPr>
            <w:tcW w:w="735" w:type="dxa"/>
            <w:gridSpan w:val="2"/>
            <w:vAlign w:val="center"/>
          </w:tcPr>
          <w:p w14:paraId="44FFE20C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278FBCFA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50519BC2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65D1529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A5B5BE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DE09079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B131B3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708F69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02BD213" w14:textId="77777777">
        <w:tc>
          <w:tcPr>
            <w:tcW w:w="718" w:type="dxa"/>
            <w:vMerge/>
            <w:vAlign w:val="center"/>
          </w:tcPr>
          <w:p w14:paraId="00C3D2F0" w14:textId="77777777" w:rsidR="002F27F7" w:rsidRDefault="002F27F7"/>
        </w:tc>
        <w:tc>
          <w:tcPr>
            <w:tcW w:w="848" w:type="dxa"/>
            <w:vAlign w:val="center"/>
          </w:tcPr>
          <w:p w14:paraId="737FF0EA" w14:textId="77777777" w:rsidR="002F27F7" w:rsidRDefault="00E3715C">
            <w:r>
              <w:t>6028</w:t>
            </w:r>
          </w:p>
        </w:tc>
        <w:tc>
          <w:tcPr>
            <w:tcW w:w="735" w:type="dxa"/>
            <w:gridSpan w:val="2"/>
            <w:vAlign w:val="center"/>
          </w:tcPr>
          <w:p w14:paraId="0E4A35E7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5002855B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0BC2D4DF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4C6D163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FF97C4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12213F2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3642EC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563C93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3B2F99" w14:textId="77777777">
        <w:tc>
          <w:tcPr>
            <w:tcW w:w="718" w:type="dxa"/>
            <w:vMerge/>
            <w:vAlign w:val="center"/>
          </w:tcPr>
          <w:p w14:paraId="7C26DD45" w14:textId="77777777" w:rsidR="002F27F7" w:rsidRDefault="002F27F7"/>
        </w:tc>
        <w:tc>
          <w:tcPr>
            <w:tcW w:w="848" w:type="dxa"/>
            <w:vAlign w:val="center"/>
          </w:tcPr>
          <w:p w14:paraId="7A038D02" w14:textId="77777777" w:rsidR="002F27F7" w:rsidRDefault="00E3715C">
            <w:r>
              <w:t>6029</w:t>
            </w:r>
          </w:p>
        </w:tc>
        <w:tc>
          <w:tcPr>
            <w:tcW w:w="735" w:type="dxa"/>
            <w:gridSpan w:val="2"/>
            <w:vAlign w:val="center"/>
          </w:tcPr>
          <w:p w14:paraId="75458A1F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07D0C5F8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6F477490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34F9E5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07B3EE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329446A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7132733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77A131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9DB9059" w14:textId="77777777">
        <w:tc>
          <w:tcPr>
            <w:tcW w:w="718" w:type="dxa"/>
            <w:vMerge/>
            <w:vAlign w:val="center"/>
          </w:tcPr>
          <w:p w14:paraId="369DDD0B" w14:textId="77777777" w:rsidR="002F27F7" w:rsidRDefault="002F27F7"/>
        </w:tc>
        <w:tc>
          <w:tcPr>
            <w:tcW w:w="848" w:type="dxa"/>
            <w:vAlign w:val="center"/>
          </w:tcPr>
          <w:p w14:paraId="6135CE61" w14:textId="77777777" w:rsidR="002F27F7" w:rsidRDefault="00E3715C">
            <w:r>
              <w:t>6030</w:t>
            </w:r>
          </w:p>
        </w:tc>
        <w:tc>
          <w:tcPr>
            <w:tcW w:w="735" w:type="dxa"/>
            <w:gridSpan w:val="2"/>
            <w:vAlign w:val="center"/>
          </w:tcPr>
          <w:p w14:paraId="683B41D7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4459D6CE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459286C9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149A0B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0A7623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06F1093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FDBAD4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993100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52A4A5E" w14:textId="77777777">
        <w:tc>
          <w:tcPr>
            <w:tcW w:w="718" w:type="dxa"/>
            <w:vMerge/>
            <w:vAlign w:val="center"/>
          </w:tcPr>
          <w:p w14:paraId="573D8710" w14:textId="77777777" w:rsidR="002F27F7" w:rsidRDefault="002F27F7"/>
        </w:tc>
        <w:tc>
          <w:tcPr>
            <w:tcW w:w="848" w:type="dxa"/>
            <w:vAlign w:val="center"/>
          </w:tcPr>
          <w:p w14:paraId="6E735DC1" w14:textId="77777777" w:rsidR="002F27F7" w:rsidRDefault="00E3715C">
            <w:r>
              <w:t>6031</w:t>
            </w:r>
          </w:p>
        </w:tc>
        <w:tc>
          <w:tcPr>
            <w:tcW w:w="735" w:type="dxa"/>
            <w:gridSpan w:val="2"/>
            <w:vAlign w:val="center"/>
          </w:tcPr>
          <w:p w14:paraId="5AE0B95C" w14:textId="77777777" w:rsidR="002F27F7" w:rsidRDefault="00E3715C">
            <w:r>
              <w:t>9.70</w:t>
            </w:r>
          </w:p>
        </w:tc>
        <w:tc>
          <w:tcPr>
            <w:tcW w:w="962" w:type="dxa"/>
            <w:vAlign w:val="center"/>
          </w:tcPr>
          <w:p w14:paraId="7A33EF30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356BEC70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085A630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E95AAF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ECC4150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1CF2586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836460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C3C7261" w14:textId="77777777">
        <w:tc>
          <w:tcPr>
            <w:tcW w:w="718" w:type="dxa"/>
            <w:vMerge/>
            <w:vAlign w:val="center"/>
          </w:tcPr>
          <w:p w14:paraId="7273FCB2" w14:textId="77777777" w:rsidR="002F27F7" w:rsidRDefault="002F27F7"/>
        </w:tc>
        <w:tc>
          <w:tcPr>
            <w:tcW w:w="848" w:type="dxa"/>
            <w:vAlign w:val="center"/>
          </w:tcPr>
          <w:p w14:paraId="66B21EF0" w14:textId="77777777" w:rsidR="002F27F7" w:rsidRDefault="00E3715C">
            <w:r>
              <w:t>6034</w:t>
            </w:r>
          </w:p>
        </w:tc>
        <w:tc>
          <w:tcPr>
            <w:tcW w:w="735" w:type="dxa"/>
            <w:gridSpan w:val="2"/>
            <w:vAlign w:val="center"/>
          </w:tcPr>
          <w:p w14:paraId="5A59DB24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4438DAE1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431CBAB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55F487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36C0C4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31F836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B00626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8CAEEE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561BBC7" w14:textId="77777777">
        <w:tc>
          <w:tcPr>
            <w:tcW w:w="718" w:type="dxa"/>
            <w:vMerge/>
            <w:vAlign w:val="center"/>
          </w:tcPr>
          <w:p w14:paraId="45FCD83E" w14:textId="77777777" w:rsidR="002F27F7" w:rsidRDefault="002F27F7"/>
        </w:tc>
        <w:tc>
          <w:tcPr>
            <w:tcW w:w="848" w:type="dxa"/>
            <w:vAlign w:val="center"/>
          </w:tcPr>
          <w:p w14:paraId="100096AC" w14:textId="77777777" w:rsidR="002F27F7" w:rsidRDefault="00E3715C">
            <w:r>
              <w:t>6035</w:t>
            </w:r>
          </w:p>
        </w:tc>
        <w:tc>
          <w:tcPr>
            <w:tcW w:w="735" w:type="dxa"/>
            <w:gridSpan w:val="2"/>
            <w:vAlign w:val="center"/>
          </w:tcPr>
          <w:p w14:paraId="01A0F74A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173B8B35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2582201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6A1D7D1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854626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84FBFBE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67BA9F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133A58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BE0EC3C" w14:textId="77777777">
        <w:tc>
          <w:tcPr>
            <w:tcW w:w="718" w:type="dxa"/>
            <w:vMerge/>
            <w:vAlign w:val="center"/>
          </w:tcPr>
          <w:p w14:paraId="216DA0AE" w14:textId="77777777" w:rsidR="002F27F7" w:rsidRDefault="002F27F7"/>
        </w:tc>
        <w:tc>
          <w:tcPr>
            <w:tcW w:w="848" w:type="dxa"/>
            <w:vAlign w:val="center"/>
          </w:tcPr>
          <w:p w14:paraId="05B9EF75" w14:textId="77777777" w:rsidR="002F27F7" w:rsidRDefault="00E3715C">
            <w:r>
              <w:t>6038</w:t>
            </w:r>
          </w:p>
        </w:tc>
        <w:tc>
          <w:tcPr>
            <w:tcW w:w="735" w:type="dxa"/>
            <w:gridSpan w:val="2"/>
            <w:vAlign w:val="center"/>
          </w:tcPr>
          <w:p w14:paraId="4924107A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07990246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3F8E4C4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E6CE28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23C59F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0556182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68A71D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83E5F7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07C3A55" w14:textId="77777777">
        <w:tc>
          <w:tcPr>
            <w:tcW w:w="718" w:type="dxa"/>
            <w:vMerge/>
            <w:vAlign w:val="center"/>
          </w:tcPr>
          <w:p w14:paraId="5ED3A6BE" w14:textId="77777777" w:rsidR="002F27F7" w:rsidRDefault="002F27F7"/>
        </w:tc>
        <w:tc>
          <w:tcPr>
            <w:tcW w:w="848" w:type="dxa"/>
            <w:vAlign w:val="center"/>
          </w:tcPr>
          <w:p w14:paraId="78B0A4E8" w14:textId="77777777" w:rsidR="002F27F7" w:rsidRDefault="00E3715C">
            <w:r>
              <w:t>6039</w:t>
            </w:r>
          </w:p>
        </w:tc>
        <w:tc>
          <w:tcPr>
            <w:tcW w:w="735" w:type="dxa"/>
            <w:gridSpan w:val="2"/>
            <w:vAlign w:val="center"/>
          </w:tcPr>
          <w:p w14:paraId="2BB348FA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1803597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38CF2D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614DFC0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7CB4A8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CF7D62C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AE00C6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047E07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62B07BC" w14:textId="77777777">
        <w:tc>
          <w:tcPr>
            <w:tcW w:w="718" w:type="dxa"/>
            <w:vMerge/>
            <w:vAlign w:val="center"/>
          </w:tcPr>
          <w:p w14:paraId="48D6B2AF" w14:textId="77777777" w:rsidR="002F27F7" w:rsidRDefault="002F27F7"/>
        </w:tc>
        <w:tc>
          <w:tcPr>
            <w:tcW w:w="848" w:type="dxa"/>
            <w:vAlign w:val="center"/>
          </w:tcPr>
          <w:p w14:paraId="6F91BB50" w14:textId="77777777" w:rsidR="002F27F7" w:rsidRDefault="00E3715C">
            <w:r>
              <w:t>6040</w:t>
            </w:r>
          </w:p>
        </w:tc>
        <w:tc>
          <w:tcPr>
            <w:tcW w:w="735" w:type="dxa"/>
            <w:gridSpan w:val="2"/>
            <w:vAlign w:val="center"/>
          </w:tcPr>
          <w:p w14:paraId="44CBE0CD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5C7BF24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A0BB8B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EBADDB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1D7772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2035202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46E092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C61920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8466021" w14:textId="77777777">
        <w:tc>
          <w:tcPr>
            <w:tcW w:w="718" w:type="dxa"/>
            <w:vMerge/>
            <w:vAlign w:val="center"/>
          </w:tcPr>
          <w:p w14:paraId="0BD462D5" w14:textId="77777777" w:rsidR="002F27F7" w:rsidRDefault="002F27F7"/>
        </w:tc>
        <w:tc>
          <w:tcPr>
            <w:tcW w:w="848" w:type="dxa"/>
            <w:vAlign w:val="center"/>
          </w:tcPr>
          <w:p w14:paraId="6DE04D4F" w14:textId="77777777" w:rsidR="002F27F7" w:rsidRDefault="00E3715C">
            <w:r>
              <w:t>6041</w:t>
            </w:r>
          </w:p>
        </w:tc>
        <w:tc>
          <w:tcPr>
            <w:tcW w:w="735" w:type="dxa"/>
            <w:gridSpan w:val="2"/>
            <w:vAlign w:val="center"/>
          </w:tcPr>
          <w:p w14:paraId="5102B7EC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056CC0C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4CDED71A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BEEEC4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7EAD52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7001AF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A16B7B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491CBD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36888CC" w14:textId="77777777">
        <w:tc>
          <w:tcPr>
            <w:tcW w:w="718" w:type="dxa"/>
            <w:vMerge/>
            <w:vAlign w:val="center"/>
          </w:tcPr>
          <w:p w14:paraId="6EE2CE71" w14:textId="77777777" w:rsidR="002F27F7" w:rsidRDefault="002F27F7"/>
        </w:tc>
        <w:tc>
          <w:tcPr>
            <w:tcW w:w="848" w:type="dxa"/>
            <w:vAlign w:val="center"/>
          </w:tcPr>
          <w:p w14:paraId="0E16B9F1" w14:textId="77777777" w:rsidR="002F27F7" w:rsidRDefault="00E3715C">
            <w:r>
              <w:t>6042</w:t>
            </w:r>
          </w:p>
        </w:tc>
        <w:tc>
          <w:tcPr>
            <w:tcW w:w="735" w:type="dxa"/>
            <w:gridSpan w:val="2"/>
            <w:vAlign w:val="center"/>
          </w:tcPr>
          <w:p w14:paraId="18E813D1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1A4CF46C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5498F41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209770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028D75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9D8C445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BEE6B5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4992D3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588734E" w14:textId="77777777">
        <w:tc>
          <w:tcPr>
            <w:tcW w:w="718" w:type="dxa"/>
            <w:vMerge/>
            <w:vAlign w:val="center"/>
          </w:tcPr>
          <w:p w14:paraId="6C54D093" w14:textId="77777777" w:rsidR="002F27F7" w:rsidRDefault="002F27F7"/>
        </w:tc>
        <w:tc>
          <w:tcPr>
            <w:tcW w:w="848" w:type="dxa"/>
            <w:vAlign w:val="center"/>
          </w:tcPr>
          <w:p w14:paraId="0CD288C6" w14:textId="77777777" w:rsidR="002F27F7" w:rsidRDefault="00E3715C">
            <w:r>
              <w:t>6043</w:t>
            </w:r>
          </w:p>
        </w:tc>
        <w:tc>
          <w:tcPr>
            <w:tcW w:w="735" w:type="dxa"/>
            <w:gridSpan w:val="2"/>
            <w:vAlign w:val="center"/>
          </w:tcPr>
          <w:p w14:paraId="03D5C0AA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3A4CFE1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6BCAB5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F072E6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18B3B6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5726AC7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177535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9C63FC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484FA37" w14:textId="77777777">
        <w:tc>
          <w:tcPr>
            <w:tcW w:w="718" w:type="dxa"/>
            <w:vMerge/>
            <w:vAlign w:val="center"/>
          </w:tcPr>
          <w:p w14:paraId="2EBC46E9" w14:textId="77777777" w:rsidR="002F27F7" w:rsidRDefault="002F27F7"/>
        </w:tc>
        <w:tc>
          <w:tcPr>
            <w:tcW w:w="848" w:type="dxa"/>
            <w:vAlign w:val="center"/>
          </w:tcPr>
          <w:p w14:paraId="07F92EBE" w14:textId="77777777" w:rsidR="002F27F7" w:rsidRDefault="00E3715C">
            <w:r>
              <w:t>6044</w:t>
            </w:r>
          </w:p>
        </w:tc>
        <w:tc>
          <w:tcPr>
            <w:tcW w:w="735" w:type="dxa"/>
            <w:gridSpan w:val="2"/>
            <w:vAlign w:val="center"/>
          </w:tcPr>
          <w:p w14:paraId="7D82D72E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1F860DB4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4C86DF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82F395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6B81A8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FDE3E9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C137A9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25225E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8943B54" w14:textId="77777777">
        <w:tc>
          <w:tcPr>
            <w:tcW w:w="718" w:type="dxa"/>
            <w:vMerge/>
            <w:vAlign w:val="center"/>
          </w:tcPr>
          <w:p w14:paraId="6C7FEE03" w14:textId="77777777" w:rsidR="002F27F7" w:rsidRDefault="002F27F7"/>
        </w:tc>
        <w:tc>
          <w:tcPr>
            <w:tcW w:w="848" w:type="dxa"/>
            <w:vAlign w:val="center"/>
          </w:tcPr>
          <w:p w14:paraId="02DAE7B9" w14:textId="77777777" w:rsidR="002F27F7" w:rsidRDefault="00E3715C">
            <w:r>
              <w:t>6045</w:t>
            </w:r>
          </w:p>
        </w:tc>
        <w:tc>
          <w:tcPr>
            <w:tcW w:w="735" w:type="dxa"/>
            <w:gridSpan w:val="2"/>
            <w:vAlign w:val="center"/>
          </w:tcPr>
          <w:p w14:paraId="22F856C9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2C2627CD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4ED1B897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EA35FE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CA2319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554B164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D260CC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7C480F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24C7952" w14:textId="77777777">
        <w:tc>
          <w:tcPr>
            <w:tcW w:w="718" w:type="dxa"/>
            <w:vMerge/>
            <w:vAlign w:val="center"/>
          </w:tcPr>
          <w:p w14:paraId="09B4D6D1" w14:textId="77777777" w:rsidR="002F27F7" w:rsidRDefault="002F27F7"/>
        </w:tc>
        <w:tc>
          <w:tcPr>
            <w:tcW w:w="848" w:type="dxa"/>
            <w:vAlign w:val="center"/>
          </w:tcPr>
          <w:p w14:paraId="79A1C678" w14:textId="77777777" w:rsidR="002F27F7" w:rsidRDefault="00E3715C">
            <w:r>
              <w:t>6046</w:t>
            </w:r>
          </w:p>
        </w:tc>
        <w:tc>
          <w:tcPr>
            <w:tcW w:w="735" w:type="dxa"/>
            <w:gridSpan w:val="2"/>
            <w:vAlign w:val="center"/>
          </w:tcPr>
          <w:p w14:paraId="4E47F2C9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3939F956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01F3CC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96C2EC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64C86B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0D97964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212D9C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839891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C4889C5" w14:textId="77777777">
        <w:tc>
          <w:tcPr>
            <w:tcW w:w="718" w:type="dxa"/>
            <w:vMerge/>
            <w:vAlign w:val="center"/>
          </w:tcPr>
          <w:p w14:paraId="4AD6E2FB" w14:textId="77777777" w:rsidR="002F27F7" w:rsidRDefault="002F27F7"/>
        </w:tc>
        <w:tc>
          <w:tcPr>
            <w:tcW w:w="848" w:type="dxa"/>
            <w:vAlign w:val="center"/>
          </w:tcPr>
          <w:p w14:paraId="30CE86C3" w14:textId="77777777" w:rsidR="002F27F7" w:rsidRDefault="00E3715C">
            <w:r>
              <w:t>6047</w:t>
            </w:r>
          </w:p>
        </w:tc>
        <w:tc>
          <w:tcPr>
            <w:tcW w:w="735" w:type="dxa"/>
            <w:gridSpan w:val="2"/>
            <w:vAlign w:val="center"/>
          </w:tcPr>
          <w:p w14:paraId="7E14AD92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A53A5DC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60ED17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185EB3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99E617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C0F12E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955637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BD5988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DB855A5" w14:textId="77777777">
        <w:tc>
          <w:tcPr>
            <w:tcW w:w="718" w:type="dxa"/>
            <w:vMerge/>
            <w:vAlign w:val="center"/>
          </w:tcPr>
          <w:p w14:paraId="75DA1C89" w14:textId="77777777" w:rsidR="002F27F7" w:rsidRDefault="002F27F7"/>
        </w:tc>
        <w:tc>
          <w:tcPr>
            <w:tcW w:w="848" w:type="dxa"/>
            <w:vAlign w:val="center"/>
          </w:tcPr>
          <w:p w14:paraId="4B85A908" w14:textId="77777777" w:rsidR="002F27F7" w:rsidRDefault="00E3715C">
            <w:r>
              <w:t>6049</w:t>
            </w:r>
          </w:p>
        </w:tc>
        <w:tc>
          <w:tcPr>
            <w:tcW w:w="735" w:type="dxa"/>
            <w:gridSpan w:val="2"/>
            <w:vAlign w:val="center"/>
          </w:tcPr>
          <w:p w14:paraId="61B27C15" w14:textId="77777777" w:rsidR="002F27F7" w:rsidRDefault="00E3715C">
            <w:r>
              <w:t>5.87</w:t>
            </w:r>
          </w:p>
        </w:tc>
        <w:tc>
          <w:tcPr>
            <w:tcW w:w="962" w:type="dxa"/>
            <w:vAlign w:val="center"/>
          </w:tcPr>
          <w:p w14:paraId="174F2C37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35FF3C0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2316E85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0DB1D8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10997EB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5815E93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BA0AA7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5495EFD" w14:textId="77777777">
        <w:tc>
          <w:tcPr>
            <w:tcW w:w="718" w:type="dxa"/>
            <w:vMerge/>
            <w:vAlign w:val="center"/>
          </w:tcPr>
          <w:p w14:paraId="63BA808B" w14:textId="77777777" w:rsidR="002F27F7" w:rsidRDefault="002F27F7"/>
        </w:tc>
        <w:tc>
          <w:tcPr>
            <w:tcW w:w="848" w:type="dxa"/>
            <w:vAlign w:val="center"/>
          </w:tcPr>
          <w:p w14:paraId="04E23A07" w14:textId="77777777" w:rsidR="002F27F7" w:rsidRDefault="00E3715C">
            <w:r>
              <w:t>6050</w:t>
            </w:r>
          </w:p>
        </w:tc>
        <w:tc>
          <w:tcPr>
            <w:tcW w:w="735" w:type="dxa"/>
            <w:gridSpan w:val="2"/>
            <w:vAlign w:val="center"/>
          </w:tcPr>
          <w:p w14:paraId="75D8D6BC" w14:textId="77777777" w:rsidR="002F27F7" w:rsidRDefault="00E3715C">
            <w:r>
              <w:t>5.87</w:t>
            </w:r>
          </w:p>
        </w:tc>
        <w:tc>
          <w:tcPr>
            <w:tcW w:w="962" w:type="dxa"/>
            <w:vAlign w:val="center"/>
          </w:tcPr>
          <w:p w14:paraId="1AB2F358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5E2E32FC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2D66DA5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DD331E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A2ED6F2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41F8BBD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E4AC3E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5AA776A" w14:textId="77777777">
        <w:tc>
          <w:tcPr>
            <w:tcW w:w="718" w:type="dxa"/>
            <w:vMerge w:val="restart"/>
            <w:vAlign w:val="center"/>
          </w:tcPr>
          <w:p w14:paraId="3ACDD811" w14:textId="77777777" w:rsidR="002F27F7" w:rsidRDefault="00E3715C">
            <w:r>
              <w:t>7</w:t>
            </w:r>
          </w:p>
        </w:tc>
        <w:tc>
          <w:tcPr>
            <w:tcW w:w="848" w:type="dxa"/>
            <w:vMerge w:val="restart"/>
            <w:vAlign w:val="center"/>
          </w:tcPr>
          <w:p w14:paraId="05E6DAF2" w14:textId="77777777" w:rsidR="002F27F7" w:rsidRDefault="00E3715C">
            <w:r>
              <w:t>7002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46A366E" w14:textId="77777777" w:rsidR="002F27F7" w:rsidRDefault="00E3715C">
            <w:r>
              <w:t>29.59</w:t>
            </w:r>
          </w:p>
        </w:tc>
        <w:tc>
          <w:tcPr>
            <w:tcW w:w="962" w:type="dxa"/>
            <w:vAlign w:val="center"/>
          </w:tcPr>
          <w:p w14:paraId="79B6DC7E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7735D95D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67E0ADE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17C977E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3CC7A11" w14:textId="77777777" w:rsidR="002F27F7" w:rsidRDefault="00E3715C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673A7FB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E001EC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3D90BAD" w14:textId="77777777">
        <w:tc>
          <w:tcPr>
            <w:tcW w:w="718" w:type="dxa"/>
            <w:vMerge/>
            <w:vAlign w:val="center"/>
          </w:tcPr>
          <w:p w14:paraId="17B3E84A" w14:textId="77777777" w:rsidR="002F27F7" w:rsidRDefault="002F27F7"/>
        </w:tc>
        <w:tc>
          <w:tcPr>
            <w:tcW w:w="848" w:type="dxa"/>
            <w:vMerge/>
            <w:vAlign w:val="center"/>
          </w:tcPr>
          <w:p w14:paraId="6BE31CFF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2DC52BC" w14:textId="77777777" w:rsidR="002F27F7" w:rsidRDefault="002F27F7"/>
        </w:tc>
        <w:tc>
          <w:tcPr>
            <w:tcW w:w="962" w:type="dxa"/>
            <w:vAlign w:val="center"/>
          </w:tcPr>
          <w:p w14:paraId="595E9F95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1E1CF432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57D0DD3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2C31931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1AA2599" w14:textId="77777777" w:rsidR="002F27F7" w:rsidRDefault="002F27F7"/>
        </w:tc>
        <w:tc>
          <w:tcPr>
            <w:tcW w:w="1358" w:type="dxa"/>
            <w:vMerge/>
            <w:vAlign w:val="center"/>
          </w:tcPr>
          <w:p w14:paraId="47712C49" w14:textId="77777777" w:rsidR="002F27F7" w:rsidRDefault="002F27F7"/>
        </w:tc>
        <w:tc>
          <w:tcPr>
            <w:tcW w:w="1086" w:type="dxa"/>
            <w:vMerge/>
            <w:vAlign w:val="center"/>
          </w:tcPr>
          <w:p w14:paraId="5BBCC4DC" w14:textId="77777777" w:rsidR="002F27F7" w:rsidRDefault="002F27F7"/>
        </w:tc>
      </w:tr>
      <w:tr w:rsidR="002F27F7" w14:paraId="48BB9626" w14:textId="77777777">
        <w:tc>
          <w:tcPr>
            <w:tcW w:w="718" w:type="dxa"/>
            <w:vMerge/>
            <w:vAlign w:val="center"/>
          </w:tcPr>
          <w:p w14:paraId="68A1F14B" w14:textId="77777777" w:rsidR="002F27F7" w:rsidRDefault="002F27F7"/>
        </w:tc>
        <w:tc>
          <w:tcPr>
            <w:tcW w:w="848" w:type="dxa"/>
            <w:vMerge/>
            <w:vAlign w:val="center"/>
          </w:tcPr>
          <w:p w14:paraId="27B2B76B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E33504D" w14:textId="77777777" w:rsidR="002F27F7" w:rsidRDefault="002F27F7"/>
        </w:tc>
        <w:tc>
          <w:tcPr>
            <w:tcW w:w="962" w:type="dxa"/>
            <w:vAlign w:val="center"/>
          </w:tcPr>
          <w:p w14:paraId="619C57F0" w14:textId="77777777" w:rsidR="002F27F7" w:rsidRDefault="00E3715C">
            <w:r>
              <w:t>M-0221</w:t>
            </w:r>
          </w:p>
        </w:tc>
        <w:tc>
          <w:tcPr>
            <w:tcW w:w="735" w:type="dxa"/>
            <w:vAlign w:val="center"/>
          </w:tcPr>
          <w:p w14:paraId="45E67458" w14:textId="77777777" w:rsidR="002F27F7" w:rsidRDefault="00E3715C">
            <w:r>
              <w:t>1.68</w:t>
            </w:r>
          </w:p>
        </w:tc>
        <w:tc>
          <w:tcPr>
            <w:tcW w:w="679" w:type="dxa"/>
            <w:vAlign w:val="center"/>
          </w:tcPr>
          <w:p w14:paraId="350A2BDC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6241733B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3EE963F" w14:textId="77777777" w:rsidR="002F27F7" w:rsidRDefault="002F27F7"/>
        </w:tc>
        <w:tc>
          <w:tcPr>
            <w:tcW w:w="1358" w:type="dxa"/>
            <w:vMerge/>
            <w:vAlign w:val="center"/>
          </w:tcPr>
          <w:p w14:paraId="7306B35E" w14:textId="77777777" w:rsidR="002F27F7" w:rsidRDefault="002F27F7"/>
        </w:tc>
        <w:tc>
          <w:tcPr>
            <w:tcW w:w="1086" w:type="dxa"/>
            <w:vMerge/>
            <w:vAlign w:val="center"/>
          </w:tcPr>
          <w:p w14:paraId="631C1E19" w14:textId="77777777" w:rsidR="002F27F7" w:rsidRDefault="002F27F7"/>
        </w:tc>
      </w:tr>
      <w:tr w:rsidR="002F27F7" w14:paraId="7176E7D0" w14:textId="77777777">
        <w:tc>
          <w:tcPr>
            <w:tcW w:w="718" w:type="dxa"/>
            <w:vMerge/>
            <w:vAlign w:val="center"/>
          </w:tcPr>
          <w:p w14:paraId="5F7C0D50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3517AA47" w14:textId="77777777" w:rsidR="002F27F7" w:rsidRDefault="00E3715C">
            <w:r>
              <w:t>7003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7EC3511" w14:textId="77777777" w:rsidR="002F27F7" w:rsidRDefault="00E3715C">
            <w:r>
              <w:t>29.54</w:t>
            </w:r>
          </w:p>
        </w:tc>
        <w:tc>
          <w:tcPr>
            <w:tcW w:w="962" w:type="dxa"/>
            <w:vAlign w:val="center"/>
          </w:tcPr>
          <w:p w14:paraId="6BBCADC2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062CA7C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8FEDD2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477D0ED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396FC2D" w14:textId="77777777" w:rsidR="002F27F7" w:rsidRDefault="00E3715C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255094A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352258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7BF6EF5" w14:textId="77777777">
        <w:tc>
          <w:tcPr>
            <w:tcW w:w="718" w:type="dxa"/>
            <w:vMerge/>
            <w:vAlign w:val="center"/>
          </w:tcPr>
          <w:p w14:paraId="79A7F7BE" w14:textId="77777777" w:rsidR="002F27F7" w:rsidRDefault="002F27F7"/>
        </w:tc>
        <w:tc>
          <w:tcPr>
            <w:tcW w:w="848" w:type="dxa"/>
            <w:vMerge/>
            <w:vAlign w:val="center"/>
          </w:tcPr>
          <w:p w14:paraId="3BD8247E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6DFCC1F9" w14:textId="77777777" w:rsidR="002F27F7" w:rsidRDefault="002F27F7"/>
        </w:tc>
        <w:tc>
          <w:tcPr>
            <w:tcW w:w="962" w:type="dxa"/>
            <w:vAlign w:val="center"/>
          </w:tcPr>
          <w:p w14:paraId="14AA633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7AE300A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075ECC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708DBB7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9E1E461" w14:textId="77777777" w:rsidR="002F27F7" w:rsidRDefault="002F27F7"/>
        </w:tc>
        <w:tc>
          <w:tcPr>
            <w:tcW w:w="1358" w:type="dxa"/>
            <w:vMerge/>
            <w:vAlign w:val="center"/>
          </w:tcPr>
          <w:p w14:paraId="4A034277" w14:textId="77777777" w:rsidR="002F27F7" w:rsidRDefault="002F27F7"/>
        </w:tc>
        <w:tc>
          <w:tcPr>
            <w:tcW w:w="1086" w:type="dxa"/>
            <w:vMerge/>
            <w:vAlign w:val="center"/>
          </w:tcPr>
          <w:p w14:paraId="7A19B847" w14:textId="77777777" w:rsidR="002F27F7" w:rsidRDefault="002F27F7"/>
        </w:tc>
      </w:tr>
      <w:tr w:rsidR="002F27F7" w14:paraId="34F54C71" w14:textId="77777777">
        <w:tc>
          <w:tcPr>
            <w:tcW w:w="718" w:type="dxa"/>
            <w:vMerge/>
            <w:vAlign w:val="center"/>
          </w:tcPr>
          <w:p w14:paraId="16108DE4" w14:textId="77777777" w:rsidR="002F27F7" w:rsidRDefault="002F27F7"/>
        </w:tc>
        <w:tc>
          <w:tcPr>
            <w:tcW w:w="848" w:type="dxa"/>
            <w:vMerge/>
            <w:vAlign w:val="center"/>
          </w:tcPr>
          <w:p w14:paraId="142011FD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D5EC631" w14:textId="77777777" w:rsidR="002F27F7" w:rsidRDefault="002F27F7"/>
        </w:tc>
        <w:tc>
          <w:tcPr>
            <w:tcW w:w="962" w:type="dxa"/>
            <w:vAlign w:val="center"/>
          </w:tcPr>
          <w:p w14:paraId="27E610E1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402261BA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020BFC2F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20D641DC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6A963E6" w14:textId="77777777" w:rsidR="002F27F7" w:rsidRDefault="002F27F7"/>
        </w:tc>
        <w:tc>
          <w:tcPr>
            <w:tcW w:w="1358" w:type="dxa"/>
            <w:vMerge/>
            <w:vAlign w:val="center"/>
          </w:tcPr>
          <w:p w14:paraId="3B6A4A44" w14:textId="77777777" w:rsidR="002F27F7" w:rsidRDefault="002F27F7"/>
        </w:tc>
        <w:tc>
          <w:tcPr>
            <w:tcW w:w="1086" w:type="dxa"/>
            <w:vMerge/>
            <w:vAlign w:val="center"/>
          </w:tcPr>
          <w:p w14:paraId="77AFF921" w14:textId="77777777" w:rsidR="002F27F7" w:rsidRDefault="002F27F7"/>
        </w:tc>
      </w:tr>
      <w:tr w:rsidR="002F27F7" w14:paraId="630B9F16" w14:textId="77777777">
        <w:tc>
          <w:tcPr>
            <w:tcW w:w="718" w:type="dxa"/>
            <w:vMerge/>
            <w:vAlign w:val="center"/>
          </w:tcPr>
          <w:p w14:paraId="418262CB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4214D41F" w14:textId="77777777" w:rsidR="002F27F7" w:rsidRDefault="00E3715C">
            <w:r>
              <w:t>7004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41A82F4" w14:textId="77777777" w:rsidR="002F27F7" w:rsidRDefault="00E3715C">
            <w:r>
              <w:t>29.54</w:t>
            </w:r>
          </w:p>
        </w:tc>
        <w:tc>
          <w:tcPr>
            <w:tcW w:w="962" w:type="dxa"/>
            <w:vAlign w:val="center"/>
          </w:tcPr>
          <w:p w14:paraId="781E8E5F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748DA82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50F37AC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7B9FE0F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5545028" w14:textId="77777777" w:rsidR="002F27F7" w:rsidRDefault="00E3715C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E93C5AE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613720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02CE3C2" w14:textId="77777777">
        <w:tc>
          <w:tcPr>
            <w:tcW w:w="718" w:type="dxa"/>
            <w:vMerge/>
            <w:vAlign w:val="center"/>
          </w:tcPr>
          <w:p w14:paraId="4FE2EFB9" w14:textId="77777777" w:rsidR="002F27F7" w:rsidRDefault="002F27F7"/>
        </w:tc>
        <w:tc>
          <w:tcPr>
            <w:tcW w:w="848" w:type="dxa"/>
            <w:vMerge/>
            <w:vAlign w:val="center"/>
          </w:tcPr>
          <w:p w14:paraId="50137927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161BAB0E" w14:textId="77777777" w:rsidR="002F27F7" w:rsidRDefault="002F27F7"/>
        </w:tc>
        <w:tc>
          <w:tcPr>
            <w:tcW w:w="962" w:type="dxa"/>
            <w:vAlign w:val="center"/>
          </w:tcPr>
          <w:p w14:paraId="3E7E026A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32F7D8B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FEFF99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446E342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E893DCE" w14:textId="77777777" w:rsidR="002F27F7" w:rsidRDefault="002F27F7"/>
        </w:tc>
        <w:tc>
          <w:tcPr>
            <w:tcW w:w="1358" w:type="dxa"/>
            <w:vMerge/>
            <w:vAlign w:val="center"/>
          </w:tcPr>
          <w:p w14:paraId="2214F815" w14:textId="77777777" w:rsidR="002F27F7" w:rsidRDefault="002F27F7"/>
        </w:tc>
        <w:tc>
          <w:tcPr>
            <w:tcW w:w="1086" w:type="dxa"/>
            <w:vMerge/>
            <w:vAlign w:val="center"/>
          </w:tcPr>
          <w:p w14:paraId="197DF501" w14:textId="77777777" w:rsidR="002F27F7" w:rsidRDefault="002F27F7"/>
        </w:tc>
      </w:tr>
      <w:tr w:rsidR="002F27F7" w14:paraId="5E4FD662" w14:textId="77777777">
        <w:tc>
          <w:tcPr>
            <w:tcW w:w="718" w:type="dxa"/>
            <w:vMerge/>
            <w:vAlign w:val="center"/>
          </w:tcPr>
          <w:p w14:paraId="252A4C64" w14:textId="77777777" w:rsidR="002F27F7" w:rsidRDefault="002F27F7"/>
        </w:tc>
        <w:tc>
          <w:tcPr>
            <w:tcW w:w="848" w:type="dxa"/>
            <w:vMerge/>
            <w:vAlign w:val="center"/>
          </w:tcPr>
          <w:p w14:paraId="62C153AB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DB3C1EE" w14:textId="77777777" w:rsidR="002F27F7" w:rsidRDefault="002F27F7"/>
        </w:tc>
        <w:tc>
          <w:tcPr>
            <w:tcW w:w="962" w:type="dxa"/>
            <w:vAlign w:val="center"/>
          </w:tcPr>
          <w:p w14:paraId="64239622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44438BEA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6E5B699F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43EFDBE4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3D39FA7" w14:textId="77777777" w:rsidR="002F27F7" w:rsidRDefault="002F27F7"/>
        </w:tc>
        <w:tc>
          <w:tcPr>
            <w:tcW w:w="1358" w:type="dxa"/>
            <w:vMerge/>
            <w:vAlign w:val="center"/>
          </w:tcPr>
          <w:p w14:paraId="48A0C41A" w14:textId="77777777" w:rsidR="002F27F7" w:rsidRDefault="002F27F7"/>
        </w:tc>
        <w:tc>
          <w:tcPr>
            <w:tcW w:w="1086" w:type="dxa"/>
            <w:vMerge/>
            <w:vAlign w:val="center"/>
          </w:tcPr>
          <w:p w14:paraId="5A8FEBA4" w14:textId="77777777" w:rsidR="002F27F7" w:rsidRDefault="002F27F7"/>
        </w:tc>
      </w:tr>
      <w:tr w:rsidR="002F27F7" w14:paraId="558D88D9" w14:textId="77777777">
        <w:tc>
          <w:tcPr>
            <w:tcW w:w="718" w:type="dxa"/>
            <w:vMerge/>
            <w:vAlign w:val="center"/>
          </w:tcPr>
          <w:p w14:paraId="37E04558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31D10F58" w14:textId="77777777" w:rsidR="002F27F7" w:rsidRDefault="00E3715C">
            <w:r>
              <w:t>7005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C467CA9" w14:textId="77777777" w:rsidR="002F27F7" w:rsidRDefault="00E3715C">
            <w:r>
              <w:t>29.54</w:t>
            </w:r>
          </w:p>
        </w:tc>
        <w:tc>
          <w:tcPr>
            <w:tcW w:w="962" w:type="dxa"/>
            <w:vAlign w:val="center"/>
          </w:tcPr>
          <w:p w14:paraId="77292320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00358AA0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113C35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E38ADD5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F71771B" w14:textId="77777777" w:rsidR="002F27F7" w:rsidRDefault="00E3715C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EF31F86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00D33E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802976C" w14:textId="77777777">
        <w:tc>
          <w:tcPr>
            <w:tcW w:w="718" w:type="dxa"/>
            <w:vMerge/>
            <w:vAlign w:val="center"/>
          </w:tcPr>
          <w:p w14:paraId="31C7DBCD" w14:textId="77777777" w:rsidR="002F27F7" w:rsidRDefault="002F27F7"/>
        </w:tc>
        <w:tc>
          <w:tcPr>
            <w:tcW w:w="848" w:type="dxa"/>
            <w:vMerge/>
            <w:vAlign w:val="center"/>
          </w:tcPr>
          <w:p w14:paraId="5B4821AF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9412B16" w14:textId="77777777" w:rsidR="002F27F7" w:rsidRDefault="002F27F7"/>
        </w:tc>
        <w:tc>
          <w:tcPr>
            <w:tcW w:w="962" w:type="dxa"/>
            <w:vAlign w:val="center"/>
          </w:tcPr>
          <w:p w14:paraId="541ED624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E09F354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EC8A59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285AE62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D7FAA3D" w14:textId="77777777" w:rsidR="002F27F7" w:rsidRDefault="002F27F7"/>
        </w:tc>
        <w:tc>
          <w:tcPr>
            <w:tcW w:w="1358" w:type="dxa"/>
            <w:vMerge/>
            <w:vAlign w:val="center"/>
          </w:tcPr>
          <w:p w14:paraId="15B2A853" w14:textId="77777777" w:rsidR="002F27F7" w:rsidRDefault="002F27F7"/>
        </w:tc>
        <w:tc>
          <w:tcPr>
            <w:tcW w:w="1086" w:type="dxa"/>
            <w:vMerge/>
            <w:vAlign w:val="center"/>
          </w:tcPr>
          <w:p w14:paraId="01F03A8B" w14:textId="77777777" w:rsidR="002F27F7" w:rsidRDefault="002F27F7"/>
        </w:tc>
      </w:tr>
      <w:tr w:rsidR="002F27F7" w14:paraId="75F79C25" w14:textId="77777777">
        <w:tc>
          <w:tcPr>
            <w:tcW w:w="718" w:type="dxa"/>
            <w:vMerge/>
            <w:vAlign w:val="center"/>
          </w:tcPr>
          <w:p w14:paraId="1677FB88" w14:textId="77777777" w:rsidR="002F27F7" w:rsidRDefault="002F27F7"/>
        </w:tc>
        <w:tc>
          <w:tcPr>
            <w:tcW w:w="848" w:type="dxa"/>
            <w:vMerge/>
            <w:vAlign w:val="center"/>
          </w:tcPr>
          <w:p w14:paraId="13F94D2D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5E1276BC" w14:textId="77777777" w:rsidR="002F27F7" w:rsidRDefault="002F27F7"/>
        </w:tc>
        <w:tc>
          <w:tcPr>
            <w:tcW w:w="962" w:type="dxa"/>
            <w:vAlign w:val="center"/>
          </w:tcPr>
          <w:p w14:paraId="0561FDC4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1B50F829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0C4CF9F7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01E2DA2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0C95C79" w14:textId="77777777" w:rsidR="002F27F7" w:rsidRDefault="002F27F7"/>
        </w:tc>
        <w:tc>
          <w:tcPr>
            <w:tcW w:w="1358" w:type="dxa"/>
            <w:vMerge/>
            <w:vAlign w:val="center"/>
          </w:tcPr>
          <w:p w14:paraId="67ED3F69" w14:textId="77777777" w:rsidR="002F27F7" w:rsidRDefault="002F27F7"/>
        </w:tc>
        <w:tc>
          <w:tcPr>
            <w:tcW w:w="1086" w:type="dxa"/>
            <w:vMerge/>
            <w:vAlign w:val="center"/>
          </w:tcPr>
          <w:p w14:paraId="13A682E1" w14:textId="77777777" w:rsidR="002F27F7" w:rsidRDefault="002F27F7"/>
        </w:tc>
      </w:tr>
      <w:tr w:rsidR="002F27F7" w14:paraId="19C43602" w14:textId="77777777">
        <w:tc>
          <w:tcPr>
            <w:tcW w:w="718" w:type="dxa"/>
            <w:vMerge/>
            <w:vAlign w:val="center"/>
          </w:tcPr>
          <w:p w14:paraId="372E304D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01FFD35E" w14:textId="77777777" w:rsidR="002F27F7" w:rsidRDefault="00E3715C">
            <w:r>
              <w:t>7006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E5C6502" w14:textId="77777777" w:rsidR="002F27F7" w:rsidRDefault="00E3715C">
            <w:r>
              <w:t>29.54</w:t>
            </w:r>
          </w:p>
        </w:tc>
        <w:tc>
          <w:tcPr>
            <w:tcW w:w="962" w:type="dxa"/>
            <w:vAlign w:val="center"/>
          </w:tcPr>
          <w:p w14:paraId="499BEFD8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E4D1472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6E16579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A2B378F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6FF64F5" w14:textId="77777777" w:rsidR="002F27F7" w:rsidRDefault="00E3715C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5ED0D615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CB1BD9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321E566" w14:textId="77777777">
        <w:tc>
          <w:tcPr>
            <w:tcW w:w="718" w:type="dxa"/>
            <w:vMerge/>
            <w:vAlign w:val="center"/>
          </w:tcPr>
          <w:p w14:paraId="1758BBE0" w14:textId="77777777" w:rsidR="002F27F7" w:rsidRDefault="002F27F7"/>
        </w:tc>
        <w:tc>
          <w:tcPr>
            <w:tcW w:w="848" w:type="dxa"/>
            <w:vMerge/>
            <w:vAlign w:val="center"/>
          </w:tcPr>
          <w:p w14:paraId="422C4F5A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38ECF468" w14:textId="77777777" w:rsidR="002F27F7" w:rsidRDefault="002F27F7"/>
        </w:tc>
        <w:tc>
          <w:tcPr>
            <w:tcW w:w="962" w:type="dxa"/>
            <w:vAlign w:val="center"/>
          </w:tcPr>
          <w:p w14:paraId="756902E9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8A1894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81C1A2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924D85B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58D1B1D" w14:textId="77777777" w:rsidR="002F27F7" w:rsidRDefault="002F27F7"/>
        </w:tc>
        <w:tc>
          <w:tcPr>
            <w:tcW w:w="1358" w:type="dxa"/>
            <w:vMerge/>
            <w:vAlign w:val="center"/>
          </w:tcPr>
          <w:p w14:paraId="6155EB58" w14:textId="77777777" w:rsidR="002F27F7" w:rsidRDefault="002F27F7"/>
        </w:tc>
        <w:tc>
          <w:tcPr>
            <w:tcW w:w="1086" w:type="dxa"/>
            <w:vMerge/>
            <w:vAlign w:val="center"/>
          </w:tcPr>
          <w:p w14:paraId="38327792" w14:textId="77777777" w:rsidR="002F27F7" w:rsidRDefault="002F27F7"/>
        </w:tc>
      </w:tr>
      <w:tr w:rsidR="002F27F7" w14:paraId="4132BC1C" w14:textId="77777777">
        <w:tc>
          <w:tcPr>
            <w:tcW w:w="718" w:type="dxa"/>
            <w:vMerge/>
            <w:vAlign w:val="center"/>
          </w:tcPr>
          <w:p w14:paraId="466A26DD" w14:textId="77777777" w:rsidR="002F27F7" w:rsidRDefault="002F27F7"/>
        </w:tc>
        <w:tc>
          <w:tcPr>
            <w:tcW w:w="848" w:type="dxa"/>
            <w:vMerge/>
            <w:vAlign w:val="center"/>
          </w:tcPr>
          <w:p w14:paraId="7161B796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CCCFB63" w14:textId="77777777" w:rsidR="002F27F7" w:rsidRDefault="002F27F7"/>
        </w:tc>
        <w:tc>
          <w:tcPr>
            <w:tcW w:w="962" w:type="dxa"/>
            <w:vAlign w:val="center"/>
          </w:tcPr>
          <w:p w14:paraId="6ED4F594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7ADE2F31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38C55187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04D58316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E128AB5" w14:textId="77777777" w:rsidR="002F27F7" w:rsidRDefault="002F27F7"/>
        </w:tc>
        <w:tc>
          <w:tcPr>
            <w:tcW w:w="1358" w:type="dxa"/>
            <w:vMerge/>
            <w:vAlign w:val="center"/>
          </w:tcPr>
          <w:p w14:paraId="785FFF91" w14:textId="77777777" w:rsidR="002F27F7" w:rsidRDefault="002F27F7"/>
        </w:tc>
        <w:tc>
          <w:tcPr>
            <w:tcW w:w="1086" w:type="dxa"/>
            <w:vMerge/>
            <w:vAlign w:val="center"/>
          </w:tcPr>
          <w:p w14:paraId="15DC5843" w14:textId="77777777" w:rsidR="002F27F7" w:rsidRDefault="002F27F7"/>
        </w:tc>
      </w:tr>
      <w:tr w:rsidR="002F27F7" w14:paraId="290AFC5D" w14:textId="77777777">
        <w:tc>
          <w:tcPr>
            <w:tcW w:w="718" w:type="dxa"/>
            <w:vMerge/>
            <w:vAlign w:val="center"/>
          </w:tcPr>
          <w:p w14:paraId="526759BC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61EA59C9" w14:textId="77777777" w:rsidR="002F27F7" w:rsidRDefault="00E3715C">
            <w:r>
              <w:t>7007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68361B6" w14:textId="77777777" w:rsidR="002F27F7" w:rsidRDefault="00E3715C">
            <w:r>
              <w:t>29.54</w:t>
            </w:r>
          </w:p>
        </w:tc>
        <w:tc>
          <w:tcPr>
            <w:tcW w:w="962" w:type="dxa"/>
            <w:vAlign w:val="center"/>
          </w:tcPr>
          <w:p w14:paraId="29488053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D6FB7B5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1E7868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A1FBDFB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EC82C16" w14:textId="77777777" w:rsidR="002F27F7" w:rsidRDefault="00E3715C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0502308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D5CB7F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4751D50" w14:textId="77777777">
        <w:tc>
          <w:tcPr>
            <w:tcW w:w="718" w:type="dxa"/>
            <w:vMerge/>
            <w:vAlign w:val="center"/>
          </w:tcPr>
          <w:p w14:paraId="25805002" w14:textId="77777777" w:rsidR="002F27F7" w:rsidRDefault="002F27F7"/>
        </w:tc>
        <w:tc>
          <w:tcPr>
            <w:tcW w:w="848" w:type="dxa"/>
            <w:vMerge/>
            <w:vAlign w:val="center"/>
          </w:tcPr>
          <w:p w14:paraId="468A167F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3A8DE1B3" w14:textId="77777777" w:rsidR="002F27F7" w:rsidRDefault="002F27F7"/>
        </w:tc>
        <w:tc>
          <w:tcPr>
            <w:tcW w:w="962" w:type="dxa"/>
            <w:vAlign w:val="center"/>
          </w:tcPr>
          <w:p w14:paraId="70186884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36E7DA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0D7202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7F9195D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A4ECA3E" w14:textId="77777777" w:rsidR="002F27F7" w:rsidRDefault="002F27F7"/>
        </w:tc>
        <w:tc>
          <w:tcPr>
            <w:tcW w:w="1358" w:type="dxa"/>
            <w:vMerge/>
            <w:vAlign w:val="center"/>
          </w:tcPr>
          <w:p w14:paraId="3BB194F9" w14:textId="77777777" w:rsidR="002F27F7" w:rsidRDefault="002F27F7"/>
        </w:tc>
        <w:tc>
          <w:tcPr>
            <w:tcW w:w="1086" w:type="dxa"/>
            <w:vMerge/>
            <w:vAlign w:val="center"/>
          </w:tcPr>
          <w:p w14:paraId="26ACF664" w14:textId="77777777" w:rsidR="002F27F7" w:rsidRDefault="002F27F7"/>
        </w:tc>
      </w:tr>
      <w:tr w:rsidR="002F27F7" w14:paraId="0EA06999" w14:textId="77777777">
        <w:tc>
          <w:tcPr>
            <w:tcW w:w="718" w:type="dxa"/>
            <w:vMerge/>
            <w:vAlign w:val="center"/>
          </w:tcPr>
          <w:p w14:paraId="2BF26EBD" w14:textId="77777777" w:rsidR="002F27F7" w:rsidRDefault="002F27F7"/>
        </w:tc>
        <w:tc>
          <w:tcPr>
            <w:tcW w:w="848" w:type="dxa"/>
            <w:vMerge/>
            <w:vAlign w:val="center"/>
          </w:tcPr>
          <w:p w14:paraId="0E8F18FD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22BE4A99" w14:textId="77777777" w:rsidR="002F27F7" w:rsidRDefault="002F27F7"/>
        </w:tc>
        <w:tc>
          <w:tcPr>
            <w:tcW w:w="962" w:type="dxa"/>
            <w:vAlign w:val="center"/>
          </w:tcPr>
          <w:p w14:paraId="79409B42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3E911E59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60462169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7D7C9441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F507D06" w14:textId="77777777" w:rsidR="002F27F7" w:rsidRDefault="002F27F7"/>
        </w:tc>
        <w:tc>
          <w:tcPr>
            <w:tcW w:w="1358" w:type="dxa"/>
            <w:vMerge/>
            <w:vAlign w:val="center"/>
          </w:tcPr>
          <w:p w14:paraId="3DD908F3" w14:textId="77777777" w:rsidR="002F27F7" w:rsidRDefault="002F27F7"/>
        </w:tc>
        <w:tc>
          <w:tcPr>
            <w:tcW w:w="1086" w:type="dxa"/>
            <w:vMerge/>
            <w:vAlign w:val="center"/>
          </w:tcPr>
          <w:p w14:paraId="4A392DD7" w14:textId="77777777" w:rsidR="002F27F7" w:rsidRDefault="002F27F7"/>
        </w:tc>
      </w:tr>
      <w:tr w:rsidR="002F27F7" w14:paraId="420D5EEA" w14:textId="77777777">
        <w:tc>
          <w:tcPr>
            <w:tcW w:w="718" w:type="dxa"/>
            <w:vMerge/>
            <w:vAlign w:val="center"/>
          </w:tcPr>
          <w:p w14:paraId="3AFFD9EA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0457BCDB" w14:textId="77777777" w:rsidR="002F27F7" w:rsidRDefault="00E3715C">
            <w:r>
              <w:t>7008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4F4BEAE" w14:textId="77777777" w:rsidR="002F27F7" w:rsidRDefault="00E3715C">
            <w:r>
              <w:t>29.54</w:t>
            </w:r>
          </w:p>
        </w:tc>
        <w:tc>
          <w:tcPr>
            <w:tcW w:w="962" w:type="dxa"/>
            <w:vAlign w:val="center"/>
          </w:tcPr>
          <w:p w14:paraId="2C43D7A1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1B3FABA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0A6971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1FF78A5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0C40E42" w14:textId="77777777" w:rsidR="002F27F7" w:rsidRDefault="00E3715C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3C63DC49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E06B2F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A34E33C" w14:textId="77777777">
        <w:tc>
          <w:tcPr>
            <w:tcW w:w="718" w:type="dxa"/>
            <w:vMerge/>
            <w:vAlign w:val="center"/>
          </w:tcPr>
          <w:p w14:paraId="15FF0A08" w14:textId="77777777" w:rsidR="002F27F7" w:rsidRDefault="002F27F7"/>
        </w:tc>
        <w:tc>
          <w:tcPr>
            <w:tcW w:w="848" w:type="dxa"/>
            <w:vMerge/>
            <w:vAlign w:val="center"/>
          </w:tcPr>
          <w:p w14:paraId="74309245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6685835" w14:textId="77777777" w:rsidR="002F27F7" w:rsidRDefault="002F27F7"/>
        </w:tc>
        <w:tc>
          <w:tcPr>
            <w:tcW w:w="962" w:type="dxa"/>
            <w:vAlign w:val="center"/>
          </w:tcPr>
          <w:p w14:paraId="6C0C9589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9D1900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78EF55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2670F88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6CB90B9" w14:textId="77777777" w:rsidR="002F27F7" w:rsidRDefault="002F27F7"/>
        </w:tc>
        <w:tc>
          <w:tcPr>
            <w:tcW w:w="1358" w:type="dxa"/>
            <w:vMerge/>
            <w:vAlign w:val="center"/>
          </w:tcPr>
          <w:p w14:paraId="0A7BEB85" w14:textId="77777777" w:rsidR="002F27F7" w:rsidRDefault="002F27F7"/>
        </w:tc>
        <w:tc>
          <w:tcPr>
            <w:tcW w:w="1086" w:type="dxa"/>
            <w:vMerge/>
            <w:vAlign w:val="center"/>
          </w:tcPr>
          <w:p w14:paraId="4F06FD6B" w14:textId="77777777" w:rsidR="002F27F7" w:rsidRDefault="002F27F7"/>
        </w:tc>
      </w:tr>
      <w:tr w:rsidR="002F27F7" w14:paraId="4DEF09A0" w14:textId="77777777">
        <w:tc>
          <w:tcPr>
            <w:tcW w:w="718" w:type="dxa"/>
            <w:vMerge/>
            <w:vAlign w:val="center"/>
          </w:tcPr>
          <w:p w14:paraId="39FE6E2E" w14:textId="77777777" w:rsidR="002F27F7" w:rsidRDefault="002F27F7"/>
        </w:tc>
        <w:tc>
          <w:tcPr>
            <w:tcW w:w="848" w:type="dxa"/>
            <w:vMerge/>
            <w:vAlign w:val="center"/>
          </w:tcPr>
          <w:p w14:paraId="70D5BE70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52F7C5D3" w14:textId="77777777" w:rsidR="002F27F7" w:rsidRDefault="002F27F7"/>
        </w:tc>
        <w:tc>
          <w:tcPr>
            <w:tcW w:w="962" w:type="dxa"/>
            <w:vAlign w:val="center"/>
          </w:tcPr>
          <w:p w14:paraId="066D024D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1EFE04DD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120D514E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23F4C799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099FD25" w14:textId="77777777" w:rsidR="002F27F7" w:rsidRDefault="002F27F7"/>
        </w:tc>
        <w:tc>
          <w:tcPr>
            <w:tcW w:w="1358" w:type="dxa"/>
            <w:vMerge/>
            <w:vAlign w:val="center"/>
          </w:tcPr>
          <w:p w14:paraId="2E912FA3" w14:textId="77777777" w:rsidR="002F27F7" w:rsidRDefault="002F27F7"/>
        </w:tc>
        <w:tc>
          <w:tcPr>
            <w:tcW w:w="1086" w:type="dxa"/>
            <w:vMerge/>
            <w:vAlign w:val="center"/>
          </w:tcPr>
          <w:p w14:paraId="12DD46BA" w14:textId="77777777" w:rsidR="002F27F7" w:rsidRDefault="002F27F7"/>
        </w:tc>
      </w:tr>
      <w:tr w:rsidR="002F27F7" w14:paraId="2D688327" w14:textId="77777777">
        <w:tc>
          <w:tcPr>
            <w:tcW w:w="718" w:type="dxa"/>
            <w:vMerge/>
            <w:vAlign w:val="center"/>
          </w:tcPr>
          <w:p w14:paraId="66511C39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50B497D0" w14:textId="77777777" w:rsidR="002F27F7" w:rsidRDefault="00E3715C">
            <w:r>
              <w:t>7009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B30EFFD" w14:textId="77777777" w:rsidR="002F27F7" w:rsidRDefault="00E3715C">
            <w:r>
              <w:t>29.54</w:t>
            </w:r>
          </w:p>
        </w:tc>
        <w:tc>
          <w:tcPr>
            <w:tcW w:w="962" w:type="dxa"/>
            <w:vAlign w:val="center"/>
          </w:tcPr>
          <w:p w14:paraId="5F738630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DEFD200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4583FC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893F089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E7FB4E7" w14:textId="77777777" w:rsidR="002F27F7" w:rsidRDefault="00E3715C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544BC26E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96EDED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CE5C6DB" w14:textId="77777777">
        <w:tc>
          <w:tcPr>
            <w:tcW w:w="718" w:type="dxa"/>
            <w:vMerge/>
            <w:vAlign w:val="center"/>
          </w:tcPr>
          <w:p w14:paraId="1D7C31EE" w14:textId="77777777" w:rsidR="002F27F7" w:rsidRDefault="002F27F7"/>
        </w:tc>
        <w:tc>
          <w:tcPr>
            <w:tcW w:w="848" w:type="dxa"/>
            <w:vMerge/>
            <w:vAlign w:val="center"/>
          </w:tcPr>
          <w:p w14:paraId="40944B3B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1416F31F" w14:textId="77777777" w:rsidR="002F27F7" w:rsidRDefault="002F27F7"/>
        </w:tc>
        <w:tc>
          <w:tcPr>
            <w:tcW w:w="962" w:type="dxa"/>
            <w:vAlign w:val="center"/>
          </w:tcPr>
          <w:p w14:paraId="4F79BA3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BE899A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55C84A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95A99DD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3CDBC55" w14:textId="77777777" w:rsidR="002F27F7" w:rsidRDefault="002F27F7"/>
        </w:tc>
        <w:tc>
          <w:tcPr>
            <w:tcW w:w="1358" w:type="dxa"/>
            <w:vMerge/>
            <w:vAlign w:val="center"/>
          </w:tcPr>
          <w:p w14:paraId="26BEC4E6" w14:textId="77777777" w:rsidR="002F27F7" w:rsidRDefault="002F27F7"/>
        </w:tc>
        <w:tc>
          <w:tcPr>
            <w:tcW w:w="1086" w:type="dxa"/>
            <w:vMerge/>
            <w:vAlign w:val="center"/>
          </w:tcPr>
          <w:p w14:paraId="7F9471FC" w14:textId="77777777" w:rsidR="002F27F7" w:rsidRDefault="002F27F7"/>
        </w:tc>
      </w:tr>
      <w:tr w:rsidR="002F27F7" w14:paraId="4C7476B4" w14:textId="77777777">
        <w:tc>
          <w:tcPr>
            <w:tcW w:w="718" w:type="dxa"/>
            <w:vMerge/>
            <w:vAlign w:val="center"/>
          </w:tcPr>
          <w:p w14:paraId="160AB892" w14:textId="77777777" w:rsidR="002F27F7" w:rsidRDefault="002F27F7"/>
        </w:tc>
        <w:tc>
          <w:tcPr>
            <w:tcW w:w="848" w:type="dxa"/>
            <w:vMerge/>
            <w:vAlign w:val="center"/>
          </w:tcPr>
          <w:p w14:paraId="34577A01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1AF03E59" w14:textId="77777777" w:rsidR="002F27F7" w:rsidRDefault="002F27F7"/>
        </w:tc>
        <w:tc>
          <w:tcPr>
            <w:tcW w:w="962" w:type="dxa"/>
            <w:vAlign w:val="center"/>
          </w:tcPr>
          <w:p w14:paraId="0D94A8D6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1B1DDEAE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63F470E1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339B665E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BB2FCF0" w14:textId="77777777" w:rsidR="002F27F7" w:rsidRDefault="002F27F7"/>
        </w:tc>
        <w:tc>
          <w:tcPr>
            <w:tcW w:w="1358" w:type="dxa"/>
            <w:vMerge/>
            <w:vAlign w:val="center"/>
          </w:tcPr>
          <w:p w14:paraId="4C9E6664" w14:textId="77777777" w:rsidR="002F27F7" w:rsidRDefault="002F27F7"/>
        </w:tc>
        <w:tc>
          <w:tcPr>
            <w:tcW w:w="1086" w:type="dxa"/>
            <w:vMerge/>
            <w:vAlign w:val="center"/>
          </w:tcPr>
          <w:p w14:paraId="73CAF70C" w14:textId="77777777" w:rsidR="002F27F7" w:rsidRDefault="002F27F7"/>
        </w:tc>
      </w:tr>
      <w:tr w:rsidR="002F27F7" w14:paraId="75092B9A" w14:textId="77777777">
        <w:tc>
          <w:tcPr>
            <w:tcW w:w="718" w:type="dxa"/>
            <w:vMerge/>
            <w:vAlign w:val="center"/>
          </w:tcPr>
          <w:p w14:paraId="2AFAAE3C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6DFAFB47" w14:textId="77777777" w:rsidR="002F27F7" w:rsidRDefault="00E3715C">
            <w:r>
              <w:t>7010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086B792" w14:textId="77777777" w:rsidR="002F27F7" w:rsidRDefault="00E3715C">
            <w:r>
              <w:t>29.54</w:t>
            </w:r>
          </w:p>
        </w:tc>
        <w:tc>
          <w:tcPr>
            <w:tcW w:w="962" w:type="dxa"/>
            <w:vAlign w:val="center"/>
          </w:tcPr>
          <w:p w14:paraId="5B3D41B7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80EF5FA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50FF524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E039107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9DFBEB1" w14:textId="77777777" w:rsidR="002F27F7" w:rsidRDefault="00E3715C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37A35D99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14A937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8DEFB83" w14:textId="77777777">
        <w:tc>
          <w:tcPr>
            <w:tcW w:w="718" w:type="dxa"/>
            <w:vMerge/>
            <w:vAlign w:val="center"/>
          </w:tcPr>
          <w:p w14:paraId="7BDAA32F" w14:textId="77777777" w:rsidR="002F27F7" w:rsidRDefault="002F27F7"/>
        </w:tc>
        <w:tc>
          <w:tcPr>
            <w:tcW w:w="848" w:type="dxa"/>
            <w:vMerge/>
            <w:vAlign w:val="center"/>
          </w:tcPr>
          <w:p w14:paraId="0DB3462D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3197E8D1" w14:textId="77777777" w:rsidR="002F27F7" w:rsidRDefault="002F27F7"/>
        </w:tc>
        <w:tc>
          <w:tcPr>
            <w:tcW w:w="962" w:type="dxa"/>
            <w:vAlign w:val="center"/>
          </w:tcPr>
          <w:p w14:paraId="2BCB63C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4C0B36C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FB00B0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FA4E33C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3AE7C1D" w14:textId="77777777" w:rsidR="002F27F7" w:rsidRDefault="002F27F7"/>
        </w:tc>
        <w:tc>
          <w:tcPr>
            <w:tcW w:w="1358" w:type="dxa"/>
            <w:vMerge/>
            <w:vAlign w:val="center"/>
          </w:tcPr>
          <w:p w14:paraId="07DC668A" w14:textId="77777777" w:rsidR="002F27F7" w:rsidRDefault="002F27F7"/>
        </w:tc>
        <w:tc>
          <w:tcPr>
            <w:tcW w:w="1086" w:type="dxa"/>
            <w:vMerge/>
            <w:vAlign w:val="center"/>
          </w:tcPr>
          <w:p w14:paraId="2D56754E" w14:textId="77777777" w:rsidR="002F27F7" w:rsidRDefault="002F27F7"/>
        </w:tc>
      </w:tr>
      <w:tr w:rsidR="002F27F7" w14:paraId="273F548C" w14:textId="77777777">
        <w:tc>
          <w:tcPr>
            <w:tcW w:w="718" w:type="dxa"/>
            <w:vMerge/>
            <w:vAlign w:val="center"/>
          </w:tcPr>
          <w:p w14:paraId="4D63CA0C" w14:textId="77777777" w:rsidR="002F27F7" w:rsidRDefault="002F27F7"/>
        </w:tc>
        <w:tc>
          <w:tcPr>
            <w:tcW w:w="848" w:type="dxa"/>
            <w:vMerge/>
            <w:vAlign w:val="center"/>
          </w:tcPr>
          <w:p w14:paraId="084B1910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440D211A" w14:textId="77777777" w:rsidR="002F27F7" w:rsidRDefault="002F27F7"/>
        </w:tc>
        <w:tc>
          <w:tcPr>
            <w:tcW w:w="962" w:type="dxa"/>
            <w:vAlign w:val="center"/>
          </w:tcPr>
          <w:p w14:paraId="46BBB551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2A27BA38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511FCF5C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4C62CE2B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58C27FC" w14:textId="77777777" w:rsidR="002F27F7" w:rsidRDefault="002F27F7"/>
        </w:tc>
        <w:tc>
          <w:tcPr>
            <w:tcW w:w="1358" w:type="dxa"/>
            <w:vMerge/>
            <w:vAlign w:val="center"/>
          </w:tcPr>
          <w:p w14:paraId="6CE69249" w14:textId="77777777" w:rsidR="002F27F7" w:rsidRDefault="002F27F7"/>
        </w:tc>
        <w:tc>
          <w:tcPr>
            <w:tcW w:w="1086" w:type="dxa"/>
            <w:vMerge/>
            <w:vAlign w:val="center"/>
          </w:tcPr>
          <w:p w14:paraId="6486ED02" w14:textId="77777777" w:rsidR="002F27F7" w:rsidRDefault="002F27F7"/>
        </w:tc>
      </w:tr>
      <w:tr w:rsidR="002F27F7" w14:paraId="7486A724" w14:textId="77777777">
        <w:tc>
          <w:tcPr>
            <w:tcW w:w="718" w:type="dxa"/>
            <w:vMerge/>
            <w:vAlign w:val="center"/>
          </w:tcPr>
          <w:p w14:paraId="439B4B23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379E541C" w14:textId="77777777" w:rsidR="002F27F7" w:rsidRDefault="00E3715C">
            <w:r>
              <w:t>7011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00D7A35" w14:textId="77777777" w:rsidR="002F27F7" w:rsidRDefault="00E3715C">
            <w:r>
              <w:t>29.54</w:t>
            </w:r>
          </w:p>
        </w:tc>
        <w:tc>
          <w:tcPr>
            <w:tcW w:w="962" w:type="dxa"/>
            <w:vAlign w:val="center"/>
          </w:tcPr>
          <w:p w14:paraId="30161A66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AFF780C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15AD38A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16345C5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8786E02" w14:textId="77777777" w:rsidR="002F27F7" w:rsidRDefault="00E3715C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4F211B97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42C5A0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70B55CE" w14:textId="77777777">
        <w:tc>
          <w:tcPr>
            <w:tcW w:w="718" w:type="dxa"/>
            <w:vMerge/>
            <w:vAlign w:val="center"/>
          </w:tcPr>
          <w:p w14:paraId="6CC6FFCB" w14:textId="77777777" w:rsidR="002F27F7" w:rsidRDefault="002F27F7"/>
        </w:tc>
        <w:tc>
          <w:tcPr>
            <w:tcW w:w="848" w:type="dxa"/>
            <w:vMerge/>
            <w:vAlign w:val="center"/>
          </w:tcPr>
          <w:p w14:paraId="2950085B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E5D5D67" w14:textId="77777777" w:rsidR="002F27F7" w:rsidRDefault="002F27F7"/>
        </w:tc>
        <w:tc>
          <w:tcPr>
            <w:tcW w:w="962" w:type="dxa"/>
            <w:vAlign w:val="center"/>
          </w:tcPr>
          <w:p w14:paraId="5ED52A2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2BF368B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6C9C4F8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3A4EB5A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8E5C3C6" w14:textId="77777777" w:rsidR="002F27F7" w:rsidRDefault="002F27F7"/>
        </w:tc>
        <w:tc>
          <w:tcPr>
            <w:tcW w:w="1358" w:type="dxa"/>
            <w:vMerge/>
            <w:vAlign w:val="center"/>
          </w:tcPr>
          <w:p w14:paraId="119441DF" w14:textId="77777777" w:rsidR="002F27F7" w:rsidRDefault="002F27F7"/>
        </w:tc>
        <w:tc>
          <w:tcPr>
            <w:tcW w:w="1086" w:type="dxa"/>
            <w:vMerge/>
            <w:vAlign w:val="center"/>
          </w:tcPr>
          <w:p w14:paraId="7FAFD1AA" w14:textId="77777777" w:rsidR="002F27F7" w:rsidRDefault="002F27F7"/>
        </w:tc>
      </w:tr>
      <w:tr w:rsidR="002F27F7" w14:paraId="4D982B22" w14:textId="77777777">
        <w:tc>
          <w:tcPr>
            <w:tcW w:w="718" w:type="dxa"/>
            <w:vMerge/>
            <w:vAlign w:val="center"/>
          </w:tcPr>
          <w:p w14:paraId="28E77ACE" w14:textId="77777777" w:rsidR="002F27F7" w:rsidRDefault="002F27F7"/>
        </w:tc>
        <w:tc>
          <w:tcPr>
            <w:tcW w:w="848" w:type="dxa"/>
            <w:vMerge/>
            <w:vAlign w:val="center"/>
          </w:tcPr>
          <w:p w14:paraId="535F08CD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FE183C0" w14:textId="77777777" w:rsidR="002F27F7" w:rsidRDefault="002F27F7"/>
        </w:tc>
        <w:tc>
          <w:tcPr>
            <w:tcW w:w="962" w:type="dxa"/>
            <w:vAlign w:val="center"/>
          </w:tcPr>
          <w:p w14:paraId="09885071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4D82C3E9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2CA298B6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74C95A80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BA1DF47" w14:textId="77777777" w:rsidR="002F27F7" w:rsidRDefault="002F27F7"/>
        </w:tc>
        <w:tc>
          <w:tcPr>
            <w:tcW w:w="1358" w:type="dxa"/>
            <w:vMerge/>
            <w:vAlign w:val="center"/>
          </w:tcPr>
          <w:p w14:paraId="3BFF8D85" w14:textId="77777777" w:rsidR="002F27F7" w:rsidRDefault="002F27F7"/>
        </w:tc>
        <w:tc>
          <w:tcPr>
            <w:tcW w:w="1086" w:type="dxa"/>
            <w:vMerge/>
            <w:vAlign w:val="center"/>
          </w:tcPr>
          <w:p w14:paraId="55E5025A" w14:textId="77777777" w:rsidR="002F27F7" w:rsidRDefault="002F27F7"/>
        </w:tc>
      </w:tr>
      <w:tr w:rsidR="002F27F7" w14:paraId="147F6CC0" w14:textId="77777777">
        <w:tc>
          <w:tcPr>
            <w:tcW w:w="718" w:type="dxa"/>
            <w:vMerge/>
            <w:vAlign w:val="center"/>
          </w:tcPr>
          <w:p w14:paraId="61BB9B87" w14:textId="77777777" w:rsidR="002F27F7" w:rsidRDefault="002F27F7"/>
        </w:tc>
        <w:tc>
          <w:tcPr>
            <w:tcW w:w="848" w:type="dxa"/>
            <w:vMerge w:val="restart"/>
            <w:vAlign w:val="center"/>
          </w:tcPr>
          <w:p w14:paraId="754A849F" w14:textId="77777777" w:rsidR="002F27F7" w:rsidRDefault="00E3715C">
            <w:r>
              <w:t>7012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6CECE42" w14:textId="77777777" w:rsidR="002F27F7" w:rsidRDefault="00E3715C">
            <w:r>
              <w:t>29.54</w:t>
            </w:r>
          </w:p>
        </w:tc>
        <w:tc>
          <w:tcPr>
            <w:tcW w:w="962" w:type="dxa"/>
            <w:vAlign w:val="center"/>
          </w:tcPr>
          <w:p w14:paraId="06CB959E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B37877E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C55D65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40CEB8C" w14:textId="77777777" w:rsidR="002F27F7" w:rsidRDefault="00E3715C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EB5442F" w14:textId="77777777" w:rsidR="002F27F7" w:rsidRDefault="00E3715C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7B058F52" w14:textId="77777777" w:rsidR="002F27F7" w:rsidRDefault="00E3715C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F582B3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9BED9D5" w14:textId="77777777">
        <w:tc>
          <w:tcPr>
            <w:tcW w:w="718" w:type="dxa"/>
            <w:vMerge/>
            <w:vAlign w:val="center"/>
          </w:tcPr>
          <w:p w14:paraId="777BADF4" w14:textId="77777777" w:rsidR="002F27F7" w:rsidRDefault="002F27F7"/>
        </w:tc>
        <w:tc>
          <w:tcPr>
            <w:tcW w:w="848" w:type="dxa"/>
            <w:vMerge/>
            <w:vAlign w:val="center"/>
          </w:tcPr>
          <w:p w14:paraId="5ECD7049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0A598A19" w14:textId="77777777" w:rsidR="002F27F7" w:rsidRDefault="002F27F7"/>
        </w:tc>
        <w:tc>
          <w:tcPr>
            <w:tcW w:w="962" w:type="dxa"/>
            <w:vAlign w:val="center"/>
          </w:tcPr>
          <w:p w14:paraId="281391F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1D26827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FF249F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D0CE34C" w14:textId="77777777" w:rsidR="002F27F7" w:rsidRDefault="00E3715C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278AE88" w14:textId="77777777" w:rsidR="002F27F7" w:rsidRDefault="002F27F7"/>
        </w:tc>
        <w:tc>
          <w:tcPr>
            <w:tcW w:w="1358" w:type="dxa"/>
            <w:vMerge/>
            <w:vAlign w:val="center"/>
          </w:tcPr>
          <w:p w14:paraId="3ACC5BAB" w14:textId="77777777" w:rsidR="002F27F7" w:rsidRDefault="002F27F7"/>
        </w:tc>
        <w:tc>
          <w:tcPr>
            <w:tcW w:w="1086" w:type="dxa"/>
            <w:vMerge/>
            <w:vAlign w:val="center"/>
          </w:tcPr>
          <w:p w14:paraId="4CE574CE" w14:textId="77777777" w:rsidR="002F27F7" w:rsidRDefault="002F27F7"/>
        </w:tc>
      </w:tr>
      <w:tr w:rsidR="002F27F7" w14:paraId="086E3DA9" w14:textId="77777777">
        <w:tc>
          <w:tcPr>
            <w:tcW w:w="718" w:type="dxa"/>
            <w:vMerge/>
            <w:vAlign w:val="center"/>
          </w:tcPr>
          <w:p w14:paraId="49B76F6F" w14:textId="77777777" w:rsidR="002F27F7" w:rsidRDefault="002F27F7"/>
        </w:tc>
        <w:tc>
          <w:tcPr>
            <w:tcW w:w="848" w:type="dxa"/>
            <w:vMerge/>
            <w:vAlign w:val="center"/>
          </w:tcPr>
          <w:p w14:paraId="1D3AD1DD" w14:textId="77777777" w:rsidR="002F27F7" w:rsidRDefault="002F27F7"/>
        </w:tc>
        <w:tc>
          <w:tcPr>
            <w:tcW w:w="735" w:type="dxa"/>
            <w:gridSpan w:val="2"/>
            <w:vMerge/>
            <w:vAlign w:val="center"/>
          </w:tcPr>
          <w:p w14:paraId="7491CB45" w14:textId="77777777" w:rsidR="002F27F7" w:rsidRDefault="002F27F7"/>
        </w:tc>
        <w:tc>
          <w:tcPr>
            <w:tcW w:w="962" w:type="dxa"/>
            <w:vAlign w:val="center"/>
          </w:tcPr>
          <w:p w14:paraId="18301AEB" w14:textId="77777777" w:rsidR="002F27F7" w:rsidRDefault="00E3715C">
            <w:r>
              <w:t>M-0921</w:t>
            </w:r>
          </w:p>
        </w:tc>
        <w:tc>
          <w:tcPr>
            <w:tcW w:w="735" w:type="dxa"/>
            <w:vAlign w:val="center"/>
          </w:tcPr>
          <w:p w14:paraId="08855ECC" w14:textId="77777777" w:rsidR="002F27F7" w:rsidRDefault="00E3715C">
            <w:r>
              <w:t>1.89</w:t>
            </w:r>
          </w:p>
        </w:tc>
        <w:tc>
          <w:tcPr>
            <w:tcW w:w="679" w:type="dxa"/>
            <w:vAlign w:val="center"/>
          </w:tcPr>
          <w:p w14:paraId="7F927F23" w14:textId="77777777" w:rsidR="002F27F7" w:rsidRDefault="00E3715C">
            <w:r>
              <w:t>1.00</w:t>
            </w:r>
          </w:p>
        </w:tc>
        <w:tc>
          <w:tcPr>
            <w:tcW w:w="679" w:type="dxa"/>
            <w:vAlign w:val="center"/>
          </w:tcPr>
          <w:p w14:paraId="32246969" w14:textId="77777777" w:rsidR="002F27F7" w:rsidRDefault="00E3715C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9ECB930" w14:textId="77777777" w:rsidR="002F27F7" w:rsidRDefault="002F27F7"/>
        </w:tc>
        <w:tc>
          <w:tcPr>
            <w:tcW w:w="1358" w:type="dxa"/>
            <w:vMerge/>
            <w:vAlign w:val="center"/>
          </w:tcPr>
          <w:p w14:paraId="49892A53" w14:textId="77777777" w:rsidR="002F27F7" w:rsidRDefault="002F27F7"/>
        </w:tc>
        <w:tc>
          <w:tcPr>
            <w:tcW w:w="1086" w:type="dxa"/>
            <w:vMerge/>
            <w:vAlign w:val="center"/>
          </w:tcPr>
          <w:p w14:paraId="2E297B5C" w14:textId="77777777" w:rsidR="002F27F7" w:rsidRDefault="002F27F7"/>
        </w:tc>
      </w:tr>
      <w:tr w:rsidR="002F27F7" w14:paraId="6D5CA8C4" w14:textId="77777777">
        <w:tc>
          <w:tcPr>
            <w:tcW w:w="718" w:type="dxa"/>
            <w:vMerge/>
            <w:vAlign w:val="center"/>
          </w:tcPr>
          <w:p w14:paraId="08402994" w14:textId="77777777" w:rsidR="002F27F7" w:rsidRDefault="002F27F7"/>
        </w:tc>
        <w:tc>
          <w:tcPr>
            <w:tcW w:w="848" w:type="dxa"/>
            <w:vAlign w:val="center"/>
          </w:tcPr>
          <w:p w14:paraId="2087DA8D" w14:textId="77777777" w:rsidR="002F27F7" w:rsidRDefault="00E3715C">
            <w:r>
              <w:t>7023</w:t>
            </w:r>
          </w:p>
        </w:tc>
        <w:tc>
          <w:tcPr>
            <w:tcW w:w="735" w:type="dxa"/>
            <w:gridSpan w:val="2"/>
            <w:vAlign w:val="center"/>
          </w:tcPr>
          <w:p w14:paraId="16D80727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789711EC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69771C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AF4166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10BB7E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99B980C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7124F0D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138DC0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59A4A47" w14:textId="77777777">
        <w:tc>
          <w:tcPr>
            <w:tcW w:w="718" w:type="dxa"/>
            <w:vMerge/>
            <w:vAlign w:val="center"/>
          </w:tcPr>
          <w:p w14:paraId="16C34CF5" w14:textId="77777777" w:rsidR="002F27F7" w:rsidRDefault="002F27F7"/>
        </w:tc>
        <w:tc>
          <w:tcPr>
            <w:tcW w:w="848" w:type="dxa"/>
            <w:vAlign w:val="center"/>
          </w:tcPr>
          <w:p w14:paraId="5D6C2041" w14:textId="77777777" w:rsidR="002F27F7" w:rsidRDefault="00E3715C">
            <w:r>
              <w:t>7024</w:t>
            </w:r>
          </w:p>
        </w:tc>
        <w:tc>
          <w:tcPr>
            <w:tcW w:w="735" w:type="dxa"/>
            <w:gridSpan w:val="2"/>
            <w:vAlign w:val="center"/>
          </w:tcPr>
          <w:p w14:paraId="181E41DF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5BD1BCD6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84639C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9227D0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B2430B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66CCF64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275D080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70A6A3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E2595C6" w14:textId="77777777">
        <w:tc>
          <w:tcPr>
            <w:tcW w:w="718" w:type="dxa"/>
            <w:vMerge/>
            <w:vAlign w:val="center"/>
          </w:tcPr>
          <w:p w14:paraId="2B204E66" w14:textId="77777777" w:rsidR="002F27F7" w:rsidRDefault="002F27F7"/>
        </w:tc>
        <w:tc>
          <w:tcPr>
            <w:tcW w:w="848" w:type="dxa"/>
            <w:vAlign w:val="center"/>
          </w:tcPr>
          <w:p w14:paraId="116C7946" w14:textId="77777777" w:rsidR="002F27F7" w:rsidRDefault="00E3715C">
            <w:r>
              <w:t>7025</w:t>
            </w:r>
          </w:p>
        </w:tc>
        <w:tc>
          <w:tcPr>
            <w:tcW w:w="735" w:type="dxa"/>
            <w:gridSpan w:val="2"/>
            <w:vAlign w:val="center"/>
          </w:tcPr>
          <w:p w14:paraId="09751A38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6C7B9B2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CFB111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6CB599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2383B6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24C1146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5B3F740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C5258C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FF29554" w14:textId="77777777">
        <w:tc>
          <w:tcPr>
            <w:tcW w:w="718" w:type="dxa"/>
            <w:vMerge/>
            <w:vAlign w:val="center"/>
          </w:tcPr>
          <w:p w14:paraId="32EFBCF3" w14:textId="77777777" w:rsidR="002F27F7" w:rsidRDefault="002F27F7"/>
        </w:tc>
        <w:tc>
          <w:tcPr>
            <w:tcW w:w="848" w:type="dxa"/>
            <w:vAlign w:val="center"/>
          </w:tcPr>
          <w:p w14:paraId="32307F09" w14:textId="77777777" w:rsidR="002F27F7" w:rsidRDefault="00E3715C">
            <w:r>
              <w:t>7026</w:t>
            </w:r>
          </w:p>
        </w:tc>
        <w:tc>
          <w:tcPr>
            <w:tcW w:w="735" w:type="dxa"/>
            <w:gridSpan w:val="2"/>
            <w:vAlign w:val="center"/>
          </w:tcPr>
          <w:p w14:paraId="09863E0F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7E078B5B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27A0DF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F76391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577D21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0C46EF7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7AE1B7B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05109D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0B88785" w14:textId="77777777">
        <w:tc>
          <w:tcPr>
            <w:tcW w:w="718" w:type="dxa"/>
            <w:vMerge/>
            <w:vAlign w:val="center"/>
          </w:tcPr>
          <w:p w14:paraId="1857A1C4" w14:textId="77777777" w:rsidR="002F27F7" w:rsidRDefault="002F27F7"/>
        </w:tc>
        <w:tc>
          <w:tcPr>
            <w:tcW w:w="848" w:type="dxa"/>
            <w:vAlign w:val="center"/>
          </w:tcPr>
          <w:p w14:paraId="74E5A58E" w14:textId="77777777" w:rsidR="002F27F7" w:rsidRDefault="00E3715C">
            <w:r>
              <w:t>7027</w:t>
            </w:r>
          </w:p>
        </w:tc>
        <w:tc>
          <w:tcPr>
            <w:tcW w:w="735" w:type="dxa"/>
            <w:gridSpan w:val="2"/>
            <w:vAlign w:val="center"/>
          </w:tcPr>
          <w:p w14:paraId="290D321F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7A489AB6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4E6434F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550196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CEC71E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5DB2002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3267CC3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31110A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B889D7" w14:textId="77777777">
        <w:tc>
          <w:tcPr>
            <w:tcW w:w="718" w:type="dxa"/>
            <w:vMerge/>
            <w:vAlign w:val="center"/>
          </w:tcPr>
          <w:p w14:paraId="5233E3A4" w14:textId="77777777" w:rsidR="002F27F7" w:rsidRDefault="002F27F7"/>
        </w:tc>
        <w:tc>
          <w:tcPr>
            <w:tcW w:w="848" w:type="dxa"/>
            <w:vAlign w:val="center"/>
          </w:tcPr>
          <w:p w14:paraId="2BB0DAC1" w14:textId="77777777" w:rsidR="002F27F7" w:rsidRDefault="00E3715C">
            <w:r>
              <w:t>7031</w:t>
            </w:r>
          </w:p>
        </w:tc>
        <w:tc>
          <w:tcPr>
            <w:tcW w:w="735" w:type="dxa"/>
            <w:gridSpan w:val="2"/>
            <w:vAlign w:val="center"/>
          </w:tcPr>
          <w:p w14:paraId="3AC4DF3A" w14:textId="77777777" w:rsidR="002F27F7" w:rsidRDefault="00E3715C">
            <w:r>
              <w:t>9.55</w:t>
            </w:r>
          </w:p>
        </w:tc>
        <w:tc>
          <w:tcPr>
            <w:tcW w:w="962" w:type="dxa"/>
            <w:vAlign w:val="center"/>
          </w:tcPr>
          <w:p w14:paraId="2DB487FE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1D1DF8A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6B79507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810492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3D289C7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EFC446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ED8E43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75850D9" w14:textId="77777777">
        <w:tc>
          <w:tcPr>
            <w:tcW w:w="718" w:type="dxa"/>
            <w:vMerge/>
            <w:vAlign w:val="center"/>
          </w:tcPr>
          <w:p w14:paraId="7F8CF836" w14:textId="77777777" w:rsidR="002F27F7" w:rsidRDefault="002F27F7"/>
        </w:tc>
        <w:tc>
          <w:tcPr>
            <w:tcW w:w="848" w:type="dxa"/>
            <w:vAlign w:val="center"/>
          </w:tcPr>
          <w:p w14:paraId="5E1B1A2A" w14:textId="77777777" w:rsidR="002F27F7" w:rsidRDefault="00E3715C">
            <w:r>
              <w:t>7033</w:t>
            </w:r>
          </w:p>
        </w:tc>
        <w:tc>
          <w:tcPr>
            <w:tcW w:w="735" w:type="dxa"/>
            <w:gridSpan w:val="2"/>
            <w:vAlign w:val="center"/>
          </w:tcPr>
          <w:p w14:paraId="50C7A27C" w14:textId="77777777" w:rsidR="002F27F7" w:rsidRDefault="00E3715C">
            <w:r>
              <w:t>5.87</w:t>
            </w:r>
          </w:p>
        </w:tc>
        <w:tc>
          <w:tcPr>
            <w:tcW w:w="962" w:type="dxa"/>
            <w:vAlign w:val="center"/>
          </w:tcPr>
          <w:p w14:paraId="15B15819" w14:textId="77777777" w:rsidR="002F27F7" w:rsidRDefault="00E3715C">
            <w:r>
              <w:t>C-0915</w:t>
            </w:r>
          </w:p>
        </w:tc>
        <w:tc>
          <w:tcPr>
            <w:tcW w:w="735" w:type="dxa"/>
            <w:vAlign w:val="center"/>
          </w:tcPr>
          <w:p w14:paraId="4F8D83E2" w14:textId="77777777" w:rsidR="002F27F7" w:rsidRDefault="00E3715C">
            <w:r>
              <w:t>1.35</w:t>
            </w:r>
          </w:p>
        </w:tc>
        <w:tc>
          <w:tcPr>
            <w:tcW w:w="679" w:type="dxa"/>
            <w:vAlign w:val="center"/>
          </w:tcPr>
          <w:p w14:paraId="030955E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831993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1CEECEE" w14:textId="77777777" w:rsidR="002F27F7" w:rsidRDefault="00E3715C">
            <w:r>
              <w:t>0.07</w:t>
            </w:r>
          </w:p>
        </w:tc>
        <w:tc>
          <w:tcPr>
            <w:tcW w:w="1358" w:type="dxa"/>
            <w:vAlign w:val="center"/>
          </w:tcPr>
          <w:p w14:paraId="3A64482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4316E1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45017F6" w14:textId="77777777">
        <w:tc>
          <w:tcPr>
            <w:tcW w:w="718" w:type="dxa"/>
            <w:vMerge w:val="restart"/>
            <w:vAlign w:val="center"/>
          </w:tcPr>
          <w:p w14:paraId="42228A65" w14:textId="77777777" w:rsidR="002F27F7" w:rsidRDefault="00E3715C">
            <w:r>
              <w:t>8</w:t>
            </w:r>
          </w:p>
        </w:tc>
        <w:tc>
          <w:tcPr>
            <w:tcW w:w="848" w:type="dxa"/>
            <w:vAlign w:val="center"/>
          </w:tcPr>
          <w:p w14:paraId="42241E4E" w14:textId="77777777" w:rsidR="002F27F7" w:rsidRDefault="00E3715C">
            <w:r>
              <w:t>8021</w:t>
            </w:r>
          </w:p>
        </w:tc>
        <w:tc>
          <w:tcPr>
            <w:tcW w:w="735" w:type="dxa"/>
            <w:gridSpan w:val="2"/>
            <w:vAlign w:val="center"/>
          </w:tcPr>
          <w:p w14:paraId="7EAB7976" w14:textId="77777777" w:rsidR="002F27F7" w:rsidRDefault="00E3715C">
            <w:r>
              <w:t>11.64</w:t>
            </w:r>
          </w:p>
        </w:tc>
        <w:tc>
          <w:tcPr>
            <w:tcW w:w="962" w:type="dxa"/>
            <w:vAlign w:val="center"/>
          </w:tcPr>
          <w:p w14:paraId="135FAFFC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58EF23CC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693D2D5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B0223F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C2AE378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4654E8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D828C6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AAFC15F" w14:textId="77777777">
        <w:tc>
          <w:tcPr>
            <w:tcW w:w="718" w:type="dxa"/>
            <w:vMerge/>
            <w:vAlign w:val="center"/>
          </w:tcPr>
          <w:p w14:paraId="3FB43772" w14:textId="77777777" w:rsidR="002F27F7" w:rsidRDefault="002F27F7"/>
        </w:tc>
        <w:tc>
          <w:tcPr>
            <w:tcW w:w="848" w:type="dxa"/>
            <w:vAlign w:val="center"/>
          </w:tcPr>
          <w:p w14:paraId="7FBFECA6" w14:textId="77777777" w:rsidR="002F27F7" w:rsidRDefault="00E3715C">
            <w:r>
              <w:t>8022</w:t>
            </w:r>
          </w:p>
        </w:tc>
        <w:tc>
          <w:tcPr>
            <w:tcW w:w="735" w:type="dxa"/>
            <w:gridSpan w:val="2"/>
            <w:vAlign w:val="center"/>
          </w:tcPr>
          <w:p w14:paraId="00E68D27" w14:textId="77777777" w:rsidR="002F27F7" w:rsidRDefault="00E3715C">
            <w:r>
              <w:t>11.64</w:t>
            </w:r>
          </w:p>
        </w:tc>
        <w:tc>
          <w:tcPr>
            <w:tcW w:w="962" w:type="dxa"/>
            <w:vAlign w:val="center"/>
          </w:tcPr>
          <w:p w14:paraId="27C1B390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4D125D1A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548A7FD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057C8C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2BE5A6E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B9FE32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FDA746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6B23614" w14:textId="77777777">
        <w:tc>
          <w:tcPr>
            <w:tcW w:w="718" w:type="dxa"/>
            <w:vMerge/>
            <w:vAlign w:val="center"/>
          </w:tcPr>
          <w:p w14:paraId="039A3753" w14:textId="77777777" w:rsidR="002F27F7" w:rsidRDefault="002F27F7"/>
        </w:tc>
        <w:tc>
          <w:tcPr>
            <w:tcW w:w="848" w:type="dxa"/>
            <w:vAlign w:val="center"/>
          </w:tcPr>
          <w:p w14:paraId="4E492E83" w14:textId="77777777" w:rsidR="002F27F7" w:rsidRDefault="00E3715C">
            <w:r>
              <w:t>8023</w:t>
            </w:r>
          </w:p>
        </w:tc>
        <w:tc>
          <w:tcPr>
            <w:tcW w:w="735" w:type="dxa"/>
            <w:gridSpan w:val="2"/>
            <w:vAlign w:val="center"/>
          </w:tcPr>
          <w:p w14:paraId="688A3CBE" w14:textId="77777777" w:rsidR="002F27F7" w:rsidRDefault="00E3715C">
            <w:r>
              <w:t>11.64</w:t>
            </w:r>
          </w:p>
        </w:tc>
        <w:tc>
          <w:tcPr>
            <w:tcW w:w="962" w:type="dxa"/>
            <w:vAlign w:val="center"/>
          </w:tcPr>
          <w:p w14:paraId="1A49271B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036E07BC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2F2B715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0A8F43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CADF6B6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8DE935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DC62CD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5494A47" w14:textId="77777777">
        <w:tc>
          <w:tcPr>
            <w:tcW w:w="718" w:type="dxa"/>
            <w:vMerge/>
            <w:vAlign w:val="center"/>
          </w:tcPr>
          <w:p w14:paraId="1DD1632D" w14:textId="77777777" w:rsidR="002F27F7" w:rsidRDefault="002F27F7"/>
        </w:tc>
        <w:tc>
          <w:tcPr>
            <w:tcW w:w="848" w:type="dxa"/>
            <w:vAlign w:val="center"/>
          </w:tcPr>
          <w:p w14:paraId="04D67AE3" w14:textId="77777777" w:rsidR="002F27F7" w:rsidRDefault="00E3715C">
            <w:r>
              <w:t>8024</w:t>
            </w:r>
          </w:p>
        </w:tc>
        <w:tc>
          <w:tcPr>
            <w:tcW w:w="735" w:type="dxa"/>
            <w:gridSpan w:val="2"/>
            <w:vAlign w:val="center"/>
          </w:tcPr>
          <w:p w14:paraId="3334F928" w14:textId="77777777" w:rsidR="002F27F7" w:rsidRDefault="00E3715C">
            <w:r>
              <w:t>11.64</w:t>
            </w:r>
          </w:p>
        </w:tc>
        <w:tc>
          <w:tcPr>
            <w:tcW w:w="962" w:type="dxa"/>
            <w:vAlign w:val="center"/>
          </w:tcPr>
          <w:p w14:paraId="12475132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5502A096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60D787E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784F0C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2169A1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821AE2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F240E6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306D6F1" w14:textId="77777777">
        <w:tc>
          <w:tcPr>
            <w:tcW w:w="718" w:type="dxa"/>
            <w:vMerge/>
            <w:vAlign w:val="center"/>
          </w:tcPr>
          <w:p w14:paraId="57B35CDC" w14:textId="77777777" w:rsidR="002F27F7" w:rsidRDefault="002F27F7"/>
        </w:tc>
        <w:tc>
          <w:tcPr>
            <w:tcW w:w="848" w:type="dxa"/>
            <w:vAlign w:val="center"/>
          </w:tcPr>
          <w:p w14:paraId="16FE4050" w14:textId="77777777" w:rsidR="002F27F7" w:rsidRDefault="00E3715C">
            <w:r>
              <w:t>8025</w:t>
            </w:r>
          </w:p>
        </w:tc>
        <w:tc>
          <w:tcPr>
            <w:tcW w:w="735" w:type="dxa"/>
            <w:gridSpan w:val="2"/>
            <w:vAlign w:val="center"/>
          </w:tcPr>
          <w:p w14:paraId="32F5EF1E" w14:textId="77777777" w:rsidR="002F27F7" w:rsidRDefault="00E3715C">
            <w:r>
              <w:t>11.64</w:t>
            </w:r>
          </w:p>
        </w:tc>
        <w:tc>
          <w:tcPr>
            <w:tcW w:w="962" w:type="dxa"/>
            <w:vAlign w:val="center"/>
          </w:tcPr>
          <w:p w14:paraId="1FE31244" w14:textId="77777777" w:rsidR="002F27F7" w:rsidRDefault="00E3715C">
            <w:r>
              <w:t>C-1515</w:t>
            </w:r>
          </w:p>
        </w:tc>
        <w:tc>
          <w:tcPr>
            <w:tcW w:w="735" w:type="dxa"/>
            <w:vAlign w:val="center"/>
          </w:tcPr>
          <w:p w14:paraId="65406F4D" w14:textId="77777777" w:rsidR="002F27F7" w:rsidRDefault="00E3715C">
            <w:r>
              <w:t>2.25</w:t>
            </w:r>
          </w:p>
        </w:tc>
        <w:tc>
          <w:tcPr>
            <w:tcW w:w="679" w:type="dxa"/>
            <w:vAlign w:val="center"/>
          </w:tcPr>
          <w:p w14:paraId="73FACA7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735395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FE6058A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66F62D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A30890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2B63108" w14:textId="77777777">
        <w:tc>
          <w:tcPr>
            <w:tcW w:w="718" w:type="dxa"/>
            <w:vMerge/>
            <w:vAlign w:val="center"/>
          </w:tcPr>
          <w:p w14:paraId="6870DB3A" w14:textId="77777777" w:rsidR="002F27F7" w:rsidRDefault="002F27F7"/>
        </w:tc>
        <w:tc>
          <w:tcPr>
            <w:tcW w:w="848" w:type="dxa"/>
            <w:vAlign w:val="center"/>
          </w:tcPr>
          <w:p w14:paraId="4C972DB1" w14:textId="77777777" w:rsidR="002F27F7" w:rsidRDefault="00E3715C">
            <w:r>
              <w:t>8026</w:t>
            </w:r>
          </w:p>
        </w:tc>
        <w:tc>
          <w:tcPr>
            <w:tcW w:w="735" w:type="dxa"/>
            <w:gridSpan w:val="2"/>
            <w:vAlign w:val="center"/>
          </w:tcPr>
          <w:p w14:paraId="5EC0AF2C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210D1CF4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F1C7AAF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29B4E5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B190D0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B1508C6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70FE883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FBCA29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1D04D10" w14:textId="77777777">
        <w:tc>
          <w:tcPr>
            <w:tcW w:w="718" w:type="dxa"/>
            <w:vMerge/>
            <w:vAlign w:val="center"/>
          </w:tcPr>
          <w:p w14:paraId="1283BFF9" w14:textId="77777777" w:rsidR="002F27F7" w:rsidRDefault="002F27F7"/>
        </w:tc>
        <w:tc>
          <w:tcPr>
            <w:tcW w:w="848" w:type="dxa"/>
            <w:vAlign w:val="center"/>
          </w:tcPr>
          <w:p w14:paraId="6368728B" w14:textId="77777777" w:rsidR="002F27F7" w:rsidRDefault="00E3715C">
            <w:r>
              <w:t>8027</w:t>
            </w:r>
          </w:p>
        </w:tc>
        <w:tc>
          <w:tcPr>
            <w:tcW w:w="735" w:type="dxa"/>
            <w:gridSpan w:val="2"/>
            <w:vAlign w:val="center"/>
          </w:tcPr>
          <w:p w14:paraId="38FF3C74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32BEEE95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1D385B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ABCE70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BF746C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8629D87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6A42131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3E34B6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2B9C00D" w14:textId="77777777">
        <w:tc>
          <w:tcPr>
            <w:tcW w:w="718" w:type="dxa"/>
            <w:vMerge/>
            <w:vAlign w:val="center"/>
          </w:tcPr>
          <w:p w14:paraId="6F2943D0" w14:textId="77777777" w:rsidR="002F27F7" w:rsidRDefault="002F27F7"/>
        </w:tc>
        <w:tc>
          <w:tcPr>
            <w:tcW w:w="848" w:type="dxa"/>
            <w:vAlign w:val="center"/>
          </w:tcPr>
          <w:p w14:paraId="1D1B7D13" w14:textId="77777777" w:rsidR="002F27F7" w:rsidRDefault="00E3715C">
            <w:r>
              <w:t>8028</w:t>
            </w:r>
          </w:p>
        </w:tc>
        <w:tc>
          <w:tcPr>
            <w:tcW w:w="735" w:type="dxa"/>
            <w:gridSpan w:val="2"/>
            <w:vAlign w:val="center"/>
          </w:tcPr>
          <w:p w14:paraId="4299F4C7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27505CF2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10A83E8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B734CE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158EEF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BD3448E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32F9CD7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44CD5F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B8426E7" w14:textId="77777777">
        <w:tc>
          <w:tcPr>
            <w:tcW w:w="718" w:type="dxa"/>
            <w:vMerge/>
            <w:vAlign w:val="center"/>
          </w:tcPr>
          <w:p w14:paraId="2B09593D" w14:textId="77777777" w:rsidR="002F27F7" w:rsidRDefault="002F27F7"/>
        </w:tc>
        <w:tc>
          <w:tcPr>
            <w:tcW w:w="848" w:type="dxa"/>
            <w:vAlign w:val="center"/>
          </w:tcPr>
          <w:p w14:paraId="20B13A94" w14:textId="77777777" w:rsidR="002F27F7" w:rsidRDefault="00E3715C">
            <w:r>
              <w:t>8029</w:t>
            </w:r>
          </w:p>
        </w:tc>
        <w:tc>
          <w:tcPr>
            <w:tcW w:w="735" w:type="dxa"/>
            <w:gridSpan w:val="2"/>
            <w:vAlign w:val="center"/>
          </w:tcPr>
          <w:p w14:paraId="4A20F9D6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6E1D57D0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6BEB4EE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D2FFDB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525BEB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412F6EF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3697F0F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E04DC4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BCD3630" w14:textId="77777777">
        <w:tc>
          <w:tcPr>
            <w:tcW w:w="718" w:type="dxa"/>
            <w:vMerge/>
            <w:vAlign w:val="center"/>
          </w:tcPr>
          <w:p w14:paraId="37D536EC" w14:textId="77777777" w:rsidR="002F27F7" w:rsidRDefault="002F27F7"/>
        </w:tc>
        <w:tc>
          <w:tcPr>
            <w:tcW w:w="848" w:type="dxa"/>
            <w:vAlign w:val="center"/>
          </w:tcPr>
          <w:p w14:paraId="09A8CEC2" w14:textId="77777777" w:rsidR="002F27F7" w:rsidRDefault="00E3715C">
            <w:r>
              <w:t>8030</w:t>
            </w:r>
          </w:p>
        </w:tc>
        <w:tc>
          <w:tcPr>
            <w:tcW w:w="735" w:type="dxa"/>
            <w:gridSpan w:val="2"/>
            <w:vAlign w:val="center"/>
          </w:tcPr>
          <w:p w14:paraId="2C10A5D8" w14:textId="77777777" w:rsidR="002F27F7" w:rsidRDefault="00E3715C">
            <w:r>
              <w:t>10.20</w:t>
            </w:r>
          </w:p>
        </w:tc>
        <w:tc>
          <w:tcPr>
            <w:tcW w:w="962" w:type="dxa"/>
            <w:vAlign w:val="center"/>
          </w:tcPr>
          <w:p w14:paraId="15B7203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D5CBD0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59CC422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C11D99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3D6058C" w14:textId="77777777" w:rsidR="002F27F7" w:rsidRDefault="00E3715C">
            <w:r>
              <w:t>0.05</w:t>
            </w:r>
          </w:p>
        </w:tc>
        <w:tc>
          <w:tcPr>
            <w:tcW w:w="1358" w:type="dxa"/>
            <w:vAlign w:val="center"/>
          </w:tcPr>
          <w:p w14:paraId="649F977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9826E4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8197037" w14:textId="77777777">
        <w:tc>
          <w:tcPr>
            <w:tcW w:w="718" w:type="dxa"/>
            <w:vMerge/>
            <w:vAlign w:val="center"/>
          </w:tcPr>
          <w:p w14:paraId="0AA4C993" w14:textId="77777777" w:rsidR="002F27F7" w:rsidRDefault="002F27F7"/>
        </w:tc>
        <w:tc>
          <w:tcPr>
            <w:tcW w:w="848" w:type="dxa"/>
            <w:vAlign w:val="center"/>
          </w:tcPr>
          <w:p w14:paraId="6ED5C2DF" w14:textId="77777777" w:rsidR="002F27F7" w:rsidRDefault="00E3715C">
            <w:r>
              <w:t>8031</w:t>
            </w:r>
          </w:p>
        </w:tc>
        <w:tc>
          <w:tcPr>
            <w:tcW w:w="735" w:type="dxa"/>
            <w:gridSpan w:val="2"/>
            <w:vAlign w:val="center"/>
          </w:tcPr>
          <w:p w14:paraId="19A1E73D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330DD4F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4A70AD9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757F71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4AEA8B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B8B1DEA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307850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2865FE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F9DF67F" w14:textId="77777777">
        <w:tc>
          <w:tcPr>
            <w:tcW w:w="718" w:type="dxa"/>
            <w:vMerge/>
            <w:vAlign w:val="center"/>
          </w:tcPr>
          <w:p w14:paraId="42F2C546" w14:textId="77777777" w:rsidR="002F27F7" w:rsidRDefault="002F27F7"/>
        </w:tc>
        <w:tc>
          <w:tcPr>
            <w:tcW w:w="848" w:type="dxa"/>
            <w:vAlign w:val="center"/>
          </w:tcPr>
          <w:p w14:paraId="7686D95B" w14:textId="77777777" w:rsidR="002F27F7" w:rsidRDefault="00E3715C">
            <w:r>
              <w:t>8032</w:t>
            </w:r>
          </w:p>
        </w:tc>
        <w:tc>
          <w:tcPr>
            <w:tcW w:w="735" w:type="dxa"/>
            <w:gridSpan w:val="2"/>
            <w:vAlign w:val="center"/>
          </w:tcPr>
          <w:p w14:paraId="2E4D6A7A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6AFA8BE1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28D53478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64AB1A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A8DB67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99D1366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9FDFDA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FF9DCF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063E6DC" w14:textId="77777777">
        <w:tc>
          <w:tcPr>
            <w:tcW w:w="718" w:type="dxa"/>
            <w:vMerge/>
            <w:vAlign w:val="center"/>
          </w:tcPr>
          <w:p w14:paraId="5A06442C" w14:textId="77777777" w:rsidR="002F27F7" w:rsidRDefault="002F27F7"/>
        </w:tc>
        <w:tc>
          <w:tcPr>
            <w:tcW w:w="848" w:type="dxa"/>
            <w:vAlign w:val="center"/>
          </w:tcPr>
          <w:p w14:paraId="3D722440" w14:textId="77777777" w:rsidR="002F27F7" w:rsidRDefault="00E3715C">
            <w:r>
              <w:t>8033</w:t>
            </w:r>
          </w:p>
        </w:tc>
        <w:tc>
          <w:tcPr>
            <w:tcW w:w="735" w:type="dxa"/>
            <w:gridSpan w:val="2"/>
            <w:vAlign w:val="center"/>
          </w:tcPr>
          <w:p w14:paraId="5EE5840A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260756D7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029B3C78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186B6A3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BD6704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C9F7D9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DA2ADB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4EE98A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419C27E" w14:textId="77777777">
        <w:tc>
          <w:tcPr>
            <w:tcW w:w="718" w:type="dxa"/>
            <w:vMerge/>
            <w:vAlign w:val="center"/>
          </w:tcPr>
          <w:p w14:paraId="739C60BB" w14:textId="77777777" w:rsidR="002F27F7" w:rsidRDefault="002F27F7"/>
        </w:tc>
        <w:tc>
          <w:tcPr>
            <w:tcW w:w="848" w:type="dxa"/>
            <w:vAlign w:val="center"/>
          </w:tcPr>
          <w:p w14:paraId="5137EBD4" w14:textId="77777777" w:rsidR="002F27F7" w:rsidRDefault="00E3715C">
            <w:r>
              <w:t>8034</w:t>
            </w:r>
          </w:p>
        </w:tc>
        <w:tc>
          <w:tcPr>
            <w:tcW w:w="735" w:type="dxa"/>
            <w:gridSpan w:val="2"/>
            <w:vAlign w:val="center"/>
          </w:tcPr>
          <w:p w14:paraId="695F14A1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7FA764E9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53D74B95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057B869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EE74B8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A49AA3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71341D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8D2A53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02268C6" w14:textId="77777777">
        <w:tc>
          <w:tcPr>
            <w:tcW w:w="718" w:type="dxa"/>
            <w:vMerge/>
            <w:vAlign w:val="center"/>
          </w:tcPr>
          <w:p w14:paraId="2B473191" w14:textId="77777777" w:rsidR="002F27F7" w:rsidRDefault="002F27F7"/>
        </w:tc>
        <w:tc>
          <w:tcPr>
            <w:tcW w:w="848" w:type="dxa"/>
            <w:vAlign w:val="center"/>
          </w:tcPr>
          <w:p w14:paraId="654560B0" w14:textId="77777777" w:rsidR="002F27F7" w:rsidRDefault="00E3715C">
            <w:r>
              <w:t>8035</w:t>
            </w:r>
          </w:p>
        </w:tc>
        <w:tc>
          <w:tcPr>
            <w:tcW w:w="735" w:type="dxa"/>
            <w:gridSpan w:val="2"/>
            <w:vAlign w:val="center"/>
          </w:tcPr>
          <w:p w14:paraId="319B380C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2AC204B8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03BD0F2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1CBC66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1874C3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E848C6F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E0C7B1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FDA98B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FA28E1E" w14:textId="77777777">
        <w:tc>
          <w:tcPr>
            <w:tcW w:w="718" w:type="dxa"/>
            <w:vMerge/>
            <w:vAlign w:val="center"/>
          </w:tcPr>
          <w:p w14:paraId="431A2CCD" w14:textId="77777777" w:rsidR="002F27F7" w:rsidRDefault="002F27F7"/>
        </w:tc>
        <w:tc>
          <w:tcPr>
            <w:tcW w:w="848" w:type="dxa"/>
            <w:vAlign w:val="center"/>
          </w:tcPr>
          <w:p w14:paraId="5E358924" w14:textId="77777777" w:rsidR="002F27F7" w:rsidRDefault="00E3715C">
            <w:r>
              <w:t>8036</w:t>
            </w:r>
          </w:p>
        </w:tc>
        <w:tc>
          <w:tcPr>
            <w:tcW w:w="735" w:type="dxa"/>
            <w:gridSpan w:val="2"/>
            <w:vAlign w:val="center"/>
          </w:tcPr>
          <w:p w14:paraId="46DB1C0B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5ECFB666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195502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3831C87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8E4F35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2595170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7960BE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25485E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E54B548" w14:textId="77777777">
        <w:tc>
          <w:tcPr>
            <w:tcW w:w="718" w:type="dxa"/>
            <w:vMerge/>
            <w:vAlign w:val="center"/>
          </w:tcPr>
          <w:p w14:paraId="5A32F781" w14:textId="77777777" w:rsidR="002F27F7" w:rsidRDefault="002F27F7"/>
        </w:tc>
        <w:tc>
          <w:tcPr>
            <w:tcW w:w="848" w:type="dxa"/>
            <w:vAlign w:val="center"/>
          </w:tcPr>
          <w:p w14:paraId="704DEB33" w14:textId="77777777" w:rsidR="002F27F7" w:rsidRDefault="00E3715C">
            <w:r>
              <w:t>8037</w:t>
            </w:r>
          </w:p>
        </w:tc>
        <w:tc>
          <w:tcPr>
            <w:tcW w:w="735" w:type="dxa"/>
            <w:gridSpan w:val="2"/>
            <w:vAlign w:val="center"/>
          </w:tcPr>
          <w:p w14:paraId="7844ED79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0757352B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379F6FF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A980DA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651C51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A021CE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E1CA4B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BE6BFB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F75D967" w14:textId="77777777">
        <w:tc>
          <w:tcPr>
            <w:tcW w:w="718" w:type="dxa"/>
            <w:vMerge/>
            <w:vAlign w:val="center"/>
          </w:tcPr>
          <w:p w14:paraId="62BB45D3" w14:textId="77777777" w:rsidR="002F27F7" w:rsidRDefault="002F27F7"/>
        </w:tc>
        <w:tc>
          <w:tcPr>
            <w:tcW w:w="848" w:type="dxa"/>
            <w:vAlign w:val="center"/>
          </w:tcPr>
          <w:p w14:paraId="4572921C" w14:textId="77777777" w:rsidR="002F27F7" w:rsidRDefault="00E3715C">
            <w:r>
              <w:t>8038</w:t>
            </w:r>
          </w:p>
        </w:tc>
        <w:tc>
          <w:tcPr>
            <w:tcW w:w="735" w:type="dxa"/>
            <w:gridSpan w:val="2"/>
            <w:vAlign w:val="center"/>
          </w:tcPr>
          <w:p w14:paraId="575C0992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00E8183C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62F66261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2129000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CF1E05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638F387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1E34E2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83AB67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3F7B133" w14:textId="77777777">
        <w:tc>
          <w:tcPr>
            <w:tcW w:w="718" w:type="dxa"/>
            <w:vMerge/>
            <w:vAlign w:val="center"/>
          </w:tcPr>
          <w:p w14:paraId="272221C8" w14:textId="77777777" w:rsidR="002F27F7" w:rsidRDefault="002F27F7"/>
        </w:tc>
        <w:tc>
          <w:tcPr>
            <w:tcW w:w="848" w:type="dxa"/>
            <w:vAlign w:val="center"/>
          </w:tcPr>
          <w:p w14:paraId="6376B591" w14:textId="77777777" w:rsidR="002F27F7" w:rsidRDefault="00E3715C">
            <w:r>
              <w:t>8039</w:t>
            </w:r>
          </w:p>
        </w:tc>
        <w:tc>
          <w:tcPr>
            <w:tcW w:w="735" w:type="dxa"/>
            <w:gridSpan w:val="2"/>
            <w:vAlign w:val="center"/>
          </w:tcPr>
          <w:p w14:paraId="5C20798E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64E41C6B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1E231AED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43CCB8B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FD6E3F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1F3C635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007AC6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16ED53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BD25F31" w14:textId="77777777">
        <w:tc>
          <w:tcPr>
            <w:tcW w:w="718" w:type="dxa"/>
            <w:vMerge/>
            <w:vAlign w:val="center"/>
          </w:tcPr>
          <w:p w14:paraId="7055A6CC" w14:textId="77777777" w:rsidR="002F27F7" w:rsidRDefault="002F27F7"/>
        </w:tc>
        <w:tc>
          <w:tcPr>
            <w:tcW w:w="848" w:type="dxa"/>
            <w:vAlign w:val="center"/>
          </w:tcPr>
          <w:p w14:paraId="20ECE5EF" w14:textId="77777777" w:rsidR="002F27F7" w:rsidRDefault="00E3715C">
            <w:r>
              <w:t>8040</w:t>
            </w:r>
          </w:p>
        </w:tc>
        <w:tc>
          <w:tcPr>
            <w:tcW w:w="735" w:type="dxa"/>
            <w:gridSpan w:val="2"/>
            <w:vAlign w:val="center"/>
          </w:tcPr>
          <w:p w14:paraId="3B3DC52F" w14:textId="77777777" w:rsidR="002F27F7" w:rsidRDefault="00E3715C">
            <w:r>
              <w:t>9.07</w:t>
            </w:r>
          </w:p>
        </w:tc>
        <w:tc>
          <w:tcPr>
            <w:tcW w:w="962" w:type="dxa"/>
            <w:vAlign w:val="center"/>
          </w:tcPr>
          <w:p w14:paraId="4BC2813A" w14:textId="77777777" w:rsidR="002F27F7" w:rsidRDefault="00E3715C">
            <w:r>
              <w:t>C-1215</w:t>
            </w:r>
          </w:p>
        </w:tc>
        <w:tc>
          <w:tcPr>
            <w:tcW w:w="735" w:type="dxa"/>
            <w:vAlign w:val="center"/>
          </w:tcPr>
          <w:p w14:paraId="7FE47026" w14:textId="77777777" w:rsidR="002F27F7" w:rsidRDefault="00E3715C">
            <w:r>
              <w:t>1.80</w:t>
            </w:r>
          </w:p>
        </w:tc>
        <w:tc>
          <w:tcPr>
            <w:tcW w:w="679" w:type="dxa"/>
            <w:vAlign w:val="center"/>
          </w:tcPr>
          <w:p w14:paraId="79AF591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6F9A7C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2A6C188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25B4D6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3B46D4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8A105E5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09ABF6E" w14:textId="77777777" w:rsidR="002F27F7" w:rsidRDefault="00E3715C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2BAEB6A1" w14:textId="77777777" w:rsidR="002F27F7" w:rsidRDefault="00E3715C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2F27F7" w14:paraId="0E3B435D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046C0001" w14:textId="77777777" w:rsidR="002F27F7" w:rsidRDefault="00E3715C">
            <w:r>
              <w:lastRenderedPageBreak/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3E48E9B9" w14:textId="77777777" w:rsidR="002F27F7" w:rsidRDefault="00E3715C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2F27F7" w14:paraId="15060275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2940282" w14:textId="77777777" w:rsidR="002F27F7" w:rsidRDefault="00E3715C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5330DFC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</w:tbl>
    <w:p w14:paraId="2298ED37" w14:textId="77777777" w:rsidR="002F27F7" w:rsidRDefault="00E3715C">
      <w:r>
        <w:t>注：达标时只列出一项，不达标时列出全部不达标项</w:t>
      </w:r>
    </w:p>
    <w:p w14:paraId="5FD11EFC" w14:textId="77777777" w:rsidR="002F27F7" w:rsidRDefault="002F27F7"/>
    <w:p w14:paraId="749E98BD" w14:textId="77777777" w:rsidR="002F27F7" w:rsidRDefault="00E3715C">
      <w:pPr>
        <w:pStyle w:val="1"/>
      </w:pPr>
      <w:bookmarkStart w:id="61" w:name="_Toc92098695"/>
      <w:r>
        <w:t>非主要房间通风开口面积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2F27F7" w14:paraId="094A8D8F" w14:textId="77777777">
        <w:tc>
          <w:tcPr>
            <w:tcW w:w="718" w:type="dxa"/>
            <w:shd w:val="clear" w:color="auto" w:fill="E6E6E6"/>
            <w:vAlign w:val="center"/>
          </w:tcPr>
          <w:p w14:paraId="035679C8" w14:textId="77777777" w:rsidR="002F27F7" w:rsidRDefault="00E3715C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78AAF85" w14:textId="77777777" w:rsidR="002F27F7" w:rsidRDefault="00E3715C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0E7C4E32" w14:textId="77777777" w:rsidR="002F27F7" w:rsidRDefault="00E3715C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51D09593" w14:textId="77777777" w:rsidR="002F27F7" w:rsidRDefault="00E3715C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4A071832" w14:textId="77777777" w:rsidR="002F27F7" w:rsidRDefault="00E3715C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0D38104E" w14:textId="77777777" w:rsidR="002F27F7" w:rsidRDefault="00E3715C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3AD64785" w14:textId="77777777" w:rsidR="002F27F7" w:rsidRDefault="00E3715C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49828239" w14:textId="77777777" w:rsidR="002F27F7" w:rsidRDefault="00E3715C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2ECA946F" w14:textId="77777777" w:rsidR="002F27F7" w:rsidRDefault="00E3715C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2CAD23FE" w14:textId="77777777" w:rsidR="002F27F7" w:rsidRDefault="00E3715C">
            <w:pPr>
              <w:jc w:val="center"/>
            </w:pPr>
            <w:r>
              <w:t>结论</w:t>
            </w:r>
          </w:p>
        </w:tc>
      </w:tr>
      <w:tr w:rsidR="002F27F7" w14:paraId="1D6F2B9C" w14:textId="77777777">
        <w:tc>
          <w:tcPr>
            <w:tcW w:w="718" w:type="dxa"/>
            <w:vMerge w:val="restart"/>
            <w:vAlign w:val="center"/>
          </w:tcPr>
          <w:p w14:paraId="0C2568F7" w14:textId="77777777" w:rsidR="002F27F7" w:rsidRDefault="00E3715C">
            <w:r>
              <w:t>1</w:t>
            </w:r>
          </w:p>
        </w:tc>
        <w:tc>
          <w:tcPr>
            <w:tcW w:w="848" w:type="dxa"/>
            <w:vAlign w:val="center"/>
          </w:tcPr>
          <w:p w14:paraId="1238802F" w14:textId="77777777" w:rsidR="002F27F7" w:rsidRDefault="00E3715C">
            <w:r>
              <w:t>1093</w:t>
            </w:r>
          </w:p>
        </w:tc>
        <w:tc>
          <w:tcPr>
            <w:tcW w:w="735" w:type="dxa"/>
            <w:gridSpan w:val="2"/>
            <w:vAlign w:val="center"/>
          </w:tcPr>
          <w:p w14:paraId="1C9A443F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6538EF10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54383245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0AED6BC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14C0AD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D49466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F1FBFC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00C283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66524B0" w14:textId="77777777">
        <w:tc>
          <w:tcPr>
            <w:tcW w:w="718" w:type="dxa"/>
            <w:vMerge/>
            <w:vAlign w:val="center"/>
          </w:tcPr>
          <w:p w14:paraId="4CE8B58B" w14:textId="77777777" w:rsidR="002F27F7" w:rsidRDefault="002F27F7"/>
        </w:tc>
        <w:tc>
          <w:tcPr>
            <w:tcW w:w="848" w:type="dxa"/>
            <w:vAlign w:val="center"/>
          </w:tcPr>
          <w:p w14:paraId="16898657" w14:textId="77777777" w:rsidR="002F27F7" w:rsidRDefault="00E3715C">
            <w:r>
              <w:t>1095</w:t>
            </w:r>
          </w:p>
        </w:tc>
        <w:tc>
          <w:tcPr>
            <w:tcW w:w="735" w:type="dxa"/>
            <w:gridSpan w:val="2"/>
            <w:vAlign w:val="center"/>
          </w:tcPr>
          <w:p w14:paraId="34F38036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7C8A71D4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663DC687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6AF6144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D744BC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18BA11A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4B048E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9E8788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6148CE7" w14:textId="77777777">
        <w:tc>
          <w:tcPr>
            <w:tcW w:w="718" w:type="dxa"/>
            <w:vMerge/>
            <w:vAlign w:val="center"/>
          </w:tcPr>
          <w:p w14:paraId="213D7CFC" w14:textId="77777777" w:rsidR="002F27F7" w:rsidRDefault="002F27F7"/>
        </w:tc>
        <w:tc>
          <w:tcPr>
            <w:tcW w:w="848" w:type="dxa"/>
            <w:vAlign w:val="center"/>
          </w:tcPr>
          <w:p w14:paraId="4EF08B90" w14:textId="77777777" w:rsidR="002F27F7" w:rsidRDefault="00E3715C">
            <w:r>
              <w:t>1097</w:t>
            </w:r>
          </w:p>
        </w:tc>
        <w:tc>
          <w:tcPr>
            <w:tcW w:w="735" w:type="dxa"/>
            <w:gridSpan w:val="2"/>
            <w:vAlign w:val="center"/>
          </w:tcPr>
          <w:p w14:paraId="7D27001B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5C3C021E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052A31E9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3EC9788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221DEC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86C95A4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8B59F7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AB4D32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70BCC86" w14:textId="77777777">
        <w:tc>
          <w:tcPr>
            <w:tcW w:w="718" w:type="dxa"/>
            <w:vMerge/>
            <w:vAlign w:val="center"/>
          </w:tcPr>
          <w:p w14:paraId="4D6E53AE" w14:textId="77777777" w:rsidR="002F27F7" w:rsidRDefault="002F27F7"/>
        </w:tc>
        <w:tc>
          <w:tcPr>
            <w:tcW w:w="848" w:type="dxa"/>
            <w:vAlign w:val="center"/>
          </w:tcPr>
          <w:p w14:paraId="1C8D2B48" w14:textId="77777777" w:rsidR="002F27F7" w:rsidRDefault="00E3715C">
            <w:r>
              <w:t>1099</w:t>
            </w:r>
          </w:p>
        </w:tc>
        <w:tc>
          <w:tcPr>
            <w:tcW w:w="735" w:type="dxa"/>
            <w:gridSpan w:val="2"/>
            <w:vAlign w:val="center"/>
          </w:tcPr>
          <w:p w14:paraId="6EC2204D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285E1E30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3DB8E6C9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797A949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EA27FE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B128DAC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1D1F2F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E622AA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7B632E5" w14:textId="77777777">
        <w:tc>
          <w:tcPr>
            <w:tcW w:w="718" w:type="dxa"/>
            <w:vMerge/>
            <w:vAlign w:val="center"/>
          </w:tcPr>
          <w:p w14:paraId="6AB1E175" w14:textId="77777777" w:rsidR="002F27F7" w:rsidRDefault="002F27F7"/>
        </w:tc>
        <w:tc>
          <w:tcPr>
            <w:tcW w:w="848" w:type="dxa"/>
            <w:vAlign w:val="center"/>
          </w:tcPr>
          <w:p w14:paraId="452328DC" w14:textId="77777777" w:rsidR="002F27F7" w:rsidRDefault="00E3715C">
            <w:r>
              <w:t>1105</w:t>
            </w:r>
          </w:p>
        </w:tc>
        <w:tc>
          <w:tcPr>
            <w:tcW w:w="735" w:type="dxa"/>
            <w:gridSpan w:val="2"/>
            <w:vAlign w:val="center"/>
          </w:tcPr>
          <w:p w14:paraId="70E35437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5C22A915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38BD6212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5468256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A6FCA9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DBBEB74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D44B0D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F41BB2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622535C" w14:textId="77777777">
        <w:tc>
          <w:tcPr>
            <w:tcW w:w="718" w:type="dxa"/>
            <w:vMerge/>
            <w:vAlign w:val="center"/>
          </w:tcPr>
          <w:p w14:paraId="73CB3F99" w14:textId="77777777" w:rsidR="002F27F7" w:rsidRDefault="002F27F7"/>
        </w:tc>
        <w:tc>
          <w:tcPr>
            <w:tcW w:w="848" w:type="dxa"/>
            <w:vAlign w:val="center"/>
          </w:tcPr>
          <w:p w14:paraId="5753CA90" w14:textId="77777777" w:rsidR="002F27F7" w:rsidRDefault="00E3715C">
            <w:r>
              <w:t>1106</w:t>
            </w:r>
          </w:p>
        </w:tc>
        <w:tc>
          <w:tcPr>
            <w:tcW w:w="735" w:type="dxa"/>
            <w:gridSpan w:val="2"/>
            <w:vAlign w:val="center"/>
          </w:tcPr>
          <w:p w14:paraId="448EEB6D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39EA8AC4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75DA56B1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543CCE2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BBE29D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9586F0F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0A9444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8AD299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0EB884C" w14:textId="77777777">
        <w:tc>
          <w:tcPr>
            <w:tcW w:w="718" w:type="dxa"/>
            <w:vMerge/>
            <w:vAlign w:val="center"/>
          </w:tcPr>
          <w:p w14:paraId="2DE4DCC5" w14:textId="77777777" w:rsidR="002F27F7" w:rsidRDefault="002F27F7"/>
        </w:tc>
        <w:tc>
          <w:tcPr>
            <w:tcW w:w="848" w:type="dxa"/>
            <w:vAlign w:val="center"/>
          </w:tcPr>
          <w:p w14:paraId="3FF63E12" w14:textId="77777777" w:rsidR="002F27F7" w:rsidRDefault="00E3715C">
            <w:r>
              <w:t>1107</w:t>
            </w:r>
          </w:p>
        </w:tc>
        <w:tc>
          <w:tcPr>
            <w:tcW w:w="735" w:type="dxa"/>
            <w:gridSpan w:val="2"/>
            <w:vAlign w:val="center"/>
          </w:tcPr>
          <w:p w14:paraId="64B7FD79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0183E8FF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3C8E308A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35E8F6E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555AA6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2771620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D9881E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EBC17D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3888730" w14:textId="77777777">
        <w:tc>
          <w:tcPr>
            <w:tcW w:w="718" w:type="dxa"/>
            <w:vMerge/>
            <w:vAlign w:val="center"/>
          </w:tcPr>
          <w:p w14:paraId="06D88263" w14:textId="77777777" w:rsidR="002F27F7" w:rsidRDefault="002F27F7"/>
        </w:tc>
        <w:tc>
          <w:tcPr>
            <w:tcW w:w="848" w:type="dxa"/>
            <w:vAlign w:val="center"/>
          </w:tcPr>
          <w:p w14:paraId="3B0EBAF9" w14:textId="77777777" w:rsidR="002F27F7" w:rsidRDefault="00E3715C">
            <w:r>
              <w:t>1108</w:t>
            </w:r>
          </w:p>
        </w:tc>
        <w:tc>
          <w:tcPr>
            <w:tcW w:w="735" w:type="dxa"/>
            <w:gridSpan w:val="2"/>
            <w:vAlign w:val="center"/>
          </w:tcPr>
          <w:p w14:paraId="3F27C656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73F0AFF3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739AEDE4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19A5445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43B382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EE56697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19D7A9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1757EA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F0E2974" w14:textId="77777777">
        <w:tc>
          <w:tcPr>
            <w:tcW w:w="718" w:type="dxa"/>
            <w:vMerge/>
            <w:vAlign w:val="center"/>
          </w:tcPr>
          <w:p w14:paraId="67B71108" w14:textId="77777777" w:rsidR="002F27F7" w:rsidRDefault="002F27F7"/>
        </w:tc>
        <w:tc>
          <w:tcPr>
            <w:tcW w:w="848" w:type="dxa"/>
            <w:vAlign w:val="center"/>
          </w:tcPr>
          <w:p w14:paraId="75153C84" w14:textId="77777777" w:rsidR="002F27F7" w:rsidRDefault="00E3715C">
            <w:r>
              <w:t>1109</w:t>
            </w:r>
          </w:p>
        </w:tc>
        <w:tc>
          <w:tcPr>
            <w:tcW w:w="735" w:type="dxa"/>
            <w:gridSpan w:val="2"/>
            <w:vAlign w:val="center"/>
          </w:tcPr>
          <w:p w14:paraId="4ABF8146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2FCF34DF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3B2C0BB4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3C9D72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150AA9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EAC78FB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9AA1C2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E06343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EE477BC" w14:textId="77777777">
        <w:tc>
          <w:tcPr>
            <w:tcW w:w="718" w:type="dxa"/>
            <w:vMerge/>
            <w:vAlign w:val="center"/>
          </w:tcPr>
          <w:p w14:paraId="1D590A34" w14:textId="77777777" w:rsidR="002F27F7" w:rsidRDefault="002F27F7"/>
        </w:tc>
        <w:tc>
          <w:tcPr>
            <w:tcW w:w="848" w:type="dxa"/>
            <w:vAlign w:val="center"/>
          </w:tcPr>
          <w:p w14:paraId="7BE9362B" w14:textId="77777777" w:rsidR="002F27F7" w:rsidRDefault="00E3715C">
            <w:r>
              <w:t>1110</w:t>
            </w:r>
          </w:p>
        </w:tc>
        <w:tc>
          <w:tcPr>
            <w:tcW w:w="735" w:type="dxa"/>
            <w:gridSpan w:val="2"/>
            <w:vAlign w:val="center"/>
          </w:tcPr>
          <w:p w14:paraId="3CD00230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12F0BAF1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38405850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1788C7B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562520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7F0D5BD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4D44AAB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E5646B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3B7759B" w14:textId="77777777">
        <w:tc>
          <w:tcPr>
            <w:tcW w:w="718" w:type="dxa"/>
            <w:vMerge/>
            <w:vAlign w:val="center"/>
          </w:tcPr>
          <w:p w14:paraId="0DD22E2F" w14:textId="77777777" w:rsidR="002F27F7" w:rsidRDefault="002F27F7"/>
        </w:tc>
        <w:tc>
          <w:tcPr>
            <w:tcW w:w="848" w:type="dxa"/>
            <w:vAlign w:val="center"/>
          </w:tcPr>
          <w:p w14:paraId="53426E1B" w14:textId="77777777" w:rsidR="002F27F7" w:rsidRDefault="00E3715C">
            <w:r>
              <w:t>1111</w:t>
            </w:r>
          </w:p>
        </w:tc>
        <w:tc>
          <w:tcPr>
            <w:tcW w:w="735" w:type="dxa"/>
            <w:gridSpan w:val="2"/>
            <w:vAlign w:val="center"/>
          </w:tcPr>
          <w:p w14:paraId="3686E204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6F9995FB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21BB8EA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C91D73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1FAAD6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8DB2062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4976330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690952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C6AA32E" w14:textId="77777777">
        <w:tc>
          <w:tcPr>
            <w:tcW w:w="718" w:type="dxa"/>
            <w:vMerge/>
            <w:vAlign w:val="center"/>
          </w:tcPr>
          <w:p w14:paraId="30276CC3" w14:textId="77777777" w:rsidR="002F27F7" w:rsidRDefault="002F27F7"/>
        </w:tc>
        <w:tc>
          <w:tcPr>
            <w:tcW w:w="848" w:type="dxa"/>
            <w:vAlign w:val="center"/>
          </w:tcPr>
          <w:p w14:paraId="73844A2E" w14:textId="77777777" w:rsidR="002F27F7" w:rsidRDefault="00E3715C">
            <w:r>
              <w:t>1112</w:t>
            </w:r>
          </w:p>
        </w:tc>
        <w:tc>
          <w:tcPr>
            <w:tcW w:w="735" w:type="dxa"/>
            <w:gridSpan w:val="2"/>
            <w:vAlign w:val="center"/>
          </w:tcPr>
          <w:p w14:paraId="351EC2A5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781DF833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30C7A893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69AE68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F8B45D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D0390A5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5CD0B24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D5336D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60E673D" w14:textId="77777777">
        <w:tc>
          <w:tcPr>
            <w:tcW w:w="718" w:type="dxa"/>
            <w:vMerge/>
            <w:vAlign w:val="center"/>
          </w:tcPr>
          <w:p w14:paraId="7202D87A" w14:textId="77777777" w:rsidR="002F27F7" w:rsidRDefault="002F27F7"/>
        </w:tc>
        <w:tc>
          <w:tcPr>
            <w:tcW w:w="848" w:type="dxa"/>
            <w:vAlign w:val="center"/>
          </w:tcPr>
          <w:p w14:paraId="7237A612" w14:textId="77777777" w:rsidR="002F27F7" w:rsidRDefault="00E3715C">
            <w:r>
              <w:t>1113</w:t>
            </w:r>
          </w:p>
        </w:tc>
        <w:tc>
          <w:tcPr>
            <w:tcW w:w="735" w:type="dxa"/>
            <w:gridSpan w:val="2"/>
            <w:vAlign w:val="center"/>
          </w:tcPr>
          <w:p w14:paraId="5BEAF427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5FA5607F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673CA4A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324772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8FB560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D201BFE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63DEBAC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2AF9C5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4C51F73" w14:textId="77777777">
        <w:tc>
          <w:tcPr>
            <w:tcW w:w="718" w:type="dxa"/>
            <w:vMerge/>
            <w:vAlign w:val="center"/>
          </w:tcPr>
          <w:p w14:paraId="019B65B5" w14:textId="77777777" w:rsidR="002F27F7" w:rsidRDefault="002F27F7"/>
        </w:tc>
        <w:tc>
          <w:tcPr>
            <w:tcW w:w="848" w:type="dxa"/>
            <w:vAlign w:val="center"/>
          </w:tcPr>
          <w:p w14:paraId="41997C5D" w14:textId="77777777" w:rsidR="002F27F7" w:rsidRDefault="00E3715C">
            <w:r>
              <w:t>1114</w:t>
            </w:r>
          </w:p>
        </w:tc>
        <w:tc>
          <w:tcPr>
            <w:tcW w:w="735" w:type="dxa"/>
            <w:gridSpan w:val="2"/>
            <w:vAlign w:val="center"/>
          </w:tcPr>
          <w:p w14:paraId="3844CAB0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42208B25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586CFAC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4FD9F36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75B318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088A91F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5CCB50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94A5C5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2FA839A" w14:textId="77777777">
        <w:tc>
          <w:tcPr>
            <w:tcW w:w="718" w:type="dxa"/>
            <w:vMerge/>
            <w:vAlign w:val="center"/>
          </w:tcPr>
          <w:p w14:paraId="79547CF4" w14:textId="77777777" w:rsidR="002F27F7" w:rsidRDefault="002F27F7"/>
        </w:tc>
        <w:tc>
          <w:tcPr>
            <w:tcW w:w="848" w:type="dxa"/>
            <w:vAlign w:val="center"/>
          </w:tcPr>
          <w:p w14:paraId="394A9859" w14:textId="77777777" w:rsidR="002F27F7" w:rsidRDefault="00E3715C">
            <w:r>
              <w:t>1115</w:t>
            </w:r>
          </w:p>
        </w:tc>
        <w:tc>
          <w:tcPr>
            <w:tcW w:w="735" w:type="dxa"/>
            <w:gridSpan w:val="2"/>
            <w:vAlign w:val="center"/>
          </w:tcPr>
          <w:p w14:paraId="7DC363F9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4BDF38E6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D96A9B1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7F8D8D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0A3C5B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5E5B362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081F9AA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F7BFF3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9781DEC" w14:textId="77777777">
        <w:tc>
          <w:tcPr>
            <w:tcW w:w="718" w:type="dxa"/>
            <w:vMerge/>
            <w:vAlign w:val="center"/>
          </w:tcPr>
          <w:p w14:paraId="2F975B47" w14:textId="77777777" w:rsidR="002F27F7" w:rsidRDefault="002F27F7"/>
        </w:tc>
        <w:tc>
          <w:tcPr>
            <w:tcW w:w="848" w:type="dxa"/>
            <w:vAlign w:val="center"/>
          </w:tcPr>
          <w:p w14:paraId="5C956C56" w14:textId="77777777" w:rsidR="002F27F7" w:rsidRDefault="00E3715C">
            <w:r>
              <w:t>1116</w:t>
            </w:r>
          </w:p>
        </w:tc>
        <w:tc>
          <w:tcPr>
            <w:tcW w:w="735" w:type="dxa"/>
            <w:gridSpan w:val="2"/>
            <w:vAlign w:val="center"/>
          </w:tcPr>
          <w:p w14:paraId="6B6A0C43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5E654B31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F028385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4E7C74A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7944E3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F8A41A5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6605155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C1129A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8F58B7A" w14:textId="77777777">
        <w:tc>
          <w:tcPr>
            <w:tcW w:w="718" w:type="dxa"/>
            <w:vMerge/>
            <w:vAlign w:val="center"/>
          </w:tcPr>
          <w:p w14:paraId="4020C55E" w14:textId="77777777" w:rsidR="002F27F7" w:rsidRDefault="002F27F7"/>
        </w:tc>
        <w:tc>
          <w:tcPr>
            <w:tcW w:w="848" w:type="dxa"/>
            <w:vAlign w:val="center"/>
          </w:tcPr>
          <w:p w14:paraId="444090CC" w14:textId="77777777" w:rsidR="002F27F7" w:rsidRDefault="00E3715C">
            <w:r>
              <w:t>1117</w:t>
            </w:r>
          </w:p>
        </w:tc>
        <w:tc>
          <w:tcPr>
            <w:tcW w:w="735" w:type="dxa"/>
            <w:gridSpan w:val="2"/>
            <w:vAlign w:val="center"/>
          </w:tcPr>
          <w:p w14:paraId="7BFFC04A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1D80E373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4A28353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1994EB1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10C50A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07E5149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9012FB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D906EB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288915D" w14:textId="77777777">
        <w:tc>
          <w:tcPr>
            <w:tcW w:w="718" w:type="dxa"/>
            <w:vMerge/>
            <w:vAlign w:val="center"/>
          </w:tcPr>
          <w:p w14:paraId="4EF484FC" w14:textId="77777777" w:rsidR="002F27F7" w:rsidRDefault="002F27F7"/>
        </w:tc>
        <w:tc>
          <w:tcPr>
            <w:tcW w:w="848" w:type="dxa"/>
            <w:vAlign w:val="center"/>
          </w:tcPr>
          <w:p w14:paraId="159EA432" w14:textId="77777777" w:rsidR="002F27F7" w:rsidRDefault="00E3715C">
            <w:r>
              <w:t>1118</w:t>
            </w:r>
          </w:p>
        </w:tc>
        <w:tc>
          <w:tcPr>
            <w:tcW w:w="735" w:type="dxa"/>
            <w:gridSpan w:val="2"/>
            <w:vAlign w:val="center"/>
          </w:tcPr>
          <w:p w14:paraId="020DD42E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67919D29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8470D6E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8DB162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7ED537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6A80E1D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2832617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FD2516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D2D03AF" w14:textId="77777777">
        <w:tc>
          <w:tcPr>
            <w:tcW w:w="718" w:type="dxa"/>
            <w:vMerge w:val="restart"/>
            <w:vAlign w:val="center"/>
          </w:tcPr>
          <w:p w14:paraId="3C3D6D2F" w14:textId="77777777" w:rsidR="002F27F7" w:rsidRDefault="00E3715C">
            <w:r>
              <w:t>2</w:t>
            </w:r>
          </w:p>
        </w:tc>
        <w:tc>
          <w:tcPr>
            <w:tcW w:w="848" w:type="dxa"/>
            <w:vAlign w:val="center"/>
          </w:tcPr>
          <w:p w14:paraId="1B927A18" w14:textId="77777777" w:rsidR="002F27F7" w:rsidRDefault="00E3715C">
            <w:r>
              <w:t>2085</w:t>
            </w:r>
          </w:p>
        </w:tc>
        <w:tc>
          <w:tcPr>
            <w:tcW w:w="735" w:type="dxa"/>
            <w:gridSpan w:val="2"/>
            <w:vAlign w:val="center"/>
          </w:tcPr>
          <w:p w14:paraId="5D62B246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2E5E132E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6A1286D4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63CB58E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B1F0A6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0DF2C38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CB0448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1419CE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0057C45" w14:textId="77777777">
        <w:tc>
          <w:tcPr>
            <w:tcW w:w="718" w:type="dxa"/>
            <w:vMerge/>
            <w:vAlign w:val="center"/>
          </w:tcPr>
          <w:p w14:paraId="72F3527F" w14:textId="77777777" w:rsidR="002F27F7" w:rsidRDefault="002F27F7"/>
        </w:tc>
        <w:tc>
          <w:tcPr>
            <w:tcW w:w="848" w:type="dxa"/>
            <w:vAlign w:val="center"/>
          </w:tcPr>
          <w:p w14:paraId="7BB0D123" w14:textId="77777777" w:rsidR="002F27F7" w:rsidRDefault="00E3715C">
            <w:r>
              <w:t>2087</w:t>
            </w:r>
          </w:p>
        </w:tc>
        <w:tc>
          <w:tcPr>
            <w:tcW w:w="735" w:type="dxa"/>
            <w:gridSpan w:val="2"/>
            <w:vAlign w:val="center"/>
          </w:tcPr>
          <w:p w14:paraId="4954276C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3C792FE1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102E95D2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66364CE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C318C9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3EC5A8C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D5A7BD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34D857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4738EE1" w14:textId="77777777">
        <w:tc>
          <w:tcPr>
            <w:tcW w:w="718" w:type="dxa"/>
            <w:vMerge/>
            <w:vAlign w:val="center"/>
          </w:tcPr>
          <w:p w14:paraId="4D7D47B2" w14:textId="77777777" w:rsidR="002F27F7" w:rsidRDefault="002F27F7"/>
        </w:tc>
        <w:tc>
          <w:tcPr>
            <w:tcW w:w="848" w:type="dxa"/>
            <w:vAlign w:val="center"/>
          </w:tcPr>
          <w:p w14:paraId="5A344F54" w14:textId="77777777" w:rsidR="002F27F7" w:rsidRDefault="00E3715C">
            <w:r>
              <w:t>2089</w:t>
            </w:r>
          </w:p>
        </w:tc>
        <w:tc>
          <w:tcPr>
            <w:tcW w:w="735" w:type="dxa"/>
            <w:gridSpan w:val="2"/>
            <w:vAlign w:val="center"/>
          </w:tcPr>
          <w:p w14:paraId="23D4374A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1F59C955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528D853D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1A3D5A5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EBE912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FD3095E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E1B153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009D66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10C4AB0" w14:textId="77777777">
        <w:tc>
          <w:tcPr>
            <w:tcW w:w="718" w:type="dxa"/>
            <w:vMerge/>
            <w:vAlign w:val="center"/>
          </w:tcPr>
          <w:p w14:paraId="303D1692" w14:textId="77777777" w:rsidR="002F27F7" w:rsidRDefault="002F27F7"/>
        </w:tc>
        <w:tc>
          <w:tcPr>
            <w:tcW w:w="848" w:type="dxa"/>
            <w:vAlign w:val="center"/>
          </w:tcPr>
          <w:p w14:paraId="3297B574" w14:textId="77777777" w:rsidR="002F27F7" w:rsidRDefault="00E3715C">
            <w:r>
              <w:t>2091</w:t>
            </w:r>
          </w:p>
        </w:tc>
        <w:tc>
          <w:tcPr>
            <w:tcW w:w="735" w:type="dxa"/>
            <w:gridSpan w:val="2"/>
            <w:vAlign w:val="center"/>
          </w:tcPr>
          <w:p w14:paraId="0118DF50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323BAE12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3691B03F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0E233FB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94FEA9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9E80CB6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63C51D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31CC05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5BC60E2" w14:textId="77777777">
        <w:tc>
          <w:tcPr>
            <w:tcW w:w="718" w:type="dxa"/>
            <w:vMerge/>
            <w:vAlign w:val="center"/>
          </w:tcPr>
          <w:p w14:paraId="3F99FD81" w14:textId="77777777" w:rsidR="002F27F7" w:rsidRDefault="002F27F7"/>
        </w:tc>
        <w:tc>
          <w:tcPr>
            <w:tcW w:w="848" w:type="dxa"/>
            <w:vAlign w:val="center"/>
          </w:tcPr>
          <w:p w14:paraId="119F2737" w14:textId="77777777" w:rsidR="002F27F7" w:rsidRDefault="00E3715C">
            <w:r>
              <w:t>2096</w:t>
            </w:r>
          </w:p>
        </w:tc>
        <w:tc>
          <w:tcPr>
            <w:tcW w:w="735" w:type="dxa"/>
            <w:gridSpan w:val="2"/>
            <w:vAlign w:val="center"/>
          </w:tcPr>
          <w:p w14:paraId="21B02B4B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7E79AC91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1CDE2C17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124E3A1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E18102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C3062B0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746CE7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26B342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E957903" w14:textId="77777777">
        <w:tc>
          <w:tcPr>
            <w:tcW w:w="718" w:type="dxa"/>
            <w:vMerge/>
            <w:vAlign w:val="center"/>
          </w:tcPr>
          <w:p w14:paraId="06DD9819" w14:textId="77777777" w:rsidR="002F27F7" w:rsidRDefault="002F27F7"/>
        </w:tc>
        <w:tc>
          <w:tcPr>
            <w:tcW w:w="848" w:type="dxa"/>
            <w:vAlign w:val="center"/>
          </w:tcPr>
          <w:p w14:paraId="7E20A0F7" w14:textId="77777777" w:rsidR="002F27F7" w:rsidRDefault="00E3715C">
            <w:r>
              <w:t>2097</w:t>
            </w:r>
          </w:p>
        </w:tc>
        <w:tc>
          <w:tcPr>
            <w:tcW w:w="735" w:type="dxa"/>
            <w:gridSpan w:val="2"/>
            <w:vAlign w:val="center"/>
          </w:tcPr>
          <w:p w14:paraId="44CC122D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63E2184B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73CAEE2D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4B203AF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E840BD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AC75B0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CFCC5A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8389AC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8AC5A4" w14:textId="77777777">
        <w:tc>
          <w:tcPr>
            <w:tcW w:w="718" w:type="dxa"/>
            <w:vMerge/>
            <w:vAlign w:val="center"/>
          </w:tcPr>
          <w:p w14:paraId="775049F1" w14:textId="77777777" w:rsidR="002F27F7" w:rsidRDefault="002F27F7"/>
        </w:tc>
        <w:tc>
          <w:tcPr>
            <w:tcW w:w="848" w:type="dxa"/>
            <w:vAlign w:val="center"/>
          </w:tcPr>
          <w:p w14:paraId="5E31AB71" w14:textId="77777777" w:rsidR="002F27F7" w:rsidRDefault="00E3715C">
            <w:r>
              <w:t>2098</w:t>
            </w:r>
          </w:p>
        </w:tc>
        <w:tc>
          <w:tcPr>
            <w:tcW w:w="735" w:type="dxa"/>
            <w:gridSpan w:val="2"/>
            <w:vAlign w:val="center"/>
          </w:tcPr>
          <w:p w14:paraId="328B08DC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1ADFAE99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1239F2C9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5423BC4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9FA863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AFB11EB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CEB31A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5DB850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E904AE7" w14:textId="77777777">
        <w:tc>
          <w:tcPr>
            <w:tcW w:w="718" w:type="dxa"/>
            <w:vMerge/>
            <w:vAlign w:val="center"/>
          </w:tcPr>
          <w:p w14:paraId="23CD0098" w14:textId="77777777" w:rsidR="002F27F7" w:rsidRDefault="002F27F7"/>
        </w:tc>
        <w:tc>
          <w:tcPr>
            <w:tcW w:w="848" w:type="dxa"/>
            <w:vAlign w:val="center"/>
          </w:tcPr>
          <w:p w14:paraId="0A9C7CCC" w14:textId="77777777" w:rsidR="002F27F7" w:rsidRDefault="00E3715C">
            <w:r>
              <w:t>2099</w:t>
            </w:r>
          </w:p>
        </w:tc>
        <w:tc>
          <w:tcPr>
            <w:tcW w:w="735" w:type="dxa"/>
            <w:gridSpan w:val="2"/>
            <w:vAlign w:val="center"/>
          </w:tcPr>
          <w:p w14:paraId="306C4CB7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45C7E192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02576C2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5849A65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C7F952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58AA7F4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35A15D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20540B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3344490" w14:textId="77777777">
        <w:tc>
          <w:tcPr>
            <w:tcW w:w="718" w:type="dxa"/>
            <w:vMerge/>
            <w:vAlign w:val="center"/>
          </w:tcPr>
          <w:p w14:paraId="20965005" w14:textId="77777777" w:rsidR="002F27F7" w:rsidRDefault="002F27F7"/>
        </w:tc>
        <w:tc>
          <w:tcPr>
            <w:tcW w:w="848" w:type="dxa"/>
            <w:vAlign w:val="center"/>
          </w:tcPr>
          <w:p w14:paraId="4188A0F7" w14:textId="77777777" w:rsidR="002F27F7" w:rsidRDefault="00E3715C">
            <w:r>
              <w:t>2100</w:t>
            </w:r>
          </w:p>
        </w:tc>
        <w:tc>
          <w:tcPr>
            <w:tcW w:w="735" w:type="dxa"/>
            <w:gridSpan w:val="2"/>
            <w:vAlign w:val="center"/>
          </w:tcPr>
          <w:p w14:paraId="3193F2B5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13D2CE77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1947745D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6547D20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F52146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AE507BC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F66951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D73168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35A8B09" w14:textId="77777777">
        <w:tc>
          <w:tcPr>
            <w:tcW w:w="718" w:type="dxa"/>
            <w:vMerge/>
            <w:vAlign w:val="center"/>
          </w:tcPr>
          <w:p w14:paraId="07370409" w14:textId="77777777" w:rsidR="002F27F7" w:rsidRDefault="002F27F7"/>
        </w:tc>
        <w:tc>
          <w:tcPr>
            <w:tcW w:w="848" w:type="dxa"/>
            <w:vAlign w:val="center"/>
          </w:tcPr>
          <w:p w14:paraId="64A277D4" w14:textId="77777777" w:rsidR="002F27F7" w:rsidRDefault="00E3715C">
            <w:r>
              <w:t>2101</w:t>
            </w:r>
          </w:p>
        </w:tc>
        <w:tc>
          <w:tcPr>
            <w:tcW w:w="735" w:type="dxa"/>
            <w:gridSpan w:val="2"/>
            <w:vAlign w:val="center"/>
          </w:tcPr>
          <w:p w14:paraId="47DBF771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5CB08922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B89CA72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028633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873DD5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FFE7B9C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0D9144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2EC6E9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43395DF" w14:textId="77777777">
        <w:tc>
          <w:tcPr>
            <w:tcW w:w="718" w:type="dxa"/>
            <w:vMerge/>
            <w:vAlign w:val="center"/>
          </w:tcPr>
          <w:p w14:paraId="7394DADE" w14:textId="77777777" w:rsidR="002F27F7" w:rsidRDefault="002F27F7"/>
        </w:tc>
        <w:tc>
          <w:tcPr>
            <w:tcW w:w="848" w:type="dxa"/>
            <w:vAlign w:val="center"/>
          </w:tcPr>
          <w:p w14:paraId="309D6791" w14:textId="77777777" w:rsidR="002F27F7" w:rsidRDefault="00E3715C">
            <w:r>
              <w:t>2102</w:t>
            </w:r>
          </w:p>
        </w:tc>
        <w:tc>
          <w:tcPr>
            <w:tcW w:w="735" w:type="dxa"/>
            <w:gridSpan w:val="2"/>
            <w:vAlign w:val="center"/>
          </w:tcPr>
          <w:p w14:paraId="219AF554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50C24E36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93F5E62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1F14BD9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9BA9B4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6E3E6F0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01F274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632C16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D1D8064" w14:textId="77777777">
        <w:tc>
          <w:tcPr>
            <w:tcW w:w="718" w:type="dxa"/>
            <w:vMerge/>
            <w:vAlign w:val="center"/>
          </w:tcPr>
          <w:p w14:paraId="1A0937B3" w14:textId="77777777" w:rsidR="002F27F7" w:rsidRDefault="002F27F7"/>
        </w:tc>
        <w:tc>
          <w:tcPr>
            <w:tcW w:w="848" w:type="dxa"/>
            <w:vAlign w:val="center"/>
          </w:tcPr>
          <w:p w14:paraId="6EAA7D88" w14:textId="77777777" w:rsidR="002F27F7" w:rsidRDefault="00E3715C">
            <w:r>
              <w:t>2103</w:t>
            </w:r>
          </w:p>
        </w:tc>
        <w:tc>
          <w:tcPr>
            <w:tcW w:w="735" w:type="dxa"/>
            <w:gridSpan w:val="2"/>
            <w:vAlign w:val="center"/>
          </w:tcPr>
          <w:p w14:paraId="1D9EAA64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6AFB8C07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F37D03E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B3CC35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51F0B9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30C8D07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338B11F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93D3B6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C18A9EF" w14:textId="77777777">
        <w:tc>
          <w:tcPr>
            <w:tcW w:w="718" w:type="dxa"/>
            <w:vMerge/>
            <w:vAlign w:val="center"/>
          </w:tcPr>
          <w:p w14:paraId="2FD3545F" w14:textId="77777777" w:rsidR="002F27F7" w:rsidRDefault="002F27F7"/>
        </w:tc>
        <w:tc>
          <w:tcPr>
            <w:tcW w:w="848" w:type="dxa"/>
            <w:vAlign w:val="center"/>
          </w:tcPr>
          <w:p w14:paraId="59588465" w14:textId="77777777" w:rsidR="002F27F7" w:rsidRDefault="00E3715C">
            <w:r>
              <w:t>2104</w:t>
            </w:r>
          </w:p>
        </w:tc>
        <w:tc>
          <w:tcPr>
            <w:tcW w:w="735" w:type="dxa"/>
            <w:gridSpan w:val="2"/>
            <w:vAlign w:val="center"/>
          </w:tcPr>
          <w:p w14:paraId="33DC0643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1AE8FD94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754C3F2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9EE091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BDE5EE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CEB0D85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072861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48F64B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C25CE4E" w14:textId="77777777">
        <w:tc>
          <w:tcPr>
            <w:tcW w:w="718" w:type="dxa"/>
            <w:vMerge/>
            <w:vAlign w:val="center"/>
          </w:tcPr>
          <w:p w14:paraId="393C18A8" w14:textId="77777777" w:rsidR="002F27F7" w:rsidRDefault="002F27F7"/>
        </w:tc>
        <w:tc>
          <w:tcPr>
            <w:tcW w:w="848" w:type="dxa"/>
            <w:vAlign w:val="center"/>
          </w:tcPr>
          <w:p w14:paraId="518AAEE9" w14:textId="77777777" w:rsidR="002F27F7" w:rsidRDefault="00E3715C">
            <w:r>
              <w:t>2105</w:t>
            </w:r>
          </w:p>
        </w:tc>
        <w:tc>
          <w:tcPr>
            <w:tcW w:w="735" w:type="dxa"/>
            <w:gridSpan w:val="2"/>
            <w:vAlign w:val="center"/>
          </w:tcPr>
          <w:p w14:paraId="5064FE3B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4D79F240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A4F72C4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4F2AA2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C76C26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30BFB1F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0DADC61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E94C3B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6250A04" w14:textId="77777777">
        <w:tc>
          <w:tcPr>
            <w:tcW w:w="718" w:type="dxa"/>
            <w:vMerge/>
            <w:vAlign w:val="center"/>
          </w:tcPr>
          <w:p w14:paraId="216832FF" w14:textId="77777777" w:rsidR="002F27F7" w:rsidRDefault="002F27F7"/>
        </w:tc>
        <w:tc>
          <w:tcPr>
            <w:tcW w:w="848" w:type="dxa"/>
            <w:vAlign w:val="center"/>
          </w:tcPr>
          <w:p w14:paraId="35791E01" w14:textId="77777777" w:rsidR="002F27F7" w:rsidRDefault="00E3715C">
            <w:r>
              <w:t>2106</w:t>
            </w:r>
          </w:p>
        </w:tc>
        <w:tc>
          <w:tcPr>
            <w:tcW w:w="735" w:type="dxa"/>
            <w:gridSpan w:val="2"/>
            <w:vAlign w:val="center"/>
          </w:tcPr>
          <w:p w14:paraId="0280DD24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24B05A36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1C81A2F0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454891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A1BD7C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9329FE7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62D1EE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C06A64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DD86180" w14:textId="77777777">
        <w:tc>
          <w:tcPr>
            <w:tcW w:w="718" w:type="dxa"/>
            <w:vMerge/>
            <w:vAlign w:val="center"/>
          </w:tcPr>
          <w:p w14:paraId="35FE25B4" w14:textId="77777777" w:rsidR="002F27F7" w:rsidRDefault="002F27F7"/>
        </w:tc>
        <w:tc>
          <w:tcPr>
            <w:tcW w:w="848" w:type="dxa"/>
            <w:vAlign w:val="center"/>
          </w:tcPr>
          <w:p w14:paraId="71F93398" w14:textId="77777777" w:rsidR="002F27F7" w:rsidRDefault="00E3715C">
            <w:r>
              <w:t>2107</w:t>
            </w:r>
          </w:p>
        </w:tc>
        <w:tc>
          <w:tcPr>
            <w:tcW w:w="735" w:type="dxa"/>
            <w:gridSpan w:val="2"/>
            <w:vAlign w:val="center"/>
          </w:tcPr>
          <w:p w14:paraId="003D39D2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47DFDA78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1CD1BBD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64AE0A5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3CF55A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4154A99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FDB972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642057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817F8AB" w14:textId="77777777">
        <w:tc>
          <w:tcPr>
            <w:tcW w:w="718" w:type="dxa"/>
            <w:vMerge/>
            <w:vAlign w:val="center"/>
          </w:tcPr>
          <w:p w14:paraId="012138FB" w14:textId="77777777" w:rsidR="002F27F7" w:rsidRDefault="002F27F7"/>
        </w:tc>
        <w:tc>
          <w:tcPr>
            <w:tcW w:w="848" w:type="dxa"/>
            <w:vAlign w:val="center"/>
          </w:tcPr>
          <w:p w14:paraId="7293A19D" w14:textId="77777777" w:rsidR="002F27F7" w:rsidRDefault="00E3715C">
            <w:r>
              <w:t>2108</w:t>
            </w:r>
          </w:p>
        </w:tc>
        <w:tc>
          <w:tcPr>
            <w:tcW w:w="735" w:type="dxa"/>
            <w:gridSpan w:val="2"/>
            <w:vAlign w:val="center"/>
          </w:tcPr>
          <w:p w14:paraId="24ABF93A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7484E861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29D3C7ED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CA99E2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224E37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C37D10E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345BEB1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556A58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9499248" w14:textId="77777777">
        <w:tc>
          <w:tcPr>
            <w:tcW w:w="718" w:type="dxa"/>
            <w:vMerge/>
            <w:vAlign w:val="center"/>
          </w:tcPr>
          <w:p w14:paraId="3AAB7171" w14:textId="77777777" w:rsidR="002F27F7" w:rsidRDefault="002F27F7"/>
        </w:tc>
        <w:tc>
          <w:tcPr>
            <w:tcW w:w="848" w:type="dxa"/>
            <w:vAlign w:val="center"/>
          </w:tcPr>
          <w:p w14:paraId="5E2BD42A" w14:textId="77777777" w:rsidR="002F27F7" w:rsidRDefault="00E3715C">
            <w:r>
              <w:t>2109</w:t>
            </w:r>
          </w:p>
        </w:tc>
        <w:tc>
          <w:tcPr>
            <w:tcW w:w="735" w:type="dxa"/>
            <w:gridSpan w:val="2"/>
            <w:vAlign w:val="center"/>
          </w:tcPr>
          <w:p w14:paraId="52774079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43F14D67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1B335464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1B39505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0CC663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C7AE7F6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52218BE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C000EE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1BE9671" w14:textId="77777777">
        <w:tc>
          <w:tcPr>
            <w:tcW w:w="718" w:type="dxa"/>
            <w:vMerge w:val="restart"/>
            <w:vAlign w:val="center"/>
          </w:tcPr>
          <w:p w14:paraId="767DBB7B" w14:textId="77777777" w:rsidR="002F27F7" w:rsidRDefault="00E3715C">
            <w:r>
              <w:t>3</w:t>
            </w:r>
          </w:p>
        </w:tc>
        <w:tc>
          <w:tcPr>
            <w:tcW w:w="848" w:type="dxa"/>
            <w:vAlign w:val="center"/>
          </w:tcPr>
          <w:p w14:paraId="508E4A07" w14:textId="77777777" w:rsidR="002F27F7" w:rsidRDefault="00E3715C">
            <w:r>
              <w:t>3080</w:t>
            </w:r>
          </w:p>
        </w:tc>
        <w:tc>
          <w:tcPr>
            <w:tcW w:w="735" w:type="dxa"/>
            <w:gridSpan w:val="2"/>
            <w:vAlign w:val="center"/>
          </w:tcPr>
          <w:p w14:paraId="7DBAE18E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056BFDD3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1AF5373C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4C54B96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958D47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FDBE0B4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1481C7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678576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EA1F592" w14:textId="77777777">
        <w:tc>
          <w:tcPr>
            <w:tcW w:w="718" w:type="dxa"/>
            <w:vMerge/>
            <w:vAlign w:val="center"/>
          </w:tcPr>
          <w:p w14:paraId="579E2193" w14:textId="77777777" w:rsidR="002F27F7" w:rsidRDefault="002F27F7"/>
        </w:tc>
        <w:tc>
          <w:tcPr>
            <w:tcW w:w="848" w:type="dxa"/>
            <w:vAlign w:val="center"/>
          </w:tcPr>
          <w:p w14:paraId="687AEAE7" w14:textId="77777777" w:rsidR="002F27F7" w:rsidRDefault="00E3715C">
            <w:r>
              <w:t>3082</w:t>
            </w:r>
          </w:p>
        </w:tc>
        <w:tc>
          <w:tcPr>
            <w:tcW w:w="735" w:type="dxa"/>
            <w:gridSpan w:val="2"/>
            <w:vAlign w:val="center"/>
          </w:tcPr>
          <w:p w14:paraId="4E928C57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671EB913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0AEF515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72FCDEA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9F7679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34DF67A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0F5925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7FCF72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B1C6703" w14:textId="77777777">
        <w:tc>
          <w:tcPr>
            <w:tcW w:w="718" w:type="dxa"/>
            <w:vMerge/>
            <w:vAlign w:val="center"/>
          </w:tcPr>
          <w:p w14:paraId="0656C58C" w14:textId="77777777" w:rsidR="002F27F7" w:rsidRDefault="002F27F7"/>
        </w:tc>
        <w:tc>
          <w:tcPr>
            <w:tcW w:w="848" w:type="dxa"/>
            <w:vAlign w:val="center"/>
          </w:tcPr>
          <w:p w14:paraId="49E547BA" w14:textId="77777777" w:rsidR="002F27F7" w:rsidRDefault="00E3715C">
            <w:r>
              <w:t>3084</w:t>
            </w:r>
          </w:p>
        </w:tc>
        <w:tc>
          <w:tcPr>
            <w:tcW w:w="735" w:type="dxa"/>
            <w:gridSpan w:val="2"/>
            <w:vAlign w:val="center"/>
          </w:tcPr>
          <w:p w14:paraId="7BFD896D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488E1927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0E67BF11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3D19B71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E926F0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2BA7925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6C6683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498F5D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D8FC499" w14:textId="77777777">
        <w:tc>
          <w:tcPr>
            <w:tcW w:w="718" w:type="dxa"/>
            <w:vMerge/>
            <w:vAlign w:val="center"/>
          </w:tcPr>
          <w:p w14:paraId="3BA8CE7C" w14:textId="77777777" w:rsidR="002F27F7" w:rsidRDefault="002F27F7"/>
        </w:tc>
        <w:tc>
          <w:tcPr>
            <w:tcW w:w="848" w:type="dxa"/>
            <w:vAlign w:val="center"/>
          </w:tcPr>
          <w:p w14:paraId="56063034" w14:textId="77777777" w:rsidR="002F27F7" w:rsidRDefault="00E3715C">
            <w:r>
              <w:t>3086</w:t>
            </w:r>
          </w:p>
        </w:tc>
        <w:tc>
          <w:tcPr>
            <w:tcW w:w="735" w:type="dxa"/>
            <w:gridSpan w:val="2"/>
            <w:vAlign w:val="center"/>
          </w:tcPr>
          <w:p w14:paraId="46742DD5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720F1047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46F07412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11A1AF2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2CA4CF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5F807C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74F724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DDEF5F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6D6FE3E" w14:textId="77777777">
        <w:tc>
          <w:tcPr>
            <w:tcW w:w="718" w:type="dxa"/>
            <w:vMerge/>
            <w:vAlign w:val="center"/>
          </w:tcPr>
          <w:p w14:paraId="3F760BC1" w14:textId="77777777" w:rsidR="002F27F7" w:rsidRDefault="002F27F7"/>
        </w:tc>
        <w:tc>
          <w:tcPr>
            <w:tcW w:w="848" w:type="dxa"/>
            <w:vAlign w:val="center"/>
          </w:tcPr>
          <w:p w14:paraId="2EADD3CA" w14:textId="77777777" w:rsidR="002F27F7" w:rsidRDefault="00E3715C">
            <w:r>
              <w:t>3091</w:t>
            </w:r>
          </w:p>
        </w:tc>
        <w:tc>
          <w:tcPr>
            <w:tcW w:w="735" w:type="dxa"/>
            <w:gridSpan w:val="2"/>
            <w:vAlign w:val="center"/>
          </w:tcPr>
          <w:p w14:paraId="5DA2BCB4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472E3ACE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5392BC83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3F56D8F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1CE3A6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FA222A8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A18603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42F54D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34A7EF8" w14:textId="77777777">
        <w:tc>
          <w:tcPr>
            <w:tcW w:w="718" w:type="dxa"/>
            <w:vMerge/>
            <w:vAlign w:val="center"/>
          </w:tcPr>
          <w:p w14:paraId="60E48290" w14:textId="77777777" w:rsidR="002F27F7" w:rsidRDefault="002F27F7"/>
        </w:tc>
        <w:tc>
          <w:tcPr>
            <w:tcW w:w="848" w:type="dxa"/>
            <w:vAlign w:val="center"/>
          </w:tcPr>
          <w:p w14:paraId="3971B9AF" w14:textId="77777777" w:rsidR="002F27F7" w:rsidRDefault="00E3715C">
            <w:r>
              <w:t>3092</w:t>
            </w:r>
          </w:p>
        </w:tc>
        <w:tc>
          <w:tcPr>
            <w:tcW w:w="735" w:type="dxa"/>
            <w:gridSpan w:val="2"/>
            <w:vAlign w:val="center"/>
          </w:tcPr>
          <w:p w14:paraId="5AED5394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5DAC28E9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30AA4BCF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102B23E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20C6D3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1C6C83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1FB119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7DF79A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5F127A1" w14:textId="77777777">
        <w:tc>
          <w:tcPr>
            <w:tcW w:w="718" w:type="dxa"/>
            <w:vMerge/>
            <w:vAlign w:val="center"/>
          </w:tcPr>
          <w:p w14:paraId="5BF5A345" w14:textId="77777777" w:rsidR="002F27F7" w:rsidRDefault="002F27F7"/>
        </w:tc>
        <w:tc>
          <w:tcPr>
            <w:tcW w:w="848" w:type="dxa"/>
            <w:vAlign w:val="center"/>
          </w:tcPr>
          <w:p w14:paraId="79856A3A" w14:textId="77777777" w:rsidR="002F27F7" w:rsidRDefault="00E3715C">
            <w:r>
              <w:t>3093</w:t>
            </w:r>
          </w:p>
        </w:tc>
        <w:tc>
          <w:tcPr>
            <w:tcW w:w="735" w:type="dxa"/>
            <w:gridSpan w:val="2"/>
            <w:vAlign w:val="center"/>
          </w:tcPr>
          <w:p w14:paraId="0E4933F3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295AB4F0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17DC35DA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760ABDC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51FE72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3F42EF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9BAAB7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951107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059F5B3" w14:textId="77777777">
        <w:tc>
          <w:tcPr>
            <w:tcW w:w="718" w:type="dxa"/>
            <w:vMerge/>
            <w:vAlign w:val="center"/>
          </w:tcPr>
          <w:p w14:paraId="1F8A1E23" w14:textId="77777777" w:rsidR="002F27F7" w:rsidRDefault="002F27F7"/>
        </w:tc>
        <w:tc>
          <w:tcPr>
            <w:tcW w:w="848" w:type="dxa"/>
            <w:vAlign w:val="center"/>
          </w:tcPr>
          <w:p w14:paraId="10B2E59B" w14:textId="77777777" w:rsidR="002F27F7" w:rsidRDefault="00E3715C">
            <w:r>
              <w:t>3094</w:t>
            </w:r>
          </w:p>
        </w:tc>
        <w:tc>
          <w:tcPr>
            <w:tcW w:w="735" w:type="dxa"/>
            <w:gridSpan w:val="2"/>
            <w:vAlign w:val="center"/>
          </w:tcPr>
          <w:p w14:paraId="3A1F2A53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58A782C6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D50D0DB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10691CC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B80DE9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9E950AF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6C8F1A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5EBC10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DE1C9F0" w14:textId="77777777">
        <w:tc>
          <w:tcPr>
            <w:tcW w:w="718" w:type="dxa"/>
            <w:vMerge/>
            <w:vAlign w:val="center"/>
          </w:tcPr>
          <w:p w14:paraId="4633B61C" w14:textId="77777777" w:rsidR="002F27F7" w:rsidRDefault="002F27F7"/>
        </w:tc>
        <w:tc>
          <w:tcPr>
            <w:tcW w:w="848" w:type="dxa"/>
            <w:vAlign w:val="center"/>
          </w:tcPr>
          <w:p w14:paraId="48DE212B" w14:textId="77777777" w:rsidR="002F27F7" w:rsidRDefault="00E3715C">
            <w:r>
              <w:t>3095</w:t>
            </w:r>
          </w:p>
        </w:tc>
        <w:tc>
          <w:tcPr>
            <w:tcW w:w="735" w:type="dxa"/>
            <w:gridSpan w:val="2"/>
            <w:vAlign w:val="center"/>
          </w:tcPr>
          <w:p w14:paraId="0CAB5607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240FF122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12A26DBC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C588A9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BCA36D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7A60050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4666D7C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271AC0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4AB06FD" w14:textId="77777777">
        <w:tc>
          <w:tcPr>
            <w:tcW w:w="718" w:type="dxa"/>
            <w:vMerge/>
            <w:vAlign w:val="center"/>
          </w:tcPr>
          <w:p w14:paraId="2A0CA89F" w14:textId="77777777" w:rsidR="002F27F7" w:rsidRDefault="002F27F7"/>
        </w:tc>
        <w:tc>
          <w:tcPr>
            <w:tcW w:w="848" w:type="dxa"/>
            <w:vAlign w:val="center"/>
          </w:tcPr>
          <w:p w14:paraId="42ADAA96" w14:textId="77777777" w:rsidR="002F27F7" w:rsidRDefault="00E3715C">
            <w:r>
              <w:t>3096</w:t>
            </w:r>
          </w:p>
        </w:tc>
        <w:tc>
          <w:tcPr>
            <w:tcW w:w="735" w:type="dxa"/>
            <w:gridSpan w:val="2"/>
            <w:vAlign w:val="center"/>
          </w:tcPr>
          <w:p w14:paraId="1B7619A1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1CC206DD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A8E09CD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161ADC2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F7DC15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66E8D95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4A3A4D5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9B5F5F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2D300CD" w14:textId="77777777">
        <w:tc>
          <w:tcPr>
            <w:tcW w:w="718" w:type="dxa"/>
            <w:vMerge/>
            <w:vAlign w:val="center"/>
          </w:tcPr>
          <w:p w14:paraId="0037D91A" w14:textId="77777777" w:rsidR="002F27F7" w:rsidRDefault="002F27F7"/>
        </w:tc>
        <w:tc>
          <w:tcPr>
            <w:tcW w:w="848" w:type="dxa"/>
            <w:vAlign w:val="center"/>
          </w:tcPr>
          <w:p w14:paraId="79906EF8" w14:textId="77777777" w:rsidR="002F27F7" w:rsidRDefault="00E3715C">
            <w:r>
              <w:t>3097</w:t>
            </w:r>
          </w:p>
        </w:tc>
        <w:tc>
          <w:tcPr>
            <w:tcW w:w="735" w:type="dxa"/>
            <w:gridSpan w:val="2"/>
            <w:vAlign w:val="center"/>
          </w:tcPr>
          <w:p w14:paraId="34FE0699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104FF008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5B80B37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6093328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A06D81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39D8D4D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0E42A8B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E4FB4A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B5C0EB7" w14:textId="77777777">
        <w:tc>
          <w:tcPr>
            <w:tcW w:w="718" w:type="dxa"/>
            <w:vMerge/>
            <w:vAlign w:val="center"/>
          </w:tcPr>
          <w:p w14:paraId="33D29BE7" w14:textId="77777777" w:rsidR="002F27F7" w:rsidRDefault="002F27F7"/>
        </w:tc>
        <w:tc>
          <w:tcPr>
            <w:tcW w:w="848" w:type="dxa"/>
            <w:vAlign w:val="center"/>
          </w:tcPr>
          <w:p w14:paraId="31B3C82F" w14:textId="77777777" w:rsidR="002F27F7" w:rsidRDefault="00E3715C">
            <w:r>
              <w:t>3098</w:t>
            </w:r>
          </w:p>
        </w:tc>
        <w:tc>
          <w:tcPr>
            <w:tcW w:w="735" w:type="dxa"/>
            <w:gridSpan w:val="2"/>
            <w:vAlign w:val="center"/>
          </w:tcPr>
          <w:p w14:paraId="59136FB1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59B0B11E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A87A13D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0419D1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03465D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5335434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6D320EB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46BEC7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782C5C1" w14:textId="77777777">
        <w:tc>
          <w:tcPr>
            <w:tcW w:w="718" w:type="dxa"/>
            <w:vMerge/>
            <w:vAlign w:val="center"/>
          </w:tcPr>
          <w:p w14:paraId="05AD48C4" w14:textId="77777777" w:rsidR="002F27F7" w:rsidRDefault="002F27F7"/>
        </w:tc>
        <w:tc>
          <w:tcPr>
            <w:tcW w:w="848" w:type="dxa"/>
            <w:vAlign w:val="center"/>
          </w:tcPr>
          <w:p w14:paraId="63CD4937" w14:textId="77777777" w:rsidR="002F27F7" w:rsidRDefault="00E3715C">
            <w:r>
              <w:t>3099</w:t>
            </w:r>
          </w:p>
        </w:tc>
        <w:tc>
          <w:tcPr>
            <w:tcW w:w="735" w:type="dxa"/>
            <w:gridSpan w:val="2"/>
            <w:vAlign w:val="center"/>
          </w:tcPr>
          <w:p w14:paraId="557E9DCB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75785447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24461856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0206E7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73B83A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13794FB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C5B5B2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7C54F5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923A1ED" w14:textId="77777777">
        <w:tc>
          <w:tcPr>
            <w:tcW w:w="718" w:type="dxa"/>
            <w:vMerge/>
            <w:vAlign w:val="center"/>
          </w:tcPr>
          <w:p w14:paraId="7EE95992" w14:textId="77777777" w:rsidR="002F27F7" w:rsidRDefault="002F27F7"/>
        </w:tc>
        <w:tc>
          <w:tcPr>
            <w:tcW w:w="848" w:type="dxa"/>
            <w:vAlign w:val="center"/>
          </w:tcPr>
          <w:p w14:paraId="591E3BC9" w14:textId="77777777" w:rsidR="002F27F7" w:rsidRDefault="00E3715C">
            <w:r>
              <w:t>3100</w:t>
            </w:r>
          </w:p>
        </w:tc>
        <w:tc>
          <w:tcPr>
            <w:tcW w:w="735" w:type="dxa"/>
            <w:gridSpan w:val="2"/>
            <w:vAlign w:val="center"/>
          </w:tcPr>
          <w:p w14:paraId="77E870B2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2B386556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2D9453B5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E5C1AD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E7DE2D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E7482A3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36C47EF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B474B6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CB4599C" w14:textId="77777777">
        <w:tc>
          <w:tcPr>
            <w:tcW w:w="718" w:type="dxa"/>
            <w:vMerge/>
            <w:vAlign w:val="center"/>
          </w:tcPr>
          <w:p w14:paraId="1707EB33" w14:textId="77777777" w:rsidR="002F27F7" w:rsidRDefault="002F27F7"/>
        </w:tc>
        <w:tc>
          <w:tcPr>
            <w:tcW w:w="848" w:type="dxa"/>
            <w:vAlign w:val="center"/>
          </w:tcPr>
          <w:p w14:paraId="25D6BECC" w14:textId="77777777" w:rsidR="002F27F7" w:rsidRDefault="00E3715C">
            <w:r>
              <w:t>3101</w:t>
            </w:r>
          </w:p>
        </w:tc>
        <w:tc>
          <w:tcPr>
            <w:tcW w:w="735" w:type="dxa"/>
            <w:gridSpan w:val="2"/>
            <w:vAlign w:val="center"/>
          </w:tcPr>
          <w:p w14:paraId="3A626596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6BDFFE49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0B2B2BB6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12389BE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0C14B3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26EC768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5EE4BF7D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8930F0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EA0E8AB" w14:textId="77777777">
        <w:tc>
          <w:tcPr>
            <w:tcW w:w="718" w:type="dxa"/>
            <w:vMerge/>
            <w:vAlign w:val="center"/>
          </w:tcPr>
          <w:p w14:paraId="7DDE75E2" w14:textId="77777777" w:rsidR="002F27F7" w:rsidRDefault="002F27F7"/>
        </w:tc>
        <w:tc>
          <w:tcPr>
            <w:tcW w:w="848" w:type="dxa"/>
            <w:vAlign w:val="center"/>
          </w:tcPr>
          <w:p w14:paraId="5A5D527D" w14:textId="77777777" w:rsidR="002F27F7" w:rsidRDefault="00E3715C">
            <w:r>
              <w:t>3102</w:t>
            </w:r>
          </w:p>
        </w:tc>
        <w:tc>
          <w:tcPr>
            <w:tcW w:w="735" w:type="dxa"/>
            <w:gridSpan w:val="2"/>
            <w:vAlign w:val="center"/>
          </w:tcPr>
          <w:p w14:paraId="49327B1F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30AA3BD0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0DC57574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6B37A34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07FC73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10A5C86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58C6ED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7846EF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9C83A8F" w14:textId="77777777">
        <w:tc>
          <w:tcPr>
            <w:tcW w:w="718" w:type="dxa"/>
            <w:vMerge/>
            <w:vAlign w:val="center"/>
          </w:tcPr>
          <w:p w14:paraId="3E0ACF26" w14:textId="77777777" w:rsidR="002F27F7" w:rsidRDefault="002F27F7"/>
        </w:tc>
        <w:tc>
          <w:tcPr>
            <w:tcW w:w="848" w:type="dxa"/>
            <w:vAlign w:val="center"/>
          </w:tcPr>
          <w:p w14:paraId="3FB9B547" w14:textId="77777777" w:rsidR="002F27F7" w:rsidRDefault="00E3715C">
            <w:r>
              <w:t>3103</w:t>
            </w:r>
          </w:p>
        </w:tc>
        <w:tc>
          <w:tcPr>
            <w:tcW w:w="735" w:type="dxa"/>
            <w:gridSpan w:val="2"/>
            <w:vAlign w:val="center"/>
          </w:tcPr>
          <w:p w14:paraId="526C41C7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1E245918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37AB379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45442D4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389F49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E79A2CB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5B67205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E504DE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0452F45" w14:textId="77777777">
        <w:tc>
          <w:tcPr>
            <w:tcW w:w="718" w:type="dxa"/>
            <w:vMerge/>
            <w:vAlign w:val="center"/>
          </w:tcPr>
          <w:p w14:paraId="617B2B8E" w14:textId="77777777" w:rsidR="002F27F7" w:rsidRDefault="002F27F7"/>
        </w:tc>
        <w:tc>
          <w:tcPr>
            <w:tcW w:w="848" w:type="dxa"/>
            <w:vAlign w:val="center"/>
          </w:tcPr>
          <w:p w14:paraId="4D42DBD9" w14:textId="77777777" w:rsidR="002F27F7" w:rsidRDefault="00E3715C">
            <w:r>
              <w:t>3104</w:t>
            </w:r>
          </w:p>
        </w:tc>
        <w:tc>
          <w:tcPr>
            <w:tcW w:w="735" w:type="dxa"/>
            <w:gridSpan w:val="2"/>
            <w:vAlign w:val="center"/>
          </w:tcPr>
          <w:p w14:paraId="18F8F7F0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224C7F71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BC1CFF0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5532BB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2C1CDB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FFEFB4B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33FB3D1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8639B2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487A464" w14:textId="77777777">
        <w:tc>
          <w:tcPr>
            <w:tcW w:w="718" w:type="dxa"/>
            <w:vMerge w:val="restart"/>
            <w:vAlign w:val="center"/>
          </w:tcPr>
          <w:p w14:paraId="693331B2" w14:textId="77777777" w:rsidR="002F27F7" w:rsidRDefault="00E3715C">
            <w:r>
              <w:t>4</w:t>
            </w:r>
          </w:p>
        </w:tc>
        <w:tc>
          <w:tcPr>
            <w:tcW w:w="848" w:type="dxa"/>
            <w:vAlign w:val="center"/>
          </w:tcPr>
          <w:p w14:paraId="6C066C60" w14:textId="77777777" w:rsidR="002F27F7" w:rsidRDefault="00E3715C">
            <w:r>
              <w:t>4075</w:t>
            </w:r>
          </w:p>
        </w:tc>
        <w:tc>
          <w:tcPr>
            <w:tcW w:w="735" w:type="dxa"/>
            <w:gridSpan w:val="2"/>
            <w:vAlign w:val="center"/>
          </w:tcPr>
          <w:p w14:paraId="4D78A299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2802AE03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09DA682F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1ADB844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26F64C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679E1D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7CDA9E5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9F9859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3EF5B04" w14:textId="77777777">
        <w:tc>
          <w:tcPr>
            <w:tcW w:w="718" w:type="dxa"/>
            <w:vMerge/>
            <w:vAlign w:val="center"/>
          </w:tcPr>
          <w:p w14:paraId="02BA4754" w14:textId="77777777" w:rsidR="002F27F7" w:rsidRDefault="002F27F7"/>
        </w:tc>
        <w:tc>
          <w:tcPr>
            <w:tcW w:w="848" w:type="dxa"/>
            <w:vAlign w:val="center"/>
          </w:tcPr>
          <w:p w14:paraId="3F4F216E" w14:textId="77777777" w:rsidR="002F27F7" w:rsidRDefault="00E3715C">
            <w:r>
              <w:t>4077</w:t>
            </w:r>
          </w:p>
        </w:tc>
        <w:tc>
          <w:tcPr>
            <w:tcW w:w="735" w:type="dxa"/>
            <w:gridSpan w:val="2"/>
            <w:vAlign w:val="center"/>
          </w:tcPr>
          <w:p w14:paraId="59C2507A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0E964F29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37678E85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1AD347C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6747CDF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DE754F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EB3A5C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CEABA0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DB0B33E" w14:textId="77777777">
        <w:tc>
          <w:tcPr>
            <w:tcW w:w="718" w:type="dxa"/>
            <w:vMerge/>
            <w:vAlign w:val="center"/>
          </w:tcPr>
          <w:p w14:paraId="10834C0C" w14:textId="77777777" w:rsidR="002F27F7" w:rsidRDefault="002F27F7"/>
        </w:tc>
        <w:tc>
          <w:tcPr>
            <w:tcW w:w="848" w:type="dxa"/>
            <w:vAlign w:val="center"/>
          </w:tcPr>
          <w:p w14:paraId="1809268D" w14:textId="77777777" w:rsidR="002F27F7" w:rsidRDefault="00E3715C">
            <w:r>
              <w:t>4079</w:t>
            </w:r>
          </w:p>
        </w:tc>
        <w:tc>
          <w:tcPr>
            <w:tcW w:w="735" w:type="dxa"/>
            <w:gridSpan w:val="2"/>
            <w:vAlign w:val="center"/>
          </w:tcPr>
          <w:p w14:paraId="3218BFEC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7A878C42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3D1CC3C7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138F704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0D2219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8606020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454682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52D15F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BD87461" w14:textId="77777777">
        <w:tc>
          <w:tcPr>
            <w:tcW w:w="718" w:type="dxa"/>
            <w:vMerge/>
            <w:vAlign w:val="center"/>
          </w:tcPr>
          <w:p w14:paraId="5ED93DF1" w14:textId="77777777" w:rsidR="002F27F7" w:rsidRDefault="002F27F7"/>
        </w:tc>
        <w:tc>
          <w:tcPr>
            <w:tcW w:w="848" w:type="dxa"/>
            <w:vAlign w:val="center"/>
          </w:tcPr>
          <w:p w14:paraId="4F2A4062" w14:textId="77777777" w:rsidR="002F27F7" w:rsidRDefault="00E3715C">
            <w:r>
              <w:t>4081</w:t>
            </w:r>
          </w:p>
        </w:tc>
        <w:tc>
          <w:tcPr>
            <w:tcW w:w="735" w:type="dxa"/>
            <w:gridSpan w:val="2"/>
            <w:vAlign w:val="center"/>
          </w:tcPr>
          <w:p w14:paraId="22F4D6C8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25E06EB4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E03C423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618836E6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1AEFAA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0D1F3F6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1891FC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494CF1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C6DB8FD" w14:textId="77777777">
        <w:tc>
          <w:tcPr>
            <w:tcW w:w="718" w:type="dxa"/>
            <w:vMerge/>
            <w:vAlign w:val="center"/>
          </w:tcPr>
          <w:p w14:paraId="59F55F5D" w14:textId="77777777" w:rsidR="002F27F7" w:rsidRDefault="002F27F7"/>
        </w:tc>
        <w:tc>
          <w:tcPr>
            <w:tcW w:w="848" w:type="dxa"/>
            <w:vAlign w:val="center"/>
          </w:tcPr>
          <w:p w14:paraId="3558607B" w14:textId="77777777" w:rsidR="002F27F7" w:rsidRDefault="00E3715C">
            <w:r>
              <w:t>4086</w:t>
            </w:r>
          </w:p>
        </w:tc>
        <w:tc>
          <w:tcPr>
            <w:tcW w:w="735" w:type="dxa"/>
            <w:gridSpan w:val="2"/>
            <w:vAlign w:val="center"/>
          </w:tcPr>
          <w:p w14:paraId="1A7A2587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5AFE7386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6EA2C075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74BE2E1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EFBA75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74F6CE0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D10B70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54A3F5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6695E36" w14:textId="77777777">
        <w:tc>
          <w:tcPr>
            <w:tcW w:w="718" w:type="dxa"/>
            <w:vMerge/>
            <w:vAlign w:val="center"/>
          </w:tcPr>
          <w:p w14:paraId="085E9276" w14:textId="77777777" w:rsidR="002F27F7" w:rsidRDefault="002F27F7"/>
        </w:tc>
        <w:tc>
          <w:tcPr>
            <w:tcW w:w="848" w:type="dxa"/>
            <w:vAlign w:val="center"/>
          </w:tcPr>
          <w:p w14:paraId="2F257676" w14:textId="77777777" w:rsidR="002F27F7" w:rsidRDefault="00E3715C">
            <w:r>
              <w:t>4087</w:t>
            </w:r>
          </w:p>
        </w:tc>
        <w:tc>
          <w:tcPr>
            <w:tcW w:w="735" w:type="dxa"/>
            <w:gridSpan w:val="2"/>
            <w:vAlign w:val="center"/>
          </w:tcPr>
          <w:p w14:paraId="4B3E4C2E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2FFD6D35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85364B2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224ABD5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84F2AD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02B71B2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1DB5693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393567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B1DDBEA" w14:textId="77777777">
        <w:tc>
          <w:tcPr>
            <w:tcW w:w="718" w:type="dxa"/>
            <w:vMerge/>
            <w:vAlign w:val="center"/>
          </w:tcPr>
          <w:p w14:paraId="235019EE" w14:textId="77777777" w:rsidR="002F27F7" w:rsidRDefault="002F27F7"/>
        </w:tc>
        <w:tc>
          <w:tcPr>
            <w:tcW w:w="848" w:type="dxa"/>
            <w:vAlign w:val="center"/>
          </w:tcPr>
          <w:p w14:paraId="52FF90E8" w14:textId="77777777" w:rsidR="002F27F7" w:rsidRDefault="00E3715C">
            <w:r>
              <w:t>4088</w:t>
            </w:r>
          </w:p>
        </w:tc>
        <w:tc>
          <w:tcPr>
            <w:tcW w:w="735" w:type="dxa"/>
            <w:gridSpan w:val="2"/>
            <w:vAlign w:val="center"/>
          </w:tcPr>
          <w:p w14:paraId="3166FF21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57566F93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A034B65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5B70383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B2A27C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B447F78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2DDADC6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0467C5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80B8D16" w14:textId="77777777">
        <w:tc>
          <w:tcPr>
            <w:tcW w:w="718" w:type="dxa"/>
            <w:vMerge/>
            <w:vAlign w:val="center"/>
          </w:tcPr>
          <w:p w14:paraId="738AA1EE" w14:textId="77777777" w:rsidR="002F27F7" w:rsidRDefault="002F27F7"/>
        </w:tc>
        <w:tc>
          <w:tcPr>
            <w:tcW w:w="848" w:type="dxa"/>
            <w:vAlign w:val="center"/>
          </w:tcPr>
          <w:p w14:paraId="28732677" w14:textId="77777777" w:rsidR="002F27F7" w:rsidRDefault="00E3715C">
            <w:r>
              <w:t>4089</w:t>
            </w:r>
          </w:p>
        </w:tc>
        <w:tc>
          <w:tcPr>
            <w:tcW w:w="735" w:type="dxa"/>
            <w:gridSpan w:val="2"/>
            <w:vAlign w:val="center"/>
          </w:tcPr>
          <w:p w14:paraId="64977892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21F974F9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7A093890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4ECBF0C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0E12E4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9B84848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DB9D5B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D4981F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CBDA324" w14:textId="77777777">
        <w:tc>
          <w:tcPr>
            <w:tcW w:w="718" w:type="dxa"/>
            <w:vMerge/>
            <w:vAlign w:val="center"/>
          </w:tcPr>
          <w:p w14:paraId="6E307336" w14:textId="77777777" w:rsidR="002F27F7" w:rsidRDefault="002F27F7"/>
        </w:tc>
        <w:tc>
          <w:tcPr>
            <w:tcW w:w="848" w:type="dxa"/>
            <w:vAlign w:val="center"/>
          </w:tcPr>
          <w:p w14:paraId="53C0BFF3" w14:textId="77777777" w:rsidR="002F27F7" w:rsidRDefault="00E3715C">
            <w:r>
              <w:t>4090</w:t>
            </w:r>
          </w:p>
        </w:tc>
        <w:tc>
          <w:tcPr>
            <w:tcW w:w="735" w:type="dxa"/>
            <w:gridSpan w:val="2"/>
            <w:vAlign w:val="center"/>
          </w:tcPr>
          <w:p w14:paraId="2490A552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5C22FEAC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590FC0D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66226A5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1559F5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CCE6E06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65FB67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0E7EEB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D1D9FB4" w14:textId="77777777">
        <w:tc>
          <w:tcPr>
            <w:tcW w:w="718" w:type="dxa"/>
            <w:vMerge/>
            <w:vAlign w:val="center"/>
          </w:tcPr>
          <w:p w14:paraId="422892EA" w14:textId="77777777" w:rsidR="002F27F7" w:rsidRDefault="002F27F7"/>
        </w:tc>
        <w:tc>
          <w:tcPr>
            <w:tcW w:w="848" w:type="dxa"/>
            <w:vAlign w:val="center"/>
          </w:tcPr>
          <w:p w14:paraId="2998F825" w14:textId="77777777" w:rsidR="002F27F7" w:rsidRDefault="00E3715C">
            <w:r>
              <w:t>4091</w:t>
            </w:r>
          </w:p>
        </w:tc>
        <w:tc>
          <w:tcPr>
            <w:tcW w:w="735" w:type="dxa"/>
            <w:gridSpan w:val="2"/>
            <w:vAlign w:val="center"/>
          </w:tcPr>
          <w:p w14:paraId="6C7474D0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4AB23371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316C54D6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3FF66F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81DE7A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E4D986F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1DDCA3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4A29AE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5642A2C" w14:textId="77777777">
        <w:tc>
          <w:tcPr>
            <w:tcW w:w="718" w:type="dxa"/>
            <w:vMerge/>
            <w:vAlign w:val="center"/>
          </w:tcPr>
          <w:p w14:paraId="2484AC09" w14:textId="77777777" w:rsidR="002F27F7" w:rsidRDefault="002F27F7"/>
        </w:tc>
        <w:tc>
          <w:tcPr>
            <w:tcW w:w="848" w:type="dxa"/>
            <w:vAlign w:val="center"/>
          </w:tcPr>
          <w:p w14:paraId="10C8A1A0" w14:textId="77777777" w:rsidR="002F27F7" w:rsidRDefault="00E3715C">
            <w:r>
              <w:t>4092</w:t>
            </w:r>
          </w:p>
        </w:tc>
        <w:tc>
          <w:tcPr>
            <w:tcW w:w="735" w:type="dxa"/>
            <w:gridSpan w:val="2"/>
            <w:vAlign w:val="center"/>
          </w:tcPr>
          <w:p w14:paraId="7BED2E1E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550F418A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55222B9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B0AFA0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F2600A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FF41675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20E4FD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A1A7E1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23D7937" w14:textId="77777777">
        <w:tc>
          <w:tcPr>
            <w:tcW w:w="718" w:type="dxa"/>
            <w:vMerge/>
            <w:vAlign w:val="center"/>
          </w:tcPr>
          <w:p w14:paraId="7EB2B073" w14:textId="77777777" w:rsidR="002F27F7" w:rsidRDefault="002F27F7"/>
        </w:tc>
        <w:tc>
          <w:tcPr>
            <w:tcW w:w="848" w:type="dxa"/>
            <w:vAlign w:val="center"/>
          </w:tcPr>
          <w:p w14:paraId="28281D25" w14:textId="77777777" w:rsidR="002F27F7" w:rsidRDefault="00E3715C">
            <w:r>
              <w:t>4093</w:t>
            </w:r>
          </w:p>
        </w:tc>
        <w:tc>
          <w:tcPr>
            <w:tcW w:w="735" w:type="dxa"/>
            <w:gridSpan w:val="2"/>
            <w:vAlign w:val="center"/>
          </w:tcPr>
          <w:p w14:paraId="25F2E78A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72A95D77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673913E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A97F0D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1FEF82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D825220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2B954F5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A10D16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758456C" w14:textId="77777777">
        <w:tc>
          <w:tcPr>
            <w:tcW w:w="718" w:type="dxa"/>
            <w:vMerge/>
            <w:vAlign w:val="center"/>
          </w:tcPr>
          <w:p w14:paraId="5B5FF9F0" w14:textId="77777777" w:rsidR="002F27F7" w:rsidRDefault="002F27F7"/>
        </w:tc>
        <w:tc>
          <w:tcPr>
            <w:tcW w:w="848" w:type="dxa"/>
            <w:vAlign w:val="center"/>
          </w:tcPr>
          <w:p w14:paraId="0C04468E" w14:textId="77777777" w:rsidR="002F27F7" w:rsidRDefault="00E3715C">
            <w:r>
              <w:t>4094</w:t>
            </w:r>
          </w:p>
        </w:tc>
        <w:tc>
          <w:tcPr>
            <w:tcW w:w="735" w:type="dxa"/>
            <w:gridSpan w:val="2"/>
            <w:vAlign w:val="center"/>
          </w:tcPr>
          <w:p w14:paraId="1B136B50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5308989B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0BD34329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42C42EF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B4BC1D4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457D003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57D3CF7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3C9FF6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A61B06B" w14:textId="77777777">
        <w:tc>
          <w:tcPr>
            <w:tcW w:w="718" w:type="dxa"/>
            <w:vMerge/>
            <w:vAlign w:val="center"/>
          </w:tcPr>
          <w:p w14:paraId="006C17D4" w14:textId="77777777" w:rsidR="002F27F7" w:rsidRDefault="002F27F7"/>
        </w:tc>
        <w:tc>
          <w:tcPr>
            <w:tcW w:w="848" w:type="dxa"/>
            <w:vAlign w:val="center"/>
          </w:tcPr>
          <w:p w14:paraId="4DDAE074" w14:textId="77777777" w:rsidR="002F27F7" w:rsidRDefault="00E3715C">
            <w:r>
              <w:t>4095</w:t>
            </w:r>
          </w:p>
        </w:tc>
        <w:tc>
          <w:tcPr>
            <w:tcW w:w="735" w:type="dxa"/>
            <w:gridSpan w:val="2"/>
            <w:vAlign w:val="center"/>
          </w:tcPr>
          <w:p w14:paraId="60E1A412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4B603B5A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5D1CC5A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1C997EA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79D6E7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DA4A1B9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2FDD412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618397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4AF71F6" w14:textId="77777777">
        <w:tc>
          <w:tcPr>
            <w:tcW w:w="718" w:type="dxa"/>
            <w:vMerge/>
            <w:vAlign w:val="center"/>
          </w:tcPr>
          <w:p w14:paraId="10B9F46E" w14:textId="77777777" w:rsidR="002F27F7" w:rsidRDefault="002F27F7"/>
        </w:tc>
        <w:tc>
          <w:tcPr>
            <w:tcW w:w="848" w:type="dxa"/>
            <w:vAlign w:val="center"/>
          </w:tcPr>
          <w:p w14:paraId="48E2E7AB" w14:textId="77777777" w:rsidR="002F27F7" w:rsidRDefault="00E3715C">
            <w:r>
              <w:t>4096</w:t>
            </w:r>
          </w:p>
        </w:tc>
        <w:tc>
          <w:tcPr>
            <w:tcW w:w="735" w:type="dxa"/>
            <w:gridSpan w:val="2"/>
            <w:vAlign w:val="center"/>
          </w:tcPr>
          <w:p w14:paraId="43DE5E71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44D9EE4A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7977388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83822C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C9A848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EDA37C1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499E0B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E4EEB8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F7EB132" w14:textId="77777777">
        <w:tc>
          <w:tcPr>
            <w:tcW w:w="718" w:type="dxa"/>
            <w:vMerge/>
            <w:vAlign w:val="center"/>
          </w:tcPr>
          <w:p w14:paraId="39B3E061" w14:textId="77777777" w:rsidR="002F27F7" w:rsidRDefault="002F27F7"/>
        </w:tc>
        <w:tc>
          <w:tcPr>
            <w:tcW w:w="848" w:type="dxa"/>
            <w:vAlign w:val="center"/>
          </w:tcPr>
          <w:p w14:paraId="44B3C64D" w14:textId="77777777" w:rsidR="002F27F7" w:rsidRDefault="00E3715C">
            <w:r>
              <w:t>4097</w:t>
            </w:r>
          </w:p>
        </w:tc>
        <w:tc>
          <w:tcPr>
            <w:tcW w:w="735" w:type="dxa"/>
            <w:gridSpan w:val="2"/>
            <w:vAlign w:val="center"/>
          </w:tcPr>
          <w:p w14:paraId="3FCB4260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73BE44DF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56523B5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417CAF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FD25B5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40805E1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52D675A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86D987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19C1850" w14:textId="77777777">
        <w:tc>
          <w:tcPr>
            <w:tcW w:w="718" w:type="dxa"/>
            <w:vMerge/>
            <w:vAlign w:val="center"/>
          </w:tcPr>
          <w:p w14:paraId="6A60AC32" w14:textId="77777777" w:rsidR="002F27F7" w:rsidRDefault="002F27F7"/>
        </w:tc>
        <w:tc>
          <w:tcPr>
            <w:tcW w:w="848" w:type="dxa"/>
            <w:vAlign w:val="center"/>
          </w:tcPr>
          <w:p w14:paraId="19BADCB3" w14:textId="77777777" w:rsidR="002F27F7" w:rsidRDefault="00E3715C">
            <w:r>
              <w:t>4098</w:t>
            </w:r>
          </w:p>
        </w:tc>
        <w:tc>
          <w:tcPr>
            <w:tcW w:w="735" w:type="dxa"/>
            <w:gridSpan w:val="2"/>
            <w:vAlign w:val="center"/>
          </w:tcPr>
          <w:p w14:paraId="30B16D09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21B0B9FA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13DB7F25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66A9615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B07471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13E9E43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4A4A3B9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CDC119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C8D51EF" w14:textId="77777777">
        <w:tc>
          <w:tcPr>
            <w:tcW w:w="718" w:type="dxa"/>
            <w:vMerge/>
            <w:vAlign w:val="center"/>
          </w:tcPr>
          <w:p w14:paraId="1C5D86F6" w14:textId="77777777" w:rsidR="002F27F7" w:rsidRDefault="002F27F7"/>
        </w:tc>
        <w:tc>
          <w:tcPr>
            <w:tcW w:w="848" w:type="dxa"/>
            <w:vAlign w:val="center"/>
          </w:tcPr>
          <w:p w14:paraId="4B0F534C" w14:textId="77777777" w:rsidR="002F27F7" w:rsidRDefault="00E3715C">
            <w:r>
              <w:t>4099</w:t>
            </w:r>
          </w:p>
        </w:tc>
        <w:tc>
          <w:tcPr>
            <w:tcW w:w="735" w:type="dxa"/>
            <w:gridSpan w:val="2"/>
            <w:vAlign w:val="center"/>
          </w:tcPr>
          <w:p w14:paraId="25FB72D6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3A71489F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26FBBD2D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29530C8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07D1C6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AB89581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464C652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BD0991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AC1F7F8" w14:textId="77777777">
        <w:tc>
          <w:tcPr>
            <w:tcW w:w="718" w:type="dxa"/>
            <w:vMerge w:val="restart"/>
            <w:vAlign w:val="center"/>
          </w:tcPr>
          <w:p w14:paraId="248D042F" w14:textId="77777777" w:rsidR="002F27F7" w:rsidRDefault="00E3715C">
            <w:r>
              <w:t>5</w:t>
            </w:r>
          </w:p>
        </w:tc>
        <w:tc>
          <w:tcPr>
            <w:tcW w:w="848" w:type="dxa"/>
            <w:vAlign w:val="center"/>
          </w:tcPr>
          <w:p w14:paraId="50E6480E" w14:textId="77777777" w:rsidR="002F27F7" w:rsidRDefault="00E3715C">
            <w:r>
              <w:t>5068</w:t>
            </w:r>
          </w:p>
        </w:tc>
        <w:tc>
          <w:tcPr>
            <w:tcW w:w="735" w:type="dxa"/>
            <w:gridSpan w:val="2"/>
            <w:vAlign w:val="center"/>
          </w:tcPr>
          <w:p w14:paraId="2D6717C8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67080D33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3AEF4A8C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090BC1B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3134FB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6E4F458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87EB2E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FA2271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FE4D384" w14:textId="77777777">
        <w:tc>
          <w:tcPr>
            <w:tcW w:w="718" w:type="dxa"/>
            <w:vMerge/>
            <w:vAlign w:val="center"/>
          </w:tcPr>
          <w:p w14:paraId="4E52A681" w14:textId="77777777" w:rsidR="002F27F7" w:rsidRDefault="002F27F7"/>
        </w:tc>
        <w:tc>
          <w:tcPr>
            <w:tcW w:w="848" w:type="dxa"/>
            <w:vAlign w:val="center"/>
          </w:tcPr>
          <w:p w14:paraId="53CA92A8" w14:textId="77777777" w:rsidR="002F27F7" w:rsidRDefault="00E3715C">
            <w:r>
              <w:t>5070</w:t>
            </w:r>
          </w:p>
        </w:tc>
        <w:tc>
          <w:tcPr>
            <w:tcW w:w="735" w:type="dxa"/>
            <w:gridSpan w:val="2"/>
            <w:vAlign w:val="center"/>
          </w:tcPr>
          <w:p w14:paraId="1D69112C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62C48C2A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9421687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676708C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6C82B3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82F6314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4CF8DEC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287D43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53A8E13" w14:textId="77777777">
        <w:tc>
          <w:tcPr>
            <w:tcW w:w="718" w:type="dxa"/>
            <w:vMerge/>
            <w:vAlign w:val="center"/>
          </w:tcPr>
          <w:p w14:paraId="789335C2" w14:textId="77777777" w:rsidR="002F27F7" w:rsidRDefault="002F27F7"/>
        </w:tc>
        <w:tc>
          <w:tcPr>
            <w:tcW w:w="848" w:type="dxa"/>
            <w:vAlign w:val="center"/>
          </w:tcPr>
          <w:p w14:paraId="42825D45" w14:textId="77777777" w:rsidR="002F27F7" w:rsidRDefault="00E3715C">
            <w:r>
              <w:t>5072</w:t>
            </w:r>
          </w:p>
        </w:tc>
        <w:tc>
          <w:tcPr>
            <w:tcW w:w="735" w:type="dxa"/>
            <w:gridSpan w:val="2"/>
            <w:vAlign w:val="center"/>
          </w:tcPr>
          <w:p w14:paraId="1E40FB68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3DF9885E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8F151D8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4CDDA13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D7D807B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2B6EAEB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E5EF32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BA287A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62AD8B6" w14:textId="77777777">
        <w:tc>
          <w:tcPr>
            <w:tcW w:w="718" w:type="dxa"/>
            <w:vMerge/>
            <w:vAlign w:val="center"/>
          </w:tcPr>
          <w:p w14:paraId="32692D2B" w14:textId="77777777" w:rsidR="002F27F7" w:rsidRDefault="002F27F7"/>
        </w:tc>
        <w:tc>
          <w:tcPr>
            <w:tcW w:w="848" w:type="dxa"/>
            <w:vAlign w:val="center"/>
          </w:tcPr>
          <w:p w14:paraId="07F6A24A" w14:textId="77777777" w:rsidR="002F27F7" w:rsidRDefault="00E3715C">
            <w:r>
              <w:t>5076</w:t>
            </w:r>
          </w:p>
        </w:tc>
        <w:tc>
          <w:tcPr>
            <w:tcW w:w="735" w:type="dxa"/>
            <w:gridSpan w:val="2"/>
            <w:vAlign w:val="center"/>
          </w:tcPr>
          <w:p w14:paraId="1BBCB84B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31F6CCB2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64178C06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7663A75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81749F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07D335D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E285E3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DB2246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2A9E9A4" w14:textId="77777777">
        <w:tc>
          <w:tcPr>
            <w:tcW w:w="718" w:type="dxa"/>
            <w:vMerge/>
            <w:vAlign w:val="center"/>
          </w:tcPr>
          <w:p w14:paraId="54C8836D" w14:textId="77777777" w:rsidR="002F27F7" w:rsidRDefault="002F27F7"/>
        </w:tc>
        <w:tc>
          <w:tcPr>
            <w:tcW w:w="848" w:type="dxa"/>
            <w:vAlign w:val="center"/>
          </w:tcPr>
          <w:p w14:paraId="2B66C71D" w14:textId="77777777" w:rsidR="002F27F7" w:rsidRDefault="00E3715C">
            <w:r>
              <w:t>5077</w:t>
            </w:r>
          </w:p>
        </w:tc>
        <w:tc>
          <w:tcPr>
            <w:tcW w:w="735" w:type="dxa"/>
            <w:gridSpan w:val="2"/>
            <w:vAlign w:val="center"/>
          </w:tcPr>
          <w:p w14:paraId="20F16733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6810C3D3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66356D9C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2ABAF27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0F444D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6022A9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C2818E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950250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4182102" w14:textId="77777777">
        <w:tc>
          <w:tcPr>
            <w:tcW w:w="718" w:type="dxa"/>
            <w:vMerge/>
            <w:vAlign w:val="center"/>
          </w:tcPr>
          <w:p w14:paraId="7B751FD3" w14:textId="77777777" w:rsidR="002F27F7" w:rsidRDefault="002F27F7"/>
        </w:tc>
        <w:tc>
          <w:tcPr>
            <w:tcW w:w="848" w:type="dxa"/>
            <w:vAlign w:val="center"/>
          </w:tcPr>
          <w:p w14:paraId="5752ED8B" w14:textId="77777777" w:rsidR="002F27F7" w:rsidRDefault="00E3715C">
            <w:r>
              <w:t>5078</w:t>
            </w:r>
          </w:p>
        </w:tc>
        <w:tc>
          <w:tcPr>
            <w:tcW w:w="735" w:type="dxa"/>
            <w:gridSpan w:val="2"/>
            <w:vAlign w:val="center"/>
          </w:tcPr>
          <w:p w14:paraId="236FCC22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12F6F7A4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7870667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020D5D4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5BF7D8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E3F61A3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5091808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8FCC4D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EE8AC6E" w14:textId="77777777">
        <w:tc>
          <w:tcPr>
            <w:tcW w:w="718" w:type="dxa"/>
            <w:vMerge/>
            <w:vAlign w:val="center"/>
          </w:tcPr>
          <w:p w14:paraId="7CB7067D" w14:textId="77777777" w:rsidR="002F27F7" w:rsidRDefault="002F27F7"/>
        </w:tc>
        <w:tc>
          <w:tcPr>
            <w:tcW w:w="848" w:type="dxa"/>
            <w:vAlign w:val="center"/>
          </w:tcPr>
          <w:p w14:paraId="1480F587" w14:textId="77777777" w:rsidR="002F27F7" w:rsidRDefault="00E3715C">
            <w:r>
              <w:t>5079</w:t>
            </w:r>
          </w:p>
        </w:tc>
        <w:tc>
          <w:tcPr>
            <w:tcW w:w="735" w:type="dxa"/>
            <w:gridSpan w:val="2"/>
            <w:vAlign w:val="center"/>
          </w:tcPr>
          <w:p w14:paraId="3258094C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7669667F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48E17B0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1A2F970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EC1A41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5C0B0D7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5C4D019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142133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AED58C0" w14:textId="77777777">
        <w:tc>
          <w:tcPr>
            <w:tcW w:w="718" w:type="dxa"/>
            <w:vMerge/>
            <w:vAlign w:val="center"/>
          </w:tcPr>
          <w:p w14:paraId="2F2BC450" w14:textId="77777777" w:rsidR="002F27F7" w:rsidRDefault="002F27F7"/>
        </w:tc>
        <w:tc>
          <w:tcPr>
            <w:tcW w:w="848" w:type="dxa"/>
            <w:vAlign w:val="center"/>
          </w:tcPr>
          <w:p w14:paraId="3D170E6C" w14:textId="77777777" w:rsidR="002F27F7" w:rsidRDefault="00E3715C">
            <w:r>
              <w:t>5080</w:t>
            </w:r>
          </w:p>
        </w:tc>
        <w:tc>
          <w:tcPr>
            <w:tcW w:w="735" w:type="dxa"/>
            <w:gridSpan w:val="2"/>
            <w:vAlign w:val="center"/>
          </w:tcPr>
          <w:p w14:paraId="38912B83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343F181B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38CA3A4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56EB0A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327AF99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2C6CFE2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021CE6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BF7C27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4BC0DFB" w14:textId="77777777">
        <w:tc>
          <w:tcPr>
            <w:tcW w:w="718" w:type="dxa"/>
            <w:vMerge/>
            <w:vAlign w:val="center"/>
          </w:tcPr>
          <w:p w14:paraId="2E72BD0E" w14:textId="77777777" w:rsidR="002F27F7" w:rsidRDefault="002F27F7"/>
        </w:tc>
        <w:tc>
          <w:tcPr>
            <w:tcW w:w="848" w:type="dxa"/>
            <w:vAlign w:val="center"/>
          </w:tcPr>
          <w:p w14:paraId="02CB8CF2" w14:textId="77777777" w:rsidR="002F27F7" w:rsidRDefault="00E3715C">
            <w:r>
              <w:t>5081</w:t>
            </w:r>
          </w:p>
        </w:tc>
        <w:tc>
          <w:tcPr>
            <w:tcW w:w="735" w:type="dxa"/>
            <w:gridSpan w:val="2"/>
            <w:vAlign w:val="center"/>
          </w:tcPr>
          <w:p w14:paraId="55EABEA2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29A038D4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02B0DDAF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56352CA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100129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AD4F8C1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2757C0C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C8C7D9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3490921" w14:textId="77777777">
        <w:tc>
          <w:tcPr>
            <w:tcW w:w="718" w:type="dxa"/>
            <w:vMerge/>
            <w:vAlign w:val="center"/>
          </w:tcPr>
          <w:p w14:paraId="1D71527E" w14:textId="77777777" w:rsidR="002F27F7" w:rsidRDefault="002F27F7"/>
        </w:tc>
        <w:tc>
          <w:tcPr>
            <w:tcW w:w="848" w:type="dxa"/>
            <w:vAlign w:val="center"/>
          </w:tcPr>
          <w:p w14:paraId="1F766C5D" w14:textId="77777777" w:rsidR="002F27F7" w:rsidRDefault="00E3715C">
            <w:r>
              <w:t>5082</w:t>
            </w:r>
          </w:p>
        </w:tc>
        <w:tc>
          <w:tcPr>
            <w:tcW w:w="735" w:type="dxa"/>
            <w:gridSpan w:val="2"/>
            <w:vAlign w:val="center"/>
          </w:tcPr>
          <w:p w14:paraId="1D27F54B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20F9F8FE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30D1EB56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03E0B8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74CDFE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B35B088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25C2019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EC3A97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E6E0FA2" w14:textId="77777777">
        <w:tc>
          <w:tcPr>
            <w:tcW w:w="718" w:type="dxa"/>
            <w:vMerge/>
            <w:vAlign w:val="center"/>
          </w:tcPr>
          <w:p w14:paraId="33F01B18" w14:textId="77777777" w:rsidR="002F27F7" w:rsidRDefault="002F27F7"/>
        </w:tc>
        <w:tc>
          <w:tcPr>
            <w:tcW w:w="848" w:type="dxa"/>
            <w:vAlign w:val="center"/>
          </w:tcPr>
          <w:p w14:paraId="1D4C34F9" w14:textId="77777777" w:rsidR="002F27F7" w:rsidRDefault="00E3715C">
            <w:r>
              <w:t>5083</w:t>
            </w:r>
          </w:p>
        </w:tc>
        <w:tc>
          <w:tcPr>
            <w:tcW w:w="735" w:type="dxa"/>
            <w:gridSpan w:val="2"/>
            <w:vAlign w:val="center"/>
          </w:tcPr>
          <w:p w14:paraId="0F98F25A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79961B84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0EAA9955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41C9077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82FC21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B368543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35A3340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110D95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DECB535" w14:textId="77777777">
        <w:tc>
          <w:tcPr>
            <w:tcW w:w="718" w:type="dxa"/>
            <w:vMerge/>
            <w:vAlign w:val="center"/>
          </w:tcPr>
          <w:p w14:paraId="2F5A8275" w14:textId="77777777" w:rsidR="002F27F7" w:rsidRDefault="002F27F7"/>
        </w:tc>
        <w:tc>
          <w:tcPr>
            <w:tcW w:w="848" w:type="dxa"/>
            <w:vAlign w:val="center"/>
          </w:tcPr>
          <w:p w14:paraId="3E4B9CB8" w14:textId="77777777" w:rsidR="002F27F7" w:rsidRDefault="00E3715C">
            <w:r>
              <w:t>5084</w:t>
            </w:r>
          </w:p>
        </w:tc>
        <w:tc>
          <w:tcPr>
            <w:tcW w:w="735" w:type="dxa"/>
            <w:gridSpan w:val="2"/>
            <w:vAlign w:val="center"/>
          </w:tcPr>
          <w:p w14:paraId="75C80CFE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16A7576C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2CD19A7C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0204F2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28874C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7F52E04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3F3465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6DF41D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0E12584" w14:textId="77777777">
        <w:tc>
          <w:tcPr>
            <w:tcW w:w="718" w:type="dxa"/>
            <w:vMerge/>
            <w:vAlign w:val="center"/>
          </w:tcPr>
          <w:p w14:paraId="2CF09AC8" w14:textId="77777777" w:rsidR="002F27F7" w:rsidRDefault="002F27F7"/>
        </w:tc>
        <w:tc>
          <w:tcPr>
            <w:tcW w:w="848" w:type="dxa"/>
            <w:vAlign w:val="center"/>
          </w:tcPr>
          <w:p w14:paraId="256EAD1F" w14:textId="77777777" w:rsidR="002F27F7" w:rsidRDefault="00E3715C">
            <w:r>
              <w:t>5085</w:t>
            </w:r>
          </w:p>
        </w:tc>
        <w:tc>
          <w:tcPr>
            <w:tcW w:w="735" w:type="dxa"/>
            <w:gridSpan w:val="2"/>
            <w:vAlign w:val="center"/>
          </w:tcPr>
          <w:p w14:paraId="21F43629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30CE89B4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E858AD0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642B584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DE597D7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BFF1855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245526D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71C07F5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C9C8CD4" w14:textId="77777777">
        <w:tc>
          <w:tcPr>
            <w:tcW w:w="718" w:type="dxa"/>
            <w:vMerge/>
            <w:vAlign w:val="center"/>
          </w:tcPr>
          <w:p w14:paraId="5868D965" w14:textId="77777777" w:rsidR="002F27F7" w:rsidRDefault="002F27F7"/>
        </w:tc>
        <w:tc>
          <w:tcPr>
            <w:tcW w:w="848" w:type="dxa"/>
            <w:vAlign w:val="center"/>
          </w:tcPr>
          <w:p w14:paraId="4968EA7C" w14:textId="77777777" w:rsidR="002F27F7" w:rsidRDefault="00E3715C">
            <w:r>
              <w:t>5086</w:t>
            </w:r>
          </w:p>
        </w:tc>
        <w:tc>
          <w:tcPr>
            <w:tcW w:w="735" w:type="dxa"/>
            <w:gridSpan w:val="2"/>
            <w:vAlign w:val="center"/>
          </w:tcPr>
          <w:p w14:paraId="58F8607A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4B9A0275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E5D300C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8092BA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2DB8F4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C14CE85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6543867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A8ADF1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FEDBC6E" w14:textId="77777777">
        <w:tc>
          <w:tcPr>
            <w:tcW w:w="718" w:type="dxa"/>
            <w:vMerge/>
            <w:vAlign w:val="center"/>
          </w:tcPr>
          <w:p w14:paraId="4CD3924F" w14:textId="77777777" w:rsidR="002F27F7" w:rsidRDefault="002F27F7"/>
        </w:tc>
        <w:tc>
          <w:tcPr>
            <w:tcW w:w="848" w:type="dxa"/>
            <w:vAlign w:val="center"/>
          </w:tcPr>
          <w:p w14:paraId="6BA0ACC0" w14:textId="77777777" w:rsidR="002F27F7" w:rsidRDefault="00E3715C">
            <w:r>
              <w:t>5087</w:t>
            </w:r>
          </w:p>
        </w:tc>
        <w:tc>
          <w:tcPr>
            <w:tcW w:w="735" w:type="dxa"/>
            <w:gridSpan w:val="2"/>
            <w:vAlign w:val="center"/>
          </w:tcPr>
          <w:p w14:paraId="0E10299B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1D18C97F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AF6CABA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48CC273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B0A886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E1EF20A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44384CB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EE2DAB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9B0F632" w14:textId="77777777">
        <w:tc>
          <w:tcPr>
            <w:tcW w:w="718" w:type="dxa"/>
            <w:vMerge/>
            <w:vAlign w:val="center"/>
          </w:tcPr>
          <w:p w14:paraId="7E629DE6" w14:textId="77777777" w:rsidR="002F27F7" w:rsidRDefault="002F27F7"/>
        </w:tc>
        <w:tc>
          <w:tcPr>
            <w:tcW w:w="848" w:type="dxa"/>
            <w:vAlign w:val="center"/>
          </w:tcPr>
          <w:p w14:paraId="28508DDF" w14:textId="77777777" w:rsidR="002F27F7" w:rsidRDefault="00E3715C">
            <w:r>
              <w:t>5088</w:t>
            </w:r>
          </w:p>
        </w:tc>
        <w:tc>
          <w:tcPr>
            <w:tcW w:w="735" w:type="dxa"/>
            <w:gridSpan w:val="2"/>
            <w:vAlign w:val="center"/>
          </w:tcPr>
          <w:p w14:paraId="355F6DAB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28FF01CE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9F4F6A7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5A7551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F770BF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5131C09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3927512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461DEE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D55AEE0" w14:textId="77777777">
        <w:tc>
          <w:tcPr>
            <w:tcW w:w="718" w:type="dxa"/>
            <w:vMerge w:val="restart"/>
            <w:vAlign w:val="center"/>
          </w:tcPr>
          <w:p w14:paraId="04E1B170" w14:textId="77777777" w:rsidR="002F27F7" w:rsidRDefault="00E3715C">
            <w:r>
              <w:t>6</w:t>
            </w:r>
          </w:p>
        </w:tc>
        <w:tc>
          <w:tcPr>
            <w:tcW w:w="848" w:type="dxa"/>
            <w:vAlign w:val="center"/>
          </w:tcPr>
          <w:p w14:paraId="6160BDEC" w14:textId="77777777" w:rsidR="002F27F7" w:rsidRDefault="00E3715C">
            <w:r>
              <w:t>6061</w:t>
            </w:r>
          </w:p>
        </w:tc>
        <w:tc>
          <w:tcPr>
            <w:tcW w:w="735" w:type="dxa"/>
            <w:gridSpan w:val="2"/>
            <w:vAlign w:val="center"/>
          </w:tcPr>
          <w:p w14:paraId="5762F554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0A6A7541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3120FB02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594A3EA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051D4E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E62362E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8C5516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4D0122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CB3B904" w14:textId="77777777">
        <w:tc>
          <w:tcPr>
            <w:tcW w:w="718" w:type="dxa"/>
            <w:vMerge/>
            <w:vAlign w:val="center"/>
          </w:tcPr>
          <w:p w14:paraId="2B228425" w14:textId="77777777" w:rsidR="002F27F7" w:rsidRDefault="002F27F7"/>
        </w:tc>
        <w:tc>
          <w:tcPr>
            <w:tcW w:w="848" w:type="dxa"/>
            <w:vAlign w:val="center"/>
          </w:tcPr>
          <w:p w14:paraId="66343ED4" w14:textId="77777777" w:rsidR="002F27F7" w:rsidRDefault="00E3715C">
            <w:r>
              <w:t>6063</w:t>
            </w:r>
          </w:p>
        </w:tc>
        <w:tc>
          <w:tcPr>
            <w:tcW w:w="735" w:type="dxa"/>
            <w:gridSpan w:val="2"/>
            <w:vAlign w:val="center"/>
          </w:tcPr>
          <w:p w14:paraId="7D5B3E7A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3078CB01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510A26F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0A34313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F513AB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A4549C1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F2B467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A3ACC1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8A2282C" w14:textId="77777777">
        <w:tc>
          <w:tcPr>
            <w:tcW w:w="718" w:type="dxa"/>
            <w:vMerge/>
            <w:vAlign w:val="center"/>
          </w:tcPr>
          <w:p w14:paraId="65CD8633" w14:textId="77777777" w:rsidR="002F27F7" w:rsidRDefault="002F27F7"/>
        </w:tc>
        <w:tc>
          <w:tcPr>
            <w:tcW w:w="848" w:type="dxa"/>
            <w:vAlign w:val="center"/>
          </w:tcPr>
          <w:p w14:paraId="18A231C4" w14:textId="77777777" w:rsidR="002F27F7" w:rsidRDefault="00E3715C">
            <w:r>
              <w:t>6066</w:t>
            </w:r>
          </w:p>
        </w:tc>
        <w:tc>
          <w:tcPr>
            <w:tcW w:w="735" w:type="dxa"/>
            <w:gridSpan w:val="2"/>
            <w:vAlign w:val="center"/>
          </w:tcPr>
          <w:p w14:paraId="215BDA83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5BDA90CE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6AF21808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6490EC01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6BAE15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6A64A86A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29DDF7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D92ED2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CE9C41E" w14:textId="77777777">
        <w:tc>
          <w:tcPr>
            <w:tcW w:w="718" w:type="dxa"/>
            <w:vMerge/>
            <w:vAlign w:val="center"/>
          </w:tcPr>
          <w:p w14:paraId="3FEC02D1" w14:textId="77777777" w:rsidR="002F27F7" w:rsidRDefault="002F27F7"/>
        </w:tc>
        <w:tc>
          <w:tcPr>
            <w:tcW w:w="848" w:type="dxa"/>
            <w:vAlign w:val="center"/>
          </w:tcPr>
          <w:p w14:paraId="5C34D5CE" w14:textId="77777777" w:rsidR="002F27F7" w:rsidRDefault="00E3715C">
            <w:r>
              <w:t>6067</w:t>
            </w:r>
          </w:p>
        </w:tc>
        <w:tc>
          <w:tcPr>
            <w:tcW w:w="735" w:type="dxa"/>
            <w:gridSpan w:val="2"/>
            <w:vAlign w:val="center"/>
          </w:tcPr>
          <w:p w14:paraId="71FB1D6B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49A48D0E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48C41D3D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26A28E1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532F06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4E3CD77C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0F23A1D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50571C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D08C7CC" w14:textId="77777777">
        <w:tc>
          <w:tcPr>
            <w:tcW w:w="718" w:type="dxa"/>
            <w:vMerge/>
            <w:vAlign w:val="center"/>
          </w:tcPr>
          <w:p w14:paraId="4F1585EB" w14:textId="77777777" w:rsidR="002F27F7" w:rsidRDefault="002F27F7"/>
        </w:tc>
        <w:tc>
          <w:tcPr>
            <w:tcW w:w="848" w:type="dxa"/>
            <w:vAlign w:val="center"/>
          </w:tcPr>
          <w:p w14:paraId="07BF6C1B" w14:textId="77777777" w:rsidR="002F27F7" w:rsidRDefault="00E3715C">
            <w:r>
              <w:t>6068</w:t>
            </w:r>
          </w:p>
        </w:tc>
        <w:tc>
          <w:tcPr>
            <w:tcW w:w="735" w:type="dxa"/>
            <w:gridSpan w:val="2"/>
            <w:vAlign w:val="center"/>
          </w:tcPr>
          <w:p w14:paraId="55A2F238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673320D6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2F7FB16C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50C6437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11808A5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21093E8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01070FB0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6F195B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F9F7C80" w14:textId="77777777">
        <w:tc>
          <w:tcPr>
            <w:tcW w:w="718" w:type="dxa"/>
            <w:vMerge/>
            <w:vAlign w:val="center"/>
          </w:tcPr>
          <w:p w14:paraId="54E5C54C" w14:textId="77777777" w:rsidR="002F27F7" w:rsidRDefault="002F27F7"/>
        </w:tc>
        <w:tc>
          <w:tcPr>
            <w:tcW w:w="848" w:type="dxa"/>
            <w:vAlign w:val="center"/>
          </w:tcPr>
          <w:p w14:paraId="0DCED14D" w14:textId="77777777" w:rsidR="002F27F7" w:rsidRDefault="00E3715C">
            <w:r>
              <w:t>6069</w:t>
            </w:r>
          </w:p>
        </w:tc>
        <w:tc>
          <w:tcPr>
            <w:tcW w:w="735" w:type="dxa"/>
            <w:gridSpan w:val="2"/>
            <w:vAlign w:val="center"/>
          </w:tcPr>
          <w:p w14:paraId="52401E89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00E04404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369E038D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66FB179B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9C5836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94DF38F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E858E2F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4ACAE1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F528082" w14:textId="77777777">
        <w:tc>
          <w:tcPr>
            <w:tcW w:w="718" w:type="dxa"/>
            <w:vMerge/>
            <w:vAlign w:val="center"/>
          </w:tcPr>
          <w:p w14:paraId="347813AA" w14:textId="77777777" w:rsidR="002F27F7" w:rsidRDefault="002F27F7"/>
        </w:tc>
        <w:tc>
          <w:tcPr>
            <w:tcW w:w="848" w:type="dxa"/>
            <w:vAlign w:val="center"/>
          </w:tcPr>
          <w:p w14:paraId="7D974070" w14:textId="77777777" w:rsidR="002F27F7" w:rsidRDefault="00E3715C">
            <w:r>
              <w:t>6070</w:t>
            </w:r>
          </w:p>
        </w:tc>
        <w:tc>
          <w:tcPr>
            <w:tcW w:w="735" w:type="dxa"/>
            <w:gridSpan w:val="2"/>
            <w:vAlign w:val="center"/>
          </w:tcPr>
          <w:p w14:paraId="2E90072B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666FC779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9445867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E00536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D8BF359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D039D3C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EB3E308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6199AB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DC736E9" w14:textId="77777777">
        <w:tc>
          <w:tcPr>
            <w:tcW w:w="718" w:type="dxa"/>
            <w:vMerge/>
            <w:vAlign w:val="center"/>
          </w:tcPr>
          <w:p w14:paraId="0B18BD04" w14:textId="77777777" w:rsidR="002F27F7" w:rsidRDefault="002F27F7"/>
        </w:tc>
        <w:tc>
          <w:tcPr>
            <w:tcW w:w="848" w:type="dxa"/>
            <w:vAlign w:val="center"/>
          </w:tcPr>
          <w:p w14:paraId="4F18085C" w14:textId="77777777" w:rsidR="002F27F7" w:rsidRDefault="00E3715C">
            <w:r>
              <w:t>6071</w:t>
            </w:r>
          </w:p>
        </w:tc>
        <w:tc>
          <w:tcPr>
            <w:tcW w:w="735" w:type="dxa"/>
            <w:gridSpan w:val="2"/>
            <w:vAlign w:val="center"/>
          </w:tcPr>
          <w:p w14:paraId="68059D51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3A711BD8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20460B22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A25CCC7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72DB55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F92127D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1DBF703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1EA0115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BF962B0" w14:textId="77777777">
        <w:tc>
          <w:tcPr>
            <w:tcW w:w="718" w:type="dxa"/>
            <w:vMerge/>
            <w:vAlign w:val="center"/>
          </w:tcPr>
          <w:p w14:paraId="5E927AD5" w14:textId="77777777" w:rsidR="002F27F7" w:rsidRDefault="002F27F7"/>
        </w:tc>
        <w:tc>
          <w:tcPr>
            <w:tcW w:w="848" w:type="dxa"/>
            <w:vAlign w:val="center"/>
          </w:tcPr>
          <w:p w14:paraId="347F36B0" w14:textId="77777777" w:rsidR="002F27F7" w:rsidRDefault="00E3715C">
            <w:r>
              <w:t>6072</w:t>
            </w:r>
          </w:p>
        </w:tc>
        <w:tc>
          <w:tcPr>
            <w:tcW w:w="735" w:type="dxa"/>
            <w:gridSpan w:val="2"/>
            <w:vAlign w:val="center"/>
          </w:tcPr>
          <w:p w14:paraId="0F61DAB4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380FD9EC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32804DB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414F2265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3E7588E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D3D0D96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A3F10B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070A1B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15D0B18" w14:textId="77777777">
        <w:tc>
          <w:tcPr>
            <w:tcW w:w="718" w:type="dxa"/>
            <w:vMerge/>
            <w:vAlign w:val="center"/>
          </w:tcPr>
          <w:p w14:paraId="294BFF63" w14:textId="77777777" w:rsidR="002F27F7" w:rsidRDefault="002F27F7"/>
        </w:tc>
        <w:tc>
          <w:tcPr>
            <w:tcW w:w="848" w:type="dxa"/>
            <w:vAlign w:val="center"/>
          </w:tcPr>
          <w:p w14:paraId="63914B4F" w14:textId="77777777" w:rsidR="002F27F7" w:rsidRDefault="00E3715C">
            <w:r>
              <w:t>6073</w:t>
            </w:r>
          </w:p>
        </w:tc>
        <w:tc>
          <w:tcPr>
            <w:tcW w:w="735" w:type="dxa"/>
            <w:gridSpan w:val="2"/>
            <w:vAlign w:val="center"/>
          </w:tcPr>
          <w:p w14:paraId="58030770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0741498E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6EAF7558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5C35A9F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1C6C32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1394ECA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5E9067E2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4EE346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AC8947D" w14:textId="77777777">
        <w:tc>
          <w:tcPr>
            <w:tcW w:w="718" w:type="dxa"/>
            <w:vMerge/>
            <w:vAlign w:val="center"/>
          </w:tcPr>
          <w:p w14:paraId="097F49A0" w14:textId="77777777" w:rsidR="002F27F7" w:rsidRDefault="002F27F7"/>
        </w:tc>
        <w:tc>
          <w:tcPr>
            <w:tcW w:w="848" w:type="dxa"/>
            <w:vAlign w:val="center"/>
          </w:tcPr>
          <w:p w14:paraId="7338318D" w14:textId="77777777" w:rsidR="002F27F7" w:rsidRDefault="00E3715C">
            <w:r>
              <w:t>6074</w:t>
            </w:r>
          </w:p>
        </w:tc>
        <w:tc>
          <w:tcPr>
            <w:tcW w:w="735" w:type="dxa"/>
            <w:gridSpan w:val="2"/>
            <w:vAlign w:val="center"/>
          </w:tcPr>
          <w:p w14:paraId="4DD1D16D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055C2F53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3C9025C5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105CD4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6A03CE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5C4C971F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014E709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941C252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45D6FDA" w14:textId="77777777">
        <w:tc>
          <w:tcPr>
            <w:tcW w:w="718" w:type="dxa"/>
            <w:vMerge/>
            <w:vAlign w:val="center"/>
          </w:tcPr>
          <w:p w14:paraId="6BF55666" w14:textId="77777777" w:rsidR="002F27F7" w:rsidRDefault="002F27F7"/>
        </w:tc>
        <w:tc>
          <w:tcPr>
            <w:tcW w:w="848" w:type="dxa"/>
            <w:vAlign w:val="center"/>
          </w:tcPr>
          <w:p w14:paraId="3E0082D6" w14:textId="77777777" w:rsidR="002F27F7" w:rsidRDefault="00E3715C">
            <w:r>
              <w:t>6075</w:t>
            </w:r>
          </w:p>
        </w:tc>
        <w:tc>
          <w:tcPr>
            <w:tcW w:w="735" w:type="dxa"/>
            <w:gridSpan w:val="2"/>
            <w:vAlign w:val="center"/>
          </w:tcPr>
          <w:p w14:paraId="34A82848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321E1225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6AAF3ED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75CA6D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287839A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7479494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001BC95C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5088EDC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14B2EF0" w14:textId="77777777">
        <w:tc>
          <w:tcPr>
            <w:tcW w:w="718" w:type="dxa"/>
            <w:vMerge/>
            <w:vAlign w:val="center"/>
          </w:tcPr>
          <w:p w14:paraId="3F98F5EE" w14:textId="77777777" w:rsidR="002F27F7" w:rsidRDefault="002F27F7"/>
        </w:tc>
        <w:tc>
          <w:tcPr>
            <w:tcW w:w="848" w:type="dxa"/>
            <w:vAlign w:val="center"/>
          </w:tcPr>
          <w:p w14:paraId="6A1F8F7D" w14:textId="77777777" w:rsidR="002F27F7" w:rsidRDefault="00E3715C">
            <w:r>
              <w:t>6076</w:t>
            </w:r>
          </w:p>
        </w:tc>
        <w:tc>
          <w:tcPr>
            <w:tcW w:w="735" w:type="dxa"/>
            <w:gridSpan w:val="2"/>
            <w:vAlign w:val="center"/>
          </w:tcPr>
          <w:p w14:paraId="57D09B0E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78D95075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3F099AE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04487C0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6018749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53CB1C6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247CCBA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629D8D86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1FE6542" w14:textId="77777777">
        <w:tc>
          <w:tcPr>
            <w:tcW w:w="718" w:type="dxa"/>
            <w:vMerge/>
            <w:vAlign w:val="center"/>
          </w:tcPr>
          <w:p w14:paraId="4C547E2F" w14:textId="77777777" w:rsidR="002F27F7" w:rsidRDefault="002F27F7"/>
        </w:tc>
        <w:tc>
          <w:tcPr>
            <w:tcW w:w="848" w:type="dxa"/>
            <w:vAlign w:val="center"/>
          </w:tcPr>
          <w:p w14:paraId="6079B879" w14:textId="77777777" w:rsidR="002F27F7" w:rsidRDefault="00E3715C">
            <w:r>
              <w:t>6077</w:t>
            </w:r>
          </w:p>
        </w:tc>
        <w:tc>
          <w:tcPr>
            <w:tcW w:w="735" w:type="dxa"/>
            <w:gridSpan w:val="2"/>
            <w:vAlign w:val="center"/>
          </w:tcPr>
          <w:p w14:paraId="38A6ED46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76E95ECF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1E716DE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4965439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CDF35A6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A19FED1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425165C7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7BA529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4A071EFC" w14:textId="77777777">
        <w:tc>
          <w:tcPr>
            <w:tcW w:w="718" w:type="dxa"/>
            <w:vMerge w:val="restart"/>
            <w:vAlign w:val="center"/>
          </w:tcPr>
          <w:p w14:paraId="277F73FD" w14:textId="77777777" w:rsidR="002F27F7" w:rsidRDefault="00E3715C">
            <w:r>
              <w:t>7</w:t>
            </w:r>
          </w:p>
        </w:tc>
        <w:tc>
          <w:tcPr>
            <w:tcW w:w="848" w:type="dxa"/>
            <w:vAlign w:val="center"/>
          </w:tcPr>
          <w:p w14:paraId="5F9170AC" w14:textId="77777777" w:rsidR="002F27F7" w:rsidRDefault="00E3715C">
            <w:r>
              <w:t>7044</w:t>
            </w:r>
          </w:p>
        </w:tc>
        <w:tc>
          <w:tcPr>
            <w:tcW w:w="735" w:type="dxa"/>
            <w:gridSpan w:val="2"/>
            <w:vAlign w:val="center"/>
          </w:tcPr>
          <w:p w14:paraId="699C666D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30124BAD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48EDEACA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6A55110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C7B755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7505F40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3162BDE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41CA58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7522940" w14:textId="77777777">
        <w:tc>
          <w:tcPr>
            <w:tcW w:w="718" w:type="dxa"/>
            <w:vMerge/>
            <w:vAlign w:val="center"/>
          </w:tcPr>
          <w:p w14:paraId="0E3C7574" w14:textId="77777777" w:rsidR="002F27F7" w:rsidRDefault="002F27F7"/>
        </w:tc>
        <w:tc>
          <w:tcPr>
            <w:tcW w:w="848" w:type="dxa"/>
            <w:vAlign w:val="center"/>
          </w:tcPr>
          <w:p w14:paraId="407296B1" w14:textId="77777777" w:rsidR="002F27F7" w:rsidRDefault="00E3715C">
            <w:r>
              <w:t>7046</w:t>
            </w:r>
          </w:p>
        </w:tc>
        <w:tc>
          <w:tcPr>
            <w:tcW w:w="735" w:type="dxa"/>
            <w:gridSpan w:val="2"/>
            <w:vAlign w:val="center"/>
          </w:tcPr>
          <w:p w14:paraId="070BDCF2" w14:textId="77777777" w:rsidR="002F27F7" w:rsidRDefault="00E3715C">
            <w:r>
              <w:t>4.25</w:t>
            </w:r>
          </w:p>
        </w:tc>
        <w:tc>
          <w:tcPr>
            <w:tcW w:w="962" w:type="dxa"/>
            <w:vAlign w:val="center"/>
          </w:tcPr>
          <w:p w14:paraId="6D27DED1" w14:textId="77777777" w:rsidR="002F27F7" w:rsidRDefault="00E3715C">
            <w:r>
              <w:t>C-0909</w:t>
            </w:r>
          </w:p>
        </w:tc>
        <w:tc>
          <w:tcPr>
            <w:tcW w:w="735" w:type="dxa"/>
            <w:vAlign w:val="center"/>
          </w:tcPr>
          <w:p w14:paraId="2D9BECE4" w14:textId="77777777" w:rsidR="002F27F7" w:rsidRDefault="00E3715C">
            <w:r>
              <w:t>0.81</w:t>
            </w:r>
          </w:p>
        </w:tc>
        <w:tc>
          <w:tcPr>
            <w:tcW w:w="679" w:type="dxa"/>
            <w:vAlign w:val="center"/>
          </w:tcPr>
          <w:p w14:paraId="51DBAF22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73DA900D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2D547B9" w14:textId="77777777" w:rsidR="002F27F7" w:rsidRDefault="00E3715C">
            <w:r>
              <w:t>0.06</w:t>
            </w:r>
          </w:p>
        </w:tc>
        <w:tc>
          <w:tcPr>
            <w:tcW w:w="1358" w:type="dxa"/>
            <w:vAlign w:val="center"/>
          </w:tcPr>
          <w:p w14:paraId="6B2D4791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31F6AD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FF1B789" w14:textId="77777777">
        <w:tc>
          <w:tcPr>
            <w:tcW w:w="718" w:type="dxa"/>
            <w:vMerge w:val="restart"/>
            <w:vAlign w:val="center"/>
          </w:tcPr>
          <w:p w14:paraId="160534C0" w14:textId="77777777" w:rsidR="002F27F7" w:rsidRDefault="00E3715C">
            <w:r>
              <w:t>8</w:t>
            </w:r>
          </w:p>
        </w:tc>
        <w:tc>
          <w:tcPr>
            <w:tcW w:w="848" w:type="dxa"/>
            <w:vAlign w:val="center"/>
          </w:tcPr>
          <w:p w14:paraId="60C55B93" w14:textId="77777777" w:rsidR="002F27F7" w:rsidRDefault="00E3715C">
            <w:r>
              <w:t>8071</w:t>
            </w:r>
          </w:p>
        </w:tc>
        <w:tc>
          <w:tcPr>
            <w:tcW w:w="735" w:type="dxa"/>
            <w:gridSpan w:val="2"/>
            <w:vAlign w:val="center"/>
          </w:tcPr>
          <w:p w14:paraId="0E570E97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3CD777D2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311C7946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C653EEF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32C1BC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E31BF84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258CDCD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801965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D3E5851" w14:textId="77777777">
        <w:tc>
          <w:tcPr>
            <w:tcW w:w="718" w:type="dxa"/>
            <w:vMerge/>
            <w:vAlign w:val="center"/>
          </w:tcPr>
          <w:p w14:paraId="571AEF7D" w14:textId="77777777" w:rsidR="002F27F7" w:rsidRDefault="002F27F7"/>
        </w:tc>
        <w:tc>
          <w:tcPr>
            <w:tcW w:w="848" w:type="dxa"/>
            <w:vAlign w:val="center"/>
          </w:tcPr>
          <w:p w14:paraId="3F627DC1" w14:textId="77777777" w:rsidR="002F27F7" w:rsidRDefault="00E3715C">
            <w:r>
              <w:t>8072</w:t>
            </w:r>
          </w:p>
        </w:tc>
        <w:tc>
          <w:tcPr>
            <w:tcW w:w="735" w:type="dxa"/>
            <w:gridSpan w:val="2"/>
            <w:vAlign w:val="center"/>
          </w:tcPr>
          <w:p w14:paraId="407F2BCE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69C05DBE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13D92F0C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DEE9DD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162A7A68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76A6A2D2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1C1579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149F4B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B1463D8" w14:textId="77777777">
        <w:tc>
          <w:tcPr>
            <w:tcW w:w="718" w:type="dxa"/>
            <w:vMerge/>
            <w:vAlign w:val="center"/>
          </w:tcPr>
          <w:p w14:paraId="4BCEDF9C" w14:textId="77777777" w:rsidR="002F27F7" w:rsidRDefault="002F27F7"/>
        </w:tc>
        <w:tc>
          <w:tcPr>
            <w:tcW w:w="848" w:type="dxa"/>
            <w:vAlign w:val="center"/>
          </w:tcPr>
          <w:p w14:paraId="5A6548C0" w14:textId="77777777" w:rsidR="002F27F7" w:rsidRDefault="00E3715C">
            <w:r>
              <w:t>8073</w:t>
            </w:r>
          </w:p>
        </w:tc>
        <w:tc>
          <w:tcPr>
            <w:tcW w:w="735" w:type="dxa"/>
            <w:gridSpan w:val="2"/>
            <w:vAlign w:val="center"/>
          </w:tcPr>
          <w:p w14:paraId="7AA4C8DC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1EBA9B55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7E5C5A5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44DC4CD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27DB94A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3C3A2127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1D16A3C5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089584CD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F506813" w14:textId="77777777">
        <w:tc>
          <w:tcPr>
            <w:tcW w:w="718" w:type="dxa"/>
            <w:vMerge/>
            <w:vAlign w:val="center"/>
          </w:tcPr>
          <w:p w14:paraId="0847383A" w14:textId="77777777" w:rsidR="002F27F7" w:rsidRDefault="002F27F7"/>
        </w:tc>
        <w:tc>
          <w:tcPr>
            <w:tcW w:w="848" w:type="dxa"/>
            <w:vAlign w:val="center"/>
          </w:tcPr>
          <w:p w14:paraId="2F44CC22" w14:textId="77777777" w:rsidR="002F27F7" w:rsidRDefault="00E3715C">
            <w:r>
              <w:t>8074</w:t>
            </w:r>
          </w:p>
        </w:tc>
        <w:tc>
          <w:tcPr>
            <w:tcW w:w="735" w:type="dxa"/>
            <w:gridSpan w:val="2"/>
            <w:vAlign w:val="center"/>
          </w:tcPr>
          <w:p w14:paraId="7D57FDA1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33A9FC0E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1B377496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9806D9E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EFA190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B9FA240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26203044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BE8715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4B59510" w14:textId="77777777">
        <w:tc>
          <w:tcPr>
            <w:tcW w:w="718" w:type="dxa"/>
            <w:vMerge/>
            <w:vAlign w:val="center"/>
          </w:tcPr>
          <w:p w14:paraId="2AB58276" w14:textId="77777777" w:rsidR="002F27F7" w:rsidRDefault="002F27F7"/>
        </w:tc>
        <w:tc>
          <w:tcPr>
            <w:tcW w:w="848" w:type="dxa"/>
            <w:vAlign w:val="center"/>
          </w:tcPr>
          <w:p w14:paraId="105AAF61" w14:textId="77777777" w:rsidR="002F27F7" w:rsidRDefault="00E3715C">
            <w:r>
              <w:t>8075</w:t>
            </w:r>
          </w:p>
        </w:tc>
        <w:tc>
          <w:tcPr>
            <w:tcW w:w="735" w:type="dxa"/>
            <w:gridSpan w:val="2"/>
            <w:vAlign w:val="center"/>
          </w:tcPr>
          <w:p w14:paraId="0206CCCC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59EB5632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34569CD3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79CB2144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0C82D03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A737095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59B2C936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ADE141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3D158C7" w14:textId="77777777">
        <w:tc>
          <w:tcPr>
            <w:tcW w:w="718" w:type="dxa"/>
            <w:vMerge/>
            <w:vAlign w:val="center"/>
          </w:tcPr>
          <w:p w14:paraId="7524776D" w14:textId="77777777" w:rsidR="002F27F7" w:rsidRDefault="002F27F7"/>
        </w:tc>
        <w:tc>
          <w:tcPr>
            <w:tcW w:w="848" w:type="dxa"/>
            <w:vAlign w:val="center"/>
          </w:tcPr>
          <w:p w14:paraId="1306911A" w14:textId="77777777" w:rsidR="002F27F7" w:rsidRDefault="00E3715C">
            <w:r>
              <w:t>8076</w:t>
            </w:r>
          </w:p>
        </w:tc>
        <w:tc>
          <w:tcPr>
            <w:tcW w:w="735" w:type="dxa"/>
            <w:gridSpan w:val="2"/>
            <w:vAlign w:val="center"/>
          </w:tcPr>
          <w:p w14:paraId="7DF959B3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61F31E43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6DCE275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2E86E7C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9E34591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2EF0A032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603E73C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56ED9747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D45053F" w14:textId="77777777">
        <w:tc>
          <w:tcPr>
            <w:tcW w:w="718" w:type="dxa"/>
            <w:vMerge/>
            <w:vAlign w:val="center"/>
          </w:tcPr>
          <w:p w14:paraId="4147D044" w14:textId="77777777" w:rsidR="002F27F7" w:rsidRDefault="002F27F7"/>
        </w:tc>
        <w:tc>
          <w:tcPr>
            <w:tcW w:w="848" w:type="dxa"/>
            <w:vAlign w:val="center"/>
          </w:tcPr>
          <w:p w14:paraId="7B0D91D9" w14:textId="77777777" w:rsidR="002F27F7" w:rsidRDefault="00E3715C">
            <w:r>
              <w:t>8077</w:t>
            </w:r>
          </w:p>
        </w:tc>
        <w:tc>
          <w:tcPr>
            <w:tcW w:w="735" w:type="dxa"/>
            <w:gridSpan w:val="2"/>
            <w:vAlign w:val="center"/>
          </w:tcPr>
          <w:p w14:paraId="52A1272B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0B6887D9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4304089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0A28A429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542E6AF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3C9ACA5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3AF0EA8B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7629D9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553314A2" w14:textId="77777777">
        <w:tc>
          <w:tcPr>
            <w:tcW w:w="718" w:type="dxa"/>
            <w:vMerge/>
            <w:vAlign w:val="center"/>
          </w:tcPr>
          <w:p w14:paraId="4BE715BB" w14:textId="77777777" w:rsidR="002F27F7" w:rsidRDefault="002F27F7"/>
        </w:tc>
        <w:tc>
          <w:tcPr>
            <w:tcW w:w="848" w:type="dxa"/>
            <w:vAlign w:val="center"/>
          </w:tcPr>
          <w:p w14:paraId="7B398A96" w14:textId="77777777" w:rsidR="002F27F7" w:rsidRDefault="00E3715C">
            <w:r>
              <w:t>8078</w:t>
            </w:r>
          </w:p>
        </w:tc>
        <w:tc>
          <w:tcPr>
            <w:tcW w:w="735" w:type="dxa"/>
            <w:gridSpan w:val="2"/>
            <w:vAlign w:val="center"/>
          </w:tcPr>
          <w:p w14:paraId="69868CA8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69CF0616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462959E6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3B6AB993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85E2142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E2EA730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ED0977A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2350289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C265F88" w14:textId="77777777">
        <w:tc>
          <w:tcPr>
            <w:tcW w:w="718" w:type="dxa"/>
            <w:vMerge/>
            <w:vAlign w:val="center"/>
          </w:tcPr>
          <w:p w14:paraId="23AB5F86" w14:textId="77777777" w:rsidR="002F27F7" w:rsidRDefault="002F27F7"/>
        </w:tc>
        <w:tc>
          <w:tcPr>
            <w:tcW w:w="848" w:type="dxa"/>
            <w:vAlign w:val="center"/>
          </w:tcPr>
          <w:p w14:paraId="007C54E6" w14:textId="77777777" w:rsidR="002F27F7" w:rsidRDefault="00E3715C">
            <w:r>
              <w:t>8079</w:t>
            </w:r>
          </w:p>
        </w:tc>
        <w:tc>
          <w:tcPr>
            <w:tcW w:w="735" w:type="dxa"/>
            <w:gridSpan w:val="2"/>
            <w:vAlign w:val="center"/>
          </w:tcPr>
          <w:p w14:paraId="3CD1BE64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5581DD11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720AB934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06FEC8A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00D22C4C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19FA2200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2BF70AEE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3F6B22E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289636CB" w14:textId="77777777">
        <w:tc>
          <w:tcPr>
            <w:tcW w:w="718" w:type="dxa"/>
            <w:vMerge/>
            <w:vAlign w:val="center"/>
          </w:tcPr>
          <w:p w14:paraId="372BA658" w14:textId="77777777" w:rsidR="002F27F7" w:rsidRDefault="002F27F7"/>
        </w:tc>
        <w:tc>
          <w:tcPr>
            <w:tcW w:w="848" w:type="dxa"/>
            <w:vAlign w:val="center"/>
          </w:tcPr>
          <w:p w14:paraId="209951D1" w14:textId="77777777" w:rsidR="002F27F7" w:rsidRDefault="00E3715C">
            <w:r>
              <w:t>8080</w:t>
            </w:r>
          </w:p>
        </w:tc>
        <w:tc>
          <w:tcPr>
            <w:tcW w:w="735" w:type="dxa"/>
            <w:gridSpan w:val="2"/>
            <w:vAlign w:val="center"/>
          </w:tcPr>
          <w:p w14:paraId="34E47C38" w14:textId="77777777" w:rsidR="002F27F7" w:rsidRDefault="00E3715C">
            <w:r>
              <w:t>3.37</w:t>
            </w:r>
          </w:p>
        </w:tc>
        <w:tc>
          <w:tcPr>
            <w:tcW w:w="962" w:type="dxa"/>
            <w:vAlign w:val="center"/>
          </w:tcPr>
          <w:p w14:paraId="3C7E3A26" w14:textId="77777777" w:rsidR="002F27F7" w:rsidRDefault="00E3715C">
            <w:r>
              <w:t>C-0615</w:t>
            </w:r>
          </w:p>
        </w:tc>
        <w:tc>
          <w:tcPr>
            <w:tcW w:w="735" w:type="dxa"/>
            <w:vAlign w:val="center"/>
          </w:tcPr>
          <w:p w14:paraId="51899A6C" w14:textId="77777777" w:rsidR="002F27F7" w:rsidRDefault="00E3715C">
            <w:r>
              <w:t>0.90</w:t>
            </w:r>
          </w:p>
        </w:tc>
        <w:tc>
          <w:tcPr>
            <w:tcW w:w="679" w:type="dxa"/>
            <w:vAlign w:val="center"/>
          </w:tcPr>
          <w:p w14:paraId="26F5FA2D" w14:textId="77777777" w:rsidR="002F27F7" w:rsidRDefault="00E3715C">
            <w:r>
              <w:t>0.30</w:t>
            </w:r>
          </w:p>
        </w:tc>
        <w:tc>
          <w:tcPr>
            <w:tcW w:w="679" w:type="dxa"/>
            <w:vAlign w:val="center"/>
          </w:tcPr>
          <w:p w14:paraId="458B5B20" w14:textId="77777777" w:rsidR="002F27F7" w:rsidRDefault="00E3715C">
            <w:r>
              <w:t>外窗</w:t>
            </w:r>
          </w:p>
        </w:tc>
        <w:tc>
          <w:tcPr>
            <w:tcW w:w="1528" w:type="dxa"/>
            <w:vAlign w:val="center"/>
          </w:tcPr>
          <w:p w14:paraId="0E33BF1B" w14:textId="77777777" w:rsidR="002F27F7" w:rsidRDefault="00E3715C">
            <w:r>
              <w:t>0.08</w:t>
            </w:r>
          </w:p>
        </w:tc>
        <w:tc>
          <w:tcPr>
            <w:tcW w:w="1358" w:type="dxa"/>
            <w:vAlign w:val="center"/>
          </w:tcPr>
          <w:p w14:paraId="72373889" w14:textId="77777777" w:rsidR="002F27F7" w:rsidRDefault="00E3715C">
            <w:r>
              <w:t>0.30</w:t>
            </w:r>
          </w:p>
        </w:tc>
        <w:tc>
          <w:tcPr>
            <w:tcW w:w="1086" w:type="dxa"/>
            <w:vAlign w:val="center"/>
          </w:tcPr>
          <w:p w14:paraId="4B80D5C8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0223E00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5C0DB1F" w14:textId="77777777" w:rsidR="002F27F7" w:rsidRDefault="00E3715C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72A2F1C6" w14:textId="77777777" w:rsidR="002F27F7" w:rsidRDefault="00E3715C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2F27F7" w14:paraId="48E42664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CB1769D" w14:textId="77777777" w:rsidR="002F27F7" w:rsidRDefault="00E3715C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6F206589" w14:textId="77777777" w:rsidR="002F27F7" w:rsidRDefault="00E3715C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2F27F7" w14:paraId="6CB89837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3A19A46" w14:textId="77777777" w:rsidR="002F27F7" w:rsidRDefault="00E3715C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19A8685E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</w:tbl>
    <w:p w14:paraId="00B46D6C" w14:textId="77777777" w:rsidR="002F27F7" w:rsidRDefault="00E3715C">
      <w:r>
        <w:t>注：达标时只列出一项，不达标时列出全部不达标项</w:t>
      </w:r>
    </w:p>
    <w:p w14:paraId="24D66A07" w14:textId="77777777" w:rsidR="002F27F7" w:rsidRDefault="002F27F7"/>
    <w:p w14:paraId="50AE654F" w14:textId="77777777" w:rsidR="002F27F7" w:rsidRDefault="00E3715C">
      <w:pPr>
        <w:pStyle w:val="1"/>
      </w:pPr>
      <w:bookmarkStart w:id="62" w:name="_Toc92098696"/>
      <w:r>
        <w:t>隔热检查</w:t>
      </w:r>
      <w:bookmarkEnd w:id="62"/>
    </w:p>
    <w:p w14:paraId="4D717A14" w14:textId="77777777" w:rsidR="002F27F7" w:rsidRDefault="002F27F7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2F27F7" w14:paraId="728AD6A7" w14:textId="77777777">
        <w:tc>
          <w:tcPr>
            <w:tcW w:w="1709" w:type="dxa"/>
            <w:shd w:val="clear" w:color="auto" w:fill="E6E6E6"/>
            <w:vAlign w:val="center"/>
          </w:tcPr>
          <w:p w14:paraId="1565227E" w14:textId="77777777" w:rsidR="002F27F7" w:rsidRDefault="00E3715C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63E8EB5A" w14:textId="77777777" w:rsidR="002F27F7" w:rsidRDefault="00E3715C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7999C2A5" w14:textId="77777777" w:rsidR="002F27F7" w:rsidRDefault="00E3715C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1ACD23D0" w14:textId="77777777" w:rsidR="002F27F7" w:rsidRDefault="00E3715C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4AE39D62" w14:textId="77777777" w:rsidR="002F27F7" w:rsidRDefault="00E3715C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191982A2" w14:textId="77777777" w:rsidR="002F27F7" w:rsidRDefault="00E3715C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02B54604" w14:textId="77777777" w:rsidR="002F27F7" w:rsidRDefault="00E3715C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F4BADAA" w14:textId="77777777" w:rsidR="002F27F7" w:rsidRDefault="00E3715C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15524507" w14:textId="77777777" w:rsidR="002F27F7" w:rsidRDefault="00E3715C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02EE81A" w14:textId="77777777" w:rsidR="002F27F7" w:rsidRDefault="00E3715C">
            <w:pPr>
              <w:jc w:val="center"/>
            </w:pPr>
            <w:r>
              <w:t>结论</w:t>
            </w:r>
          </w:p>
        </w:tc>
      </w:tr>
      <w:tr w:rsidR="002F27F7" w14:paraId="1231F8D8" w14:textId="77777777">
        <w:tc>
          <w:tcPr>
            <w:tcW w:w="1709" w:type="dxa"/>
            <w:vAlign w:val="center"/>
          </w:tcPr>
          <w:p w14:paraId="5359C11F" w14:textId="77777777" w:rsidR="002F27F7" w:rsidRDefault="00E3715C">
            <w:r>
              <w:t>外墙构造一</w:t>
            </w:r>
          </w:p>
        </w:tc>
        <w:tc>
          <w:tcPr>
            <w:tcW w:w="718" w:type="dxa"/>
            <w:vAlign w:val="center"/>
          </w:tcPr>
          <w:p w14:paraId="3552B73A" w14:textId="77777777" w:rsidR="002F27F7" w:rsidRDefault="00E3715C">
            <w:r>
              <w:t>外墙</w:t>
            </w:r>
          </w:p>
        </w:tc>
        <w:tc>
          <w:tcPr>
            <w:tcW w:w="565" w:type="dxa"/>
            <w:vAlign w:val="center"/>
          </w:tcPr>
          <w:p w14:paraId="414BF44D" w14:textId="77777777" w:rsidR="002F27F7" w:rsidRDefault="00E3715C">
            <w:r>
              <w:t>东</w:t>
            </w:r>
          </w:p>
        </w:tc>
        <w:tc>
          <w:tcPr>
            <w:tcW w:w="718" w:type="dxa"/>
            <w:vAlign w:val="center"/>
          </w:tcPr>
          <w:p w14:paraId="19E80BB6" w14:textId="77777777" w:rsidR="002F27F7" w:rsidRDefault="00E3715C">
            <w:r>
              <w:t>2.07</w:t>
            </w:r>
          </w:p>
        </w:tc>
        <w:tc>
          <w:tcPr>
            <w:tcW w:w="905" w:type="dxa"/>
            <w:vAlign w:val="center"/>
          </w:tcPr>
          <w:p w14:paraId="76160182" w14:textId="77777777" w:rsidR="002F27F7" w:rsidRDefault="00E3715C">
            <w:r>
              <w:t>2.86</w:t>
            </w:r>
          </w:p>
        </w:tc>
        <w:tc>
          <w:tcPr>
            <w:tcW w:w="718" w:type="dxa"/>
            <w:vAlign w:val="center"/>
          </w:tcPr>
          <w:p w14:paraId="4544C180" w14:textId="77777777" w:rsidR="002F27F7" w:rsidRDefault="00E3715C">
            <w:r>
              <w:t>302</w:t>
            </w:r>
          </w:p>
        </w:tc>
        <w:tc>
          <w:tcPr>
            <w:tcW w:w="899" w:type="dxa"/>
            <w:vAlign w:val="center"/>
          </w:tcPr>
          <w:p w14:paraId="79C02D47" w14:textId="77777777" w:rsidR="002F27F7" w:rsidRDefault="00E3715C">
            <w:r>
              <w:t>2249.04</w:t>
            </w:r>
          </w:p>
        </w:tc>
        <w:tc>
          <w:tcPr>
            <w:tcW w:w="1131" w:type="dxa"/>
            <w:vAlign w:val="center"/>
          </w:tcPr>
          <w:p w14:paraId="5C95FE91" w14:textId="77777777" w:rsidR="002F27F7" w:rsidRDefault="00E3715C">
            <w:r>
              <w:t>－</w:t>
            </w:r>
          </w:p>
        </w:tc>
        <w:tc>
          <w:tcPr>
            <w:tcW w:w="888" w:type="dxa"/>
            <w:vAlign w:val="center"/>
          </w:tcPr>
          <w:p w14:paraId="0153F199" w14:textId="77777777" w:rsidR="002F27F7" w:rsidRDefault="00E3715C">
            <w:r>
              <w:t>37.30</w:t>
            </w:r>
          </w:p>
        </w:tc>
        <w:tc>
          <w:tcPr>
            <w:tcW w:w="1075" w:type="dxa"/>
            <w:vAlign w:val="center"/>
          </w:tcPr>
          <w:p w14:paraId="0C6823CC" w14:textId="77777777" w:rsidR="002F27F7" w:rsidRDefault="00E3715C">
            <w:r>
              <w:t>无需验算</w:t>
            </w:r>
          </w:p>
        </w:tc>
      </w:tr>
      <w:tr w:rsidR="002F27F7" w14:paraId="50B9EA39" w14:textId="77777777">
        <w:tc>
          <w:tcPr>
            <w:tcW w:w="1709" w:type="dxa"/>
            <w:vAlign w:val="center"/>
          </w:tcPr>
          <w:p w14:paraId="22242A22" w14:textId="77777777" w:rsidR="002F27F7" w:rsidRDefault="00E3715C">
            <w:r>
              <w:t>外墙构造一</w:t>
            </w:r>
          </w:p>
        </w:tc>
        <w:tc>
          <w:tcPr>
            <w:tcW w:w="718" w:type="dxa"/>
            <w:vAlign w:val="center"/>
          </w:tcPr>
          <w:p w14:paraId="60712A43" w14:textId="77777777" w:rsidR="002F27F7" w:rsidRDefault="00E3715C">
            <w:r>
              <w:t>外墙</w:t>
            </w:r>
          </w:p>
        </w:tc>
        <w:tc>
          <w:tcPr>
            <w:tcW w:w="565" w:type="dxa"/>
            <w:vAlign w:val="center"/>
          </w:tcPr>
          <w:p w14:paraId="706F2E9B" w14:textId="77777777" w:rsidR="002F27F7" w:rsidRDefault="00E3715C">
            <w:r>
              <w:t>西</w:t>
            </w:r>
          </w:p>
        </w:tc>
        <w:tc>
          <w:tcPr>
            <w:tcW w:w="718" w:type="dxa"/>
            <w:vAlign w:val="center"/>
          </w:tcPr>
          <w:p w14:paraId="745BE5CB" w14:textId="77777777" w:rsidR="002F27F7" w:rsidRDefault="00E3715C">
            <w:r>
              <w:t>2.07</w:t>
            </w:r>
          </w:p>
        </w:tc>
        <w:tc>
          <w:tcPr>
            <w:tcW w:w="905" w:type="dxa"/>
            <w:vAlign w:val="center"/>
          </w:tcPr>
          <w:p w14:paraId="048B95C2" w14:textId="77777777" w:rsidR="002F27F7" w:rsidRDefault="00E3715C">
            <w:r>
              <w:t>2.86</w:t>
            </w:r>
          </w:p>
        </w:tc>
        <w:tc>
          <w:tcPr>
            <w:tcW w:w="718" w:type="dxa"/>
            <w:vAlign w:val="center"/>
          </w:tcPr>
          <w:p w14:paraId="79FCF470" w14:textId="77777777" w:rsidR="002F27F7" w:rsidRDefault="00E3715C">
            <w:r>
              <w:t>302</w:t>
            </w:r>
          </w:p>
        </w:tc>
        <w:tc>
          <w:tcPr>
            <w:tcW w:w="899" w:type="dxa"/>
            <w:vAlign w:val="center"/>
          </w:tcPr>
          <w:p w14:paraId="783A5908" w14:textId="77777777" w:rsidR="002F27F7" w:rsidRDefault="00E3715C">
            <w:r>
              <w:t>2215.79</w:t>
            </w:r>
          </w:p>
        </w:tc>
        <w:tc>
          <w:tcPr>
            <w:tcW w:w="1131" w:type="dxa"/>
            <w:vAlign w:val="center"/>
          </w:tcPr>
          <w:p w14:paraId="71767AEB" w14:textId="77777777" w:rsidR="002F27F7" w:rsidRDefault="00E3715C">
            <w:r>
              <w:t>－</w:t>
            </w:r>
          </w:p>
        </w:tc>
        <w:tc>
          <w:tcPr>
            <w:tcW w:w="888" w:type="dxa"/>
            <w:vAlign w:val="center"/>
          </w:tcPr>
          <w:p w14:paraId="695682AE" w14:textId="77777777" w:rsidR="002F27F7" w:rsidRDefault="00E3715C">
            <w:r>
              <w:t>37.30</w:t>
            </w:r>
          </w:p>
        </w:tc>
        <w:tc>
          <w:tcPr>
            <w:tcW w:w="1075" w:type="dxa"/>
            <w:vAlign w:val="center"/>
          </w:tcPr>
          <w:p w14:paraId="36E02A0C" w14:textId="77777777" w:rsidR="002F27F7" w:rsidRDefault="00E3715C">
            <w:r>
              <w:t>无需验算</w:t>
            </w:r>
          </w:p>
        </w:tc>
      </w:tr>
      <w:tr w:rsidR="002F27F7" w14:paraId="315251F0" w14:textId="77777777">
        <w:tc>
          <w:tcPr>
            <w:tcW w:w="1709" w:type="dxa"/>
            <w:vAlign w:val="center"/>
          </w:tcPr>
          <w:p w14:paraId="075B5AB6" w14:textId="77777777" w:rsidR="002F27F7" w:rsidRDefault="00E3715C">
            <w:r>
              <w:t>屋顶构造一</w:t>
            </w:r>
          </w:p>
        </w:tc>
        <w:tc>
          <w:tcPr>
            <w:tcW w:w="718" w:type="dxa"/>
            <w:vAlign w:val="center"/>
          </w:tcPr>
          <w:p w14:paraId="56B3AEF7" w14:textId="77777777" w:rsidR="002F27F7" w:rsidRDefault="00E3715C">
            <w:r>
              <w:t>屋顶</w:t>
            </w:r>
          </w:p>
        </w:tc>
        <w:tc>
          <w:tcPr>
            <w:tcW w:w="565" w:type="dxa"/>
            <w:vAlign w:val="center"/>
          </w:tcPr>
          <w:p w14:paraId="464C1212" w14:textId="77777777" w:rsidR="002F27F7" w:rsidRDefault="00E3715C">
            <w:r>
              <w:t>上</w:t>
            </w:r>
          </w:p>
        </w:tc>
        <w:tc>
          <w:tcPr>
            <w:tcW w:w="718" w:type="dxa"/>
            <w:vAlign w:val="center"/>
          </w:tcPr>
          <w:p w14:paraId="6F5E1C4B" w14:textId="77777777" w:rsidR="002F27F7" w:rsidRDefault="00E3715C">
            <w:r>
              <w:t>3.63</w:t>
            </w:r>
          </w:p>
        </w:tc>
        <w:tc>
          <w:tcPr>
            <w:tcW w:w="905" w:type="dxa"/>
            <w:vAlign w:val="center"/>
          </w:tcPr>
          <w:p w14:paraId="08706EB2" w14:textId="77777777" w:rsidR="002F27F7" w:rsidRDefault="00E3715C">
            <w:r>
              <w:t>1.68</w:t>
            </w:r>
          </w:p>
        </w:tc>
        <w:tc>
          <w:tcPr>
            <w:tcW w:w="718" w:type="dxa"/>
            <w:vAlign w:val="center"/>
          </w:tcPr>
          <w:p w14:paraId="5C536978" w14:textId="77777777" w:rsidR="002F27F7" w:rsidRDefault="00E3715C">
            <w:r>
              <w:t>368</w:t>
            </w:r>
          </w:p>
        </w:tc>
        <w:tc>
          <w:tcPr>
            <w:tcW w:w="899" w:type="dxa"/>
            <w:vAlign w:val="center"/>
          </w:tcPr>
          <w:p w14:paraId="07021363" w14:textId="77777777" w:rsidR="002F27F7" w:rsidRDefault="00E3715C">
            <w:r>
              <w:t>1438.65</w:t>
            </w:r>
          </w:p>
        </w:tc>
        <w:tc>
          <w:tcPr>
            <w:tcW w:w="1131" w:type="dxa"/>
            <w:vAlign w:val="center"/>
          </w:tcPr>
          <w:p w14:paraId="75AE7AED" w14:textId="77777777" w:rsidR="002F27F7" w:rsidRDefault="00E3715C">
            <w:r>
              <w:t>44.51</w:t>
            </w:r>
          </w:p>
        </w:tc>
        <w:tc>
          <w:tcPr>
            <w:tcW w:w="888" w:type="dxa"/>
            <w:vAlign w:val="center"/>
          </w:tcPr>
          <w:p w14:paraId="41AEDE9E" w14:textId="77777777" w:rsidR="002F27F7" w:rsidRDefault="00E3715C">
            <w:r>
              <w:t>37.30</w:t>
            </w:r>
          </w:p>
        </w:tc>
        <w:tc>
          <w:tcPr>
            <w:tcW w:w="1075" w:type="dxa"/>
            <w:vAlign w:val="center"/>
          </w:tcPr>
          <w:p w14:paraId="6C9F2B70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5146B6D" w14:textId="77777777">
        <w:tc>
          <w:tcPr>
            <w:tcW w:w="1709" w:type="dxa"/>
            <w:shd w:val="clear" w:color="auto" w:fill="E6E6E6"/>
            <w:vAlign w:val="center"/>
          </w:tcPr>
          <w:p w14:paraId="3E1E2D8B" w14:textId="77777777" w:rsidR="002F27F7" w:rsidRDefault="00E3715C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26C600AB" w14:textId="77777777" w:rsidR="002F27F7" w:rsidRDefault="00E3715C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2F27F7" w14:paraId="4CC90611" w14:textId="77777777">
        <w:tc>
          <w:tcPr>
            <w:tcW w:w="1709" w:type="dxa"/>
            <w:shd w:val="clear" w:color="auto" w:fill="E6E6E6"/>
            <w:vAlign w:val="center"/>
          </w:tcPr>
          <w:p w14:paraId="4B69FD21" w14:textId="77777777" w:rsidR="002F27F7" w:rsidRDefault="00E3715C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3C20AE3C" w14:textId="77777777" w:rsidR="002F27F7" w:rsidRDefault="00E3715C">
            <w:r>
              <w:t>内表面温度不超过限值</w:t>
            </w:r>
          </w:p>
        </w:tc>
      </w:tr>
      <w:tr w:rsidR="002F27F7" w14:paraId="7CFF334D" w14:textId="77777777">
        <w:tc>
          <w:tcPr>
            <w:tcW w:w="1709" w:type="dxa"/>
            <w:shd w:val="clear" w:color="auto" w:fill="E6E6E6"/>
            <w:vAlign w:val="center"/>
          </w:tcPr>
          <w:p w14:paraId="56FAA4F3" w14:textId="77777777" w:rsidR="002F27F7" w:rsidRDefault="00E3715C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6896D1E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</w:tbl>
    <w:p w14:paraId="65600D80" w14:textId="77777777" w:rsidR="002F27F7" w:rsidRDefault="00E3715C">
      <w:pPr>
        <w:pStyle w:val="1"/>
      </w:pPr>
      <w:bookmarkStart w:id="63" w:name="_Toc92098697"/>
      <w:r>
        <w:t>外窗气密性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2F27F7" w14:paraId="409AD6D6" w14:textId="77777777">
        <w:tc>
          <w:tcPr>
            <w:tcW w:w="2263" w:type="dxa"/>
            <w:shd w:val="clear" w:color="auto" w:fill="E6E6E6"/>
            <w:vAlign w:val="center"/>
          </w:tcPr>
          <w:p w14:paraId="30F2E382" w14:textId="77777777" w:rsidR="002F27F7" w:rsidRDefault="00E3715C">
            <w:r>
              <w:t>层数</w:t>
            </w:r>
          </w:p>
        </w:tc>
        <w:tc>
          <w:tcPr>
            <w:tcW w:w="3534" w:type="dxa"/>
            <w:vAlign w:val="center"/>
          </w:tcPr>
          <w:p w14:paraId="710EBD4D" w14:textId="77777777" w:rsidR="002F27F7" w:rsidRDefault="00E3715C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5D813353" w14:textId="77777777" w:rsidR="002F27F7" w:rsidRDefault="00E3715C">
            <w:r>
              <w:t>7</w:t>
            </w:r>
            <w:r>
              <w:t>层以上</w:t>
            </w:r>
          </w:p>
        </w:tc>
      </w:tr>
      <w:tr w:rsidR="002F27F7" w14:paraId="1C90BED9" w14:textId="77777777">
        <w:tc>
          <w:tcPr>
            <w:tcW w:w="2263" w:type="dxa"/>
            <w:shd w:val="clear" w:color="auto" w:fill="E6E6E6"/>
            <w:vAlign w:val="center"/>
          </w:tcPr>
          <w:p w14:paraId="0F30A7DC" w14:textId="77777777" w:rsidR="002F27F7" w:rsidRDefault="00E3715C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58A46DC6" w14:textId="77777777" w:rsidR="002F27F7" w:rsidRDefault="00E3715C">
            <w:r>
              <w:t>－</w:t>
            </w:r>
          </w:p>
        </w:tc>
        <w:tc>
          <w:tcPr>
            <w:tcW w:w="3534" w:type="dxa"/>
            <w:vAlign w:val="center"/>
          </w:tcPr>
          <w:p w14:paraId="37143061" w14:textId="77777777" w:rsidR="002F27F7" w:rsidRDefault="00E3715C">
            <w:r>
              <w:t>－</w:t>
            </w:r>
          </w:p>
        </w:tc>
      </w:tr>
      <w:tr w:rsidR="002F27F7" w14:paraId="065D6846" w14:textId="77777777">
        <w:tc>
          <w:tcPr>
            <w:tcW w:w="2263" w:type="dxa"/>
            <w:shd w:val="clear" w:color="auto" w:fill="E6E6E6"/>
            <w:vAlign w:val="center"/>
          </w:tcPr>
          <w:p w14:paraId="77F65ADA" w14:textId="77777777" w:rsidR="002F27F7" w:rsidRDefault="00E3715C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41085D19" w14:textId="77777777" w:rsidR="002F27F7" w:rsidRDefault="002F27F7"/>
        </w:tc>
        <w:tc>
          <w:tcPr>
            <w:tcW w:w="3534" w:type="dxa"/>
            <w:vAlign w:val="center"/>
          </w:tcPr>
          <w:p w14:paraId="78E86451" w14:textId="77777777" w:rsidR="002F27F7" w:rsidRDefault="002F27F7"/>
        </w:tc>
      </w:tr>
      <w:tr w:rsidR="002F27F7" w14:paraId="0230E9FB" w14:textId="77777777">
        <w:tc>
          <w:tcPr>
            <w:tcW w:w="2263" w:type="dxa"/>
            <w:shd w:val="clear" w:color="auto" w:fill="E6E6E6"/>
            <w:vAlign w:val="center"/>
          </w:tcPr>
          <w:p w14:paraId="4875E7D2" w14:textId="77777777" w:rsidR="002F27F7" w:rsidRDefault="00E3715C">
            <w:r>
              <w:t>标准依据</w:t>
            </w:r>
          </w:p>
        </w:tc>
        <w:tc>
          <w:tcPr>
            <w:tcW w:w="3534" w:type="dxa"/>
            <w:vAlign w:val="center"/>
          </w:tcPr>
          <w:p w14:paraId="6E4B4B70" w14:textId="77777777" w:rsidR="002F27F7" w:rsidRDefault="00E3715C">
            <w:r>
              <w:t>《《深圳市居住建筑节能设计标准实施细则》（</w:t>
            </w:r>
            <w:r>
              <w:t xml:space="preserve">SJG </w:t>
            </w:r>
            <w:r>
              <w:t>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5999F3F5" w14:textId="77777777" w:rsidR="002F27F7" w:rsidRDefault="00E3715C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2F27F7" w14:paraId="7F8A7DA2" w14:textId="77777777">
        <w:tc>
          <w:tcPr>
            <w:tcW w:w="2263" w:type="dxa"/>
            <w:shd w:val="clear" w:color="auto" w:fill="E6E6E6"/>
            <w:vAlign w:val="center"/>
          </w:tcPr>
          <w:p w14:paraId="298CEBD8" w14:textId="77777777" w:rsidR="002F27F7" w:rsidRDefault="00E3715C">
            <w:r>
              <w:t>标准要求</w:t>
            </w:r>
          </w:p>
        </w:tc>
        <w:tc>
          <w:tcPr>
            <w:tcW w:w="3534" w:type="dxa"/>
            <w:vAlign w:val="center"/>
          </w:tcPr>
          <w:p w14:paraId="1E409703" w14:textId="77777777" w:rsidR="002F27F7" w:rsidRDefault="00E3715C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2EEE1AE5" w14:textId="77777777" w:rsidR="002F27F7" w:rsidRDefault="00E3715C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2F27F7" w14:paraId="7FB58461" w14:textId="77777777">
        <w:tc>
          <w:tcPr>
            <w:tcW w:w="2263" w:type="dxa"/>
            <w:shd w:val="clear" w:color="auto" w:fill="E6E6E6"/>
            <w:vAlign w:val="center"/>
          </w:tcPr>
          <w:p w14:paraId="7F02A3C3" w14:textId="77777777" w:rsidR="002F27F7" w:rsidRDefault="00E3715C">
            <w:r>
              <w:t>结论</w:t>
            </w:r>
          </w:p>
        </w:tc>
        <w:tc>
          <w:tcPr>
            <w:tcW w:w="3534" w:type="dxa"/>
            <w:vAlign w:val="center"/>
          </w:tcPr>
          <w:p w14:paraId="2351700B" w14:textId="77777777" w:rsidR="002F27F7" w:rsidRDefault="00E3715C">
            <w:r>
              <w:t>－</w:t>
            </w:r>
          </w:p>
        </w:tc>
        <w:tc>
          <w:tcPr>
            <w:tcW w:w="3534" w:type="dxa"/>
            <w:vAlign w:val="center"/>
          </w:tcPr>
          <w:p w14:paraId="064427BF" w14:textId="77777777" w:rsidR="002F27F7" w:rsidRDefault="00E3715C">
            <w:r>
              <w:t>－</w:t>
            </w:r>
          </w:p>
        </w:tc>
      </w:tr>
    </w:tbl>
    <w:p w14:paraId="71A46DB4" w14:textId="77777777" w:rsidR="002F27F7" w:rsidRDefault="00E3715C">
      <w:pPr>
        <w:pStyle w:val="1"/>
      </w:pPr>
      <w:bookmarkStart w:id="64" w:name="_Toc92098698"/>
      <w:r>
        <w:t>综合权衡</w:t>
      </w:r>
      <w:bookmarkEnd w:id="64"/>
    </w:p>
    <w:p w14:paraId="4C1184F5" w14:textId="77777777" w:rsidR="002F27F7" w:rsidRDefault="00E3715C">
      <w:pPr>
        <w:pStyle w:val="2"/>
      </w:pPr>
      <w:bookmarkStart w:id="65" w:name="_Toc92098699"/>
      <w:r>
        <w:t>计算条件</w:t>
      </w:r>
      <w:bookmarkEnd w:id="65"/>
    </w:p>
    <w:p w14:paraId="57267A80" w14:textId="77777777" w:rsidR="002F27F7" w:rsidRDefault="002F27F7"/>
    <w:tbl>
      <w:tblPr>
        <w:tblW w:w="485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58"/>
        <w:gridCol w:w="1640"/>
        <w:gridCol w:w="1068"/>
        <w:gridCol w:w="1881"/>
        <w:gridCol w:w="1004"/>
        <w:gridCol w:w="1821"/>
      </w:tblGrid>
      <w:tr w:rsidR="00383538" w14:paraId="7A8871FD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7A3675FC" w14:textId="77777777" w:rsidR="00383538" w:rsidRDefault="00E3715C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681" w:type="pct"/>
            <w:gridSpan w:val="2"/>
            <w:shd w:val="clear" w:color="auto" w:fill="E6E6E6"/>
            <w:vAlign w:val="center"/>
          </w:tcPr>
          <w:p w14:paraId="16593D8F" w14:textId="77777777" w:rsidR="00383538" w:rsidRDefault="00E3715C" w:rsidP="00E33F17">
            <w:pPr>
              <w:jc w:val="center"/>
              <w:rPr>
                <w:bCs/>
                <w:szCs w:val="21"/>
              </w:rPr>
            </w:pPr>
            <w:bookmarkStart w:id="66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66"/>
          </w:p>
        </w:tc>
        <w:tc>
          <w:tcPr>
            <w:tcW w:w="1610" w:type="pct"/>
            <w:gridSpan w:val="2"/>
            <w:shd w:val="clear" w:color="auto" w:fill="E6E6E6"/>
            <w:vAlign w:val="center"/>
          </w:tcPr>
          <w:p w14:paraId="789B57E9" w14:textId="77777777" w:rsidR="00383538" w:rsidRDefault="00E3715C" w:rsidP="00E33F17">
            <w:pPr>
              <w:jc w:val="center"/>
              <w:rPr>
                <w:bCs/>
                <w:szCs w:val="21"/>
              </w:rPr>
            </w:pPr>
            <w:bookmarkStart w:id="67" w:name="参照建筑别名"/>
            <w:r>
              <w:rPr>
                <w:rFonts w:hAnsi="宋体"/>
                <w:szCs w:val="21"/>
              </w:rPr>
              <w:t>参照建筑</w:t>
            </w:r>
            <w:bookmarkEnd w:id="67"/>
          </w:p>
        </w:tc>
      </w:tr>
      <w:tr w:rsidR="00383538" w14:paraId="2FA3FD5F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5F89E9EC" w14:textId="77777777" w:rsidR="00383538" w:rsidRDefault="00E3715C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lastRenderedPageBreak/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48DFFC0B" w14:textId="77777777" w:rsidR="00383538" w:rsidRDefault="00E3715C" w:rsidP="00E33F17">
            <w:pPr>
              <w:jc w:val="center"/>
              <w:rPr>
                <w:szCs w:val="21"/>
              </w:rPr>
            </w:pPr>
            <w:bookmarkStart w:id="68" w:name="屋顶K"/>
            <w:r>
              <w:rPr>
                <w:rFonts w:hint="eastAsia"/>
                <w:szCs w:val="21"/>
              </w:rPr>
              <w:t>3.63</w:t>
            </w:r>
            <w:bookmarkEnd w:id="68"/>
          </w:p>
        </w:tc>
        <w:tc>
          <w:tcPr>
            <w:tcW w:w="1610" w:type="pct"/>
            <w:gridSpan w:val="2"/>
            <w:vAlign w:val="center"/>
          </w:tcPr>
          <w:p w14:paraId="53D50EC2" w14:textId="77777777" w:rsidR="00383538" w:rsidRDefault="00E3715C" w:rsidP="00E33F17">
            <w:pPr>
              <w:jc w:val="center"/>
              <w:rPr>
                <w:szCs w:val="21"/>
              </w:rPr>
            </w:pPr>
            <w:bookmarkStart w:id="69" w:name="参照建筑屋顶K"/>
            <w:r>
              <w:rPr>
                <w:rFonts w:hint="eastAsia"/>
                <w:szCs w:val="21"/>
              </w:rPr>
              <w:t>0.90</w:t>
            </w:r>
            <w:bookmarkEnd w:id="69"/>
          </w:p>
        </w:tc>
      </w:tr>
      <w:tr w:rsidR="00383538" w14:paraId="57514379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413BF7A2" w14:textId="77777777" w:rsidR="00383538" w:rsidRDefault="00E3715C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3497DEB0" w14:textId="77777777" w:rsidR="00383538" w:rsidRDefault="00E3715C" w:rsidP="00E33F17">
            <w:pPr>
              <w:jc w:val="center"/>
              <w:rPr>
                <w:szCs w:val="21"/>
              </w:rPr>
            </w:pPr>
            <w:bookmarkStart w:id="70" w:name="外墙K"/>
            <w:r>
              <w:rPr>
                <w:rFonts w:hint="eastAsia"/>
                <w:szCs w:val="21"/>
              </w:rPr>
              <w:t>2.07</w:t>
            </w:r>
            <w:bookmarkEnd w:id="70"/>
          </w:p>
        </w:tc>
        <w:tc>
          <w:tcPr>
            <w:tcW w:w="1610" w:type="pct"/>
            <w:gridSpan w:val="2"/>
            <w:vAlign w:val="center"/>
          </w:tcPr>
          <w:p w14:paraId="4146E1CD" w14:textId="77777777" w:rsidR="00383538" w:rsidRDefault="00E3715C" w:rsidP="00E33F17">
            <w:pPr>
              <w:jc w:val="center"/>
              <w:rPr>
                <w:szCs w:val="21"/>
              </w:rPr>
            </w:pPr>
            <w:bookmarkStart w:id="71" w:name="参照建筑外墙K"/>
            <w:r>
              <w:rPr>
                <w:rFonts w:hint="eastAsia"/>
                <w:szCs w:val="21"/>
              </w:rPr>
              <w:t>1.50</w:t>
            </w:r>
            <w:bookmarkEnd w:id="71"/>
          </w:p>
        </w:tc>
      </w:tr>
      <w:tr w:rsidR="00383538" w14:paraId="1B5A52B6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6396562A" w14:textId="77777777" w:rsidR="00383538" w:rsidRDefault="00E3715C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t>天窗传热系数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197487F7" w14:textId="77777777" w:rsidR="00383538" w:rsidRDefault="00E3715C" w:rsidP="00073C26">
            <w:pPr>
              <w:jc w:val="center"/>
              <w:rPr>
                <w:szCs w:val="21"/>
              </w:rPr>
            </w:pPr>
            <w:bookmarkStart w:id="72" w:name="天窗K"/>
            <w:r>
              <w:rPr>
                <w:rFonts w:hint="eastAsia"/>
                <w:szCs w:val="21"/>
              </w:rPr>
              <w:t>－</w:t>
            </w:r>
            <w:bookmarkEnd w:id="72"/>
          </w:p>
        </w:tc>
        <w:tc>
          <w:tcPr>
            <w:tcW w:w="1610" w:type="pct"/>
            <w:gridSpan w:val="2"/>
            <w:vAlign w:val="center"/>
          </w:tcPr>
          <w:p w14:paraId="2690C821" w14:textId="77777777" w:rsidR="00383538" w:rsidRDefault="00E3715C" w:rsidP="00073C26">
            <w:pPr>
              <w:jc w:val="center"/>
              <w:rPr>
                <w:szCs w:val="21"/>
              </w:rPr>
            </w:pPr>
            <w:bookmarkStart w:id="73" w:name="参照建筑天窗K"/>
            <w:r>
              <w:rPr>
                <w:rFonts w:hint="eastAsia"/>
                <w:szCs w:val="21"/>
              </w:rPr>
              <w:t>－</w:t>
            </w:r>
            <w:bookmarkEnd w:id="73"/>
          </w:p>
        </w:tc>
      </w:tr>
      <w:tr w:rsidR="00383538" w14:paraId="2C96318D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7323D6D9" w14:textId="77777777" w:rsidR="00383538" w:rsidRDefault="00E3715C" w:rsidP="00E33F1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天窗遮阳系数</w:t>
            </w:r>
          </w:p>
        </w:tc>
        <w:tc>
          <w:tcPr>
            <w:tcW w:w="1681" w:type="pct"/>
            <w:gridSpan w:val="2"/>
            <w:vAlign w:val="center"/>
          </w:tcPr>
          <w:p w14:paraId="40F62EA7" w14:textId="77777777" w:rsidR="00383538" w:rsidRDefault="00E3715C" w:rsidP="00073C26">
            <w:pPr>
              <w:jc w:val="center"/>
              <w:rPr>
                <w:szCs w:val="21"/>
              </w:rPr>
            </w:pPr>
            <w:bookmarkStart w:id="74" w:name="天窗SC"/>
            <w:r>
              <w:rPr>
                <w:rFonts w:hint="eastAsia"/>
                <w:szCs w:val="21"/>
              </w:rPr>
              <w:t>－</w:t>
            </w:r>
            <w:bookmarkEnd w:id="74"/>
          </w:p>
        </w:tc>
        <w:tc>
          <w:tcPr>
            <w:tcW w:w="1610" w:type="pct"/>
            <w:gridSpan w:val="2"/>
            <w:vAlign w:val="center"/>
          </w:tcPr>
          <w:p w14:paraId="3F68A531" w14:textId="77777777" w:rsidR="00383538" w:rsidRDefault="00E3715C" w:rsidP="00073C26">
            <w:pPr>
              <w:jc w:val="center"/>
              <w:rPr>
                <w:szCs w:val="21"/>
              </w:rPr>
            </w:pPr>
            <w:bookmarkStart w:id="75" w:name="参照建筑天窗SC"/>
            <w:r>
              <w:rPr>
                <w:rFonts w:hint="eastAsia"/>
                <w:szCs w:val="21"/>
              </w:rPr>
              <w:t>－</w:t>
            </w:r>
            <w:bookmarkEnd w:id="75"/>
          </w:p>
        </w:tc>
      </w:tr>
      <w:tr w:rsidR="00383538" w14:paraId="1C5DFD19" w14:textId="77777777" w:rsidTr="004948EB">
        <w:trPr>
          <w:trHeight w:val="333"/>
          <w:jc w:val="center"/>
        </w:trPr>
        <w:tc>
          <w:tcPr>
            <w:tcW w:w="1709" w:type="pct"/>
            <w:gridSpan w:val="2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18F7C584" w14:textId="77777777" w:rsidR="00383538" w:rsidRDefault="00E3715C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外墙表面</w:t>
            </w:r>
            <w:r>
              <w:rPr>
                <w:rFonts w:hAnsi="宋体" w:hint="eastAsia"/>
                <w:szCs w:val="21"/>
              </w:rPr>
              <w:t>辐射</w:t>
            </w:r>
            <w:r>
              <w:rPr>
                <w:rFonts w:hAnsi="宋体"/>
                <w:szCs w:val="21"/>
              </w:rPr>
              <w:t>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tcBorders>
              <w:bottom w:val="single" w:sz="6" w:space="0" w:color="auto"/>
            </w:tcBorders>
            <w:vAlign w:val="center"/>
          </w:tcPr>
          <w:p w14:paraId="746123E1" w14:textId="77777777" w:rsidR="00383538" w:rsidRDefault="00E3715C" w:rsidP="00073C26">
            <w:pPr>
              <w:jc w:val="center"/>
              <w:rPr>
                <w:szCs w:val="21"/>
              </w:rPr>
            </w:pPr>
            <w:bookmarkStart w:id="76" w:name="外墙ρ"/>
            <w:r>
              <w:rPr>
                <w:rFonts w:hint="eastAsia"/>
                <w:szCs w:val="21"/>
              </w:rPr>
              <w:t>0.56</w:t>
            </w:r>
            <w:bookmarkEnd w:id="76"/>
          </w:p>
        </w:tc>
        <w:tc>
          <w:tcPr>
            <w:tcW w:w="1610" w:type="pct"/>
            <w:gridSpan w:val="2"/>
            <w:tcBorders>
              <w:bottom w:val="single" w:sz="6" w:space="0" w:color="auto"/>
            </w:tcBorders>
            <w:vAlign w:val="center"/>
          </w:tcPr>
          <w:p w14:paraId="4DAA6127" w14:textId="77777777" w:rsidR="00383538" w:rsidRDefault="00E3715C" w:rsidP="00073C26">
            <w:pPr>
              <w:jc w:val="center"/>
              <w:rPr>
                <w:szCs w:val="21"/>
              </w:rPr>
            </w:pPr>
            <w:bookmarkStart w:id="77" w:name="参照建筑外墙ρ"/>
            <w:r>
              <w:rPr>
                <w:szCs w:val="21"/>
              </w:rPr>
              <w:t>0.70</w:t>
            </w:r>
            <w:bookmarkEnd w:id="77"/>
          </w:p>
        </w:tc>
      </w:tr>
      <w:tr w:rsidR="00383538" w14:paraId="038C66B5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5CC35915" w14:textId="77777777" w:rsidR="00383538" w:rsidRDefault="00E3715C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屋顶外表面辐射吸收系数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vAlign w:val="center"/>
          </w:tcPr>
          <w:p w14:paraId="4D3D72E3" w14:textId="77777777" w:rsidR="00383538" w:rsidRDefault="00E3715C" w:rsidP="00073C26">
            <w:pPr>
              <w:jc w:val="center"/>
              <w:rPr>
                <w:szCs w:val="21"/>
              </w:rPr>
            </w:pPr>
            <w:bookmarkStart w:id="78" w:name="屋顶ρ"/>
            <w:r>
              <w:rPr>
                <w:rFonts w:hint="eastAsia"/>
                <w:szCs w:val="21"/>
              </w:rPr>
              <w:t>0.74</w:t>
            </w:r>
            <w:bookmarkEnd w:id="78"/>
          </w:p>
        </w:tc>
        <w:tc>
          <w:tcPr>
            <w:tcW w:w="1610" w:type="pct"/>
            <w:gridSpan w:val="2"/>
            <w:vAlign w:val="center"/>
          </w:tcPr>
          <w:p w14:paraId="496D5CC2" w14:textId="77777777" w:rsidR="00383538" w:rsidRDefault="00E3715C" w:rsidP="00073C26">
            <w:pPr>
              <w:jc w:val="center"/>
              <w:rPr>
                <w:szCs w:val="21"/>
              </w:rPr>
            </w:pPr>
            <w:bookmarkStart w:id="79" w:name="参照建筑屋顶ρ"/>
            <w:r>
              <w:rPr>
                <w:rFonts w:hint="eastAsia"/>
                <w:szCs w:val="21"/>
              </w:rPr>
              <w:t>0.70</w:t>
            </w:r>
            <w:bookmarkEnd w:id="79"/>
          </w:p>
        </w:tc>
      </w:tr>
      <w:tr w:rsidR="000D09CF" w14:paraId="1BE56208" w14:textId="77777777" w:rsidTr="004948EB">
        <w:trPr>
          <w:cantSplit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C4CD445" w14:textId="77777777" w:rsidR="000D09CF" w:rsidRDefault="00E3715C" w:rsidP="00E33F1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935" w:type="pct"/>
            <w:shd w:val="clear" w:color="auto" w:fill="E6E6E6"/>
            <w:vAlign w:val="center"/>
          </w:tcPr>
          <w:p w14:paraId="6A781C7A" w14:textId="77777777" w:rsidR="000D09CF" w:rsidRDefault="00E3715C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1681" w:type="pct"/>
            <w:gridSpan w:val="2"/>
            <w:vAlign w:val="center"/>
          </w:tcPr>
          <w:p w14:paraId="1CE9641E" w14:textId="77777777" w:rsidR="000D09CF" w:rsidRPr="00073C26" w:rsidRDefault="00E3715C" w:rsidP="000D09CF">
            <w:pPr>
              <w:jc w:val="center"/>
              <w:rPr>
                <w:szCs w:val="21"/>
              </w:rPr>
            </w:pPr>
            <w:bookmarkStart w:id="80" w:name="窗墙比－南向"/>
            <w:r w:rsidRPr="00073C26">
              <w:rPr>
                <w:rFonts w:hint="eastAsia"/>
                <w:szCs w:val="21"/>
              </w:rPr>
              <w:t>0.13</w:t>
            </w:r>
            <w:bookmarkEnd w:id="80"/>
          </w:p>
        </w:tc>
        <w:tc>
          <w:tcPr>
            <w:tcW w:w="1610" w:type="pct"/>
            <w:gridSpan w:val="2"/>
            <w:vAlign w:val="center"/>
          </w:tcPr>
          <w:p w14:paraId="40B286AD" w14:textId="77777777" w:rsidR="000D09CF" w:rsidRPr="00073C26" w:rsidRDefault="00E3715C" w:rsidP="000D09CF">
            <w:pPr>
              <w:jc w:val="center"/>
              <w:rPr>
                <w:szCs w:val="21"/>
              </w:rPr>
            </w:pPr>
            <w:bookmarkStart w:id="81" w:name="参照建筑窗墙比－南向"/>
            <w:r w:rsidRPr="00073C26">
              <w:rPr>
                <w:rFonts w:hint="eastAsia"/>
                <w:szCs w:val="21"/>
              </w:rPr>
              <w:t>0.13</w:t>
            </w:r>
            <w:bookmarkEnd w:id="81"/>
          </w:p>
        </w:tc>
      </w:tr>
      <w:tr w:rsidR="000D09CF" w14:paraId="46A3283D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49EE95D0" w14:textId="77777777" w:rsidR="000D09CF" w:rsidRDefault="00E3715C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60F61C49" w14:textId="77777777" w:rsidR="000D09CF" w:rsidRDefault="00E3715C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1681" w:type="pct"/>
            <w:gridSpan w:val="2"/>
            <w:vAlign w:val="center"/>
          </w:tcPr>
          <w:p w14:paraId="5CA8008C" w14:textId="77777777" w:rsidR="000D09CF" w:rsidRPr="00073C26" w:rsidRDefault="00E3715C" w:rsidP="000D09CF">
            <w:pPr>
              <w:jc w:val="center"/>
              <w:rPr>
                <w:szCs w:val="21"/>
              </w:rPr>
            </w:pPr>
            <w:bookmarkStart w:id="82" w:name="窗墙比－北向"/>
            <w:r w:rsidRPr="00073C26">
              <w:rPr>
                <w:rFonts w:hint="eastAsia"/>
                <w:szCs w:val="21"/>
              </w:rPr>
              <w:t>0.14</w:t>
            </w:r>
            <w:bookmarkEnd w:id="82"/>
          </w:p>
        </w:tc>
        <w:tc>
          <w:tcPr>
            <w:tcW w:w="1610" w:type="pct"/>
            <w:gridSpan w:val="2"/>
            <w:vAlign w:val="center"/>
          </w:tcPr>
          <w:p w14:paraId="3429E782" w14:textId="77777777" w:rsidR="000D09CF" w:rsidRPr="00073C26" w:rsidRDefault="00E3715C" w:rsidP="000D09CF">
            <w:pPr>
              <w:jc w:val="center"/>
              <w:rPr>
                <w:szCs w:val="21"/>
              </w:rPr>
            </w:pPr>
            <w:bookmarkStart w:id="83" w:name="参照建筑窗墙比－北向"/>
            <w:r w:rsidRPr="00073C26">
              <w:rPr>
                <w:rFonts w:hint="eastAsia"/>
                <w:szCs w:val="21"/>
              </w:rPr>
              <w:t>0.14</w:t>
            </w:r>
            <w:bookmarkEnd w:id="83"/>
          </w:p>
        </w:tc>
      </w:tr>
      <w:tr w:rsidR="000D09CF" w14:paraId="015AEE43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7C4B86F8" w14:textId="77777777" w:rsidR="000D09CF" w:rsidRDefault="00E3715C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7885DDFD" w14:textId="77777777" w:rsidR="000D09CF" w:rsidRDefault="00E3715C" w:rsidP="000D09C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1681" w:type="pct"/>
            <w:gridSpan w:val="2"/>
            <w:vAlign w:val="center"/>
          </w:tcPr>
          <w:p w14:paraId="42A22387" w14:textId="77777777" w:rsidR="000D09CF" w:rsidRPr="00073C26" w:rsidRDefault="00E3715C" w:rsidP="000D09CF">
            <w:pPr>
              <w:jc w:val="center"/>
              <w:rPr>
                <w:szCs w:val="21"/>
              </w:rPr>
            </w:pPr>
            <w:bookmarkStart w:id="84" w:name="窗墙比－东向"/>
            <w:r w:rsidRPr="00073C26">
              <w:rPr>
                <w:rFonts w:hint="eastAsia"/>
                <w:szCs w:val="21"/>
              </w:rPr>
              <w:t>0.05</w:t>
            </w:r>
            <w:bookmarkEnd w:id="84"/>
          </w:p>
        </w:tc>
        <w:tc>
          <w:tcPr>
            <w:tcW w:w="1610" w:type="pct"/>
            <w:gridSpan w:val="2"/>
            <w:vAlign w:val="center"/>
          </w:tcPr>
          <w:p w14:paraId="6139CC2E" w14:textId="77777777" w:rsidR="000D09CF" w:rsidRPr="00073C26" w:rsidRDefault="00E3715C" w:rsidP="000D09CF">
            <w:pPr>
              <w:jc w:val="center"/>
              <w:rPr>
                <w:szCs w:val="21"/>
              </w:rPr>
            </w:pPr>
            <w:bookmarkStart w:id="85" w:name="参照建筑窗墙比－东向"/>
            <w:r w:rsidRPr="00073C26">
              <w:rPr>
                <w:rFonts w:hint="eastAsia"/>
                <w:szCs w:val="21"/>
              </w:rPr>
              <w:t>0.05</w:t>
            </w:r>
            <w:bookmarkEnd w:id="85"/>
          </w:p>
        </w:tc>
      </w:tr>
      <w:tr w:rsidR="000D09CF" w14:paraId="30151030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187322E2" w14:textId="77777777" w:rsidR="000D09CF" w:rsidRDefault="00E3715C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140E07D4" w14:textId="77777777" w:rsidR="000D09CF" w:rsidRDefault="00E3715C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1681" w:type="pct"/>
            <w:gridSpan w:val="2"/>
            <w:vAlign w:val="center"/>
          </w:tcPr>
          <w:p w14:paraId="794F192E" w14:textId="77777777" w:rsidR="000D09CF" w:rsidRPr="00073C26" w:rsidRDefault="00E3715C" w:rsidP="00073C26">
            <w:pPr>
              <w:jc w:val="center"/>
              <w:rPr>
                <w:szCs w:val="21"/>
              </w:rPr>
            </w:pPr>
            <w:bookmarkStart w:id="86" w:name="窗墙比－西向"/>
            <w:r w:rsidRPr="00073C26">
              <w:rPr>
                <w:rFonts w:hint="eastAsia"/>
                <w:szCs w:val="21"/>
              </w:rPr>
              <w:t>0.04</w:t>
            </w:r>
            <w:bookmarkEnd w:id="86"/>
          </w:p>
        </w:tc>
        <w:tc>
          <w:tcPr>
            <w:tcW w:w="1610" w:type="pct"/>
            <w:gridSpan w:val="2"/>
            <w:vAlign w:val="center"/>
          </w:tcPr>
          <w:p w14:paraId="6A85F501" w14:textId="77777777" w:rsidR="000D09CF" w:rsidRPr="00073C26" w:rsidRDefault="00E3715C" w:rsidP="00073C26">
            <w:pPr>
              <w:jc w:val="center"/>
              <w:rPr>
                <w:szCs w:val="21"/>
              </w:rPr>
            </w:pPr>
            <w:bookmarkStart w:id="87" w:name="参照建筑窗墙比－西向"/>
            <w:r w:rsidRPr="00073C26">
              <w:rPr>
                <w:rFonts w:hint="eastAsia"/>
                <w:szCs w:val="21"/>
              </w:rPr>
              <w:t>0.04</w:t>
            </w:r>
            <w:bookmarkEnd w:id="87"/>
          </w:p>
        </w:tc>
      </w:tr>
      <w:tr w:rsidR="000D09CF" w14:paraId="62EC876E" w14:textId="77777777" w:rsidTr="004948EB">
        <w:trPr>
          <w:cantSplit/>
          <w:trHeight w:val="105"/>
          <w:jc w:val="center"/>
        </w:trPr>
        <w:tc>
          <w:tcPr>
            <w:tcW w:w="774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31ADFB3" w14:textId="77777777" w:rsidR="000D09CF" w:rsidRDefault="00E3715C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9049CD6" w14:textId="77777777" w:rsidR="000D09CF" w:rsidRDefault="00E3715C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平均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8A2C" w14:textId="77777777" w:rsidR="000D09CF" w:rsidRPr="00073C26" w:rsidRDefault="00E3715C" w:rsidP="00073C26">
            <w:pPr>
              <w:jc w:val="center"/>
              <w:rPr>
                <w:szCs w:val="21"/>
              </w:rPr>
            </w:pPr>
            <w:bookmarkStart w:id="88" w:name="窗墙比－平均"/>
            <w:r w:rsidRPr="00073C26">
              <w:rPr>
                <w:rFonts w:hint="eastAsia"/>
                <w:szCs w:val="21"/>
              </w:rPr>
              <w:t>0.09</w:t>
            </w:r>
            <w:bookmarkEnd w:id="88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77F4" w14:textId="77777777" w:rsidR="000D09CF" w:rsidRPr="00073C26" w:rsidRDefault="00E3715C" w:rsidP="00073C26">
            <w:pPr>
              <w:jc w:val="center"/>
              <w:rPr>
                <w:szCs w:val="21"/>
              </w:rPr>
            </w:pPr>
            <w:bookmarkStart w:id="89" w:name="参照建筑窗墙比－平均"/>
            <w:r w:rsidRPr="00073C26">
              <w:rPr>
                <w:rFonts w:hint="eastAsia"/>
                <w:szCs w:val="21"/>
              </w:rPr>
              <w:t>0.09</w:t>
            </w:r>
            <w:bookmarkEnd w:id="89"/>
          </w:p>
        </w:tc>
      </w:tr>
      <w:tr w:rsidR="004948EB" w14:paraId="4CC92352" w14:textId="77777777" w:rsidTr="004948EB">
        <w:trPr>
          <w:cantSplit/>
          <w:trHeight w:val="210"/>
          <w:jc w:val="center"/>
        </w:trPr>
        <w:tc>
          <w:tcPr>
            <w:tcW w:w="1709" w:type="pct"/>
            <w:gridSpan w:val="2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7148538" w14:textId="77777777" w:rsidR="004948EB" w:rsidRDefault="00E3715C" w:rsidP="004948EB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窗地比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476B4A" w14:textId="77777777" w:rsidR="004948EB" w:rsidRPr="00073C26" w:rsidRDefault="00E3715C" w:rsidP="004948EB">
            <w:pPr>
              <w:jc w:val="center"/>
              <w:rPr>
                <w:szCs w:val="21"/>
              </w:rPr>
            </w:pPr>
            <w:bookmarkStart w:id="90" w:name="建筑窗地比"/>
            <w:r w:rsidRPr="00073C26">
              <w:rPr>
                <w:rFonts w:hint="eastAsia"/>
                <w:szCs w:val="21"/>
              </w:rPr>
              <w:t>0.11</w:t>
            </w:r>
            <w:bookmarkEnd w:id="90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BEDB2" w14:textId="77777777" w:rsidR="004948EB" w:rsidRPr="00073C26" w:rsidRDefault="00E3715C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1" w:name="建筑窗地比窗S"/>
            <w:r>
              <w:rPr>
                <w:rFonts w:hint="eastAsia"/>
                <w:szCs w:val="21"/>
              </w:rPr>
              <w:t>1097.19</w:t>
            </w:r>
            <w:bookmarkEnd w:id="91"/>
          </w:p>
        </w:tc>
        <w:tc>
          <w:tcPr>
            <w:tcW w:w="57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0A8A26" w14:textId="77777777" w:rsidR="004948EB" w:rsidRPr="00073C26" w:rsidRDefault="00E3715C" w:rsidP="004948EB">
            <w:pPr>
              <w:jc w:val="center"/>
              <w:rPr>
                <w:szCs w:val="21"/>
              </w:rPr>
            </w:pPr>
            <w:bookmarkStart w:id="92" w:name="参照建筑建筑窗地比"/>
            <w:r w:rsidRPr="00073C26">
              <w:rPr>
                <w:rFonts w:hint="eastAsia"/>
                <w:szCs w:val="21"/>
              </w:rPr>
              <w:t>0.11</w:t>
            </w:r>
            <w:bookmarkEnd w:id="92"/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62AE66" w14:textId="77777777" w:rsidR="004948EB" w:rsidRPr="00073C26" w:rsidRDefault="00E3715C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3" w:name="参照建筑建筑窗地比窗S"/>
            <w:r>
              <w:rPr>
                <w:rFonts w:hint="eastAsia"/>
                <w:szCs w:val="21"/>
              </w:rPr>
              <w:t>1097.19</w:t>
            </w:r>
            <w:bookmarkEnd w:id="93"/>
          </w:p>
        </w:tc>
      </w:tr>
      <w:tr w:rsidR="004948EB" w14:paraId="2BBB182C" w14:textId="77777777" w:rsidTr="004948EB">
        <w:trPr>
          <w:cantSplit/>
          <w:trHeight w:val="165"/>
          <w:jc w:val="center"/>
        </w:trPr>
        <w:tc>
          <w:tcPr>
            <w:tcW w:w="1709" w:type="pct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B5CD754" w14:textId="77777777" w:rsidR="004948EB" w:rsidRDefault="00E3715C" w:rsidP="004948EB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BDA9DA" w14:textId="77777777" w:rsidR="004948EB" w:rsidRPr="00073C26" w:rsidRDefault="00E3715C" w:rsidP="004948EB">
            <w:pPr>
              <w:jc w:val="center"/>
              <w:rPr>
                <w:szCs w:val="21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9DF18" w14:textId="77777777" w:rsidR="004948EB" w:rsidRPr="00073C26" w:rsidRDefault="00E3715C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4" w:name="建筑窗地比地S"/>
            <w:r>
              <w:rPr>
                <w:rFonts w:hint="eastAsia"/>
                <w:szCs w:val="21"/>
              </w:rPr>
              <w:t>9858.57</w:t>
            </w:r>
            <w:bookmarkEnd w:id="94"/>
          </w:p>
        </w:tc>
        <w:tc>
          <w:tcPr>
            <w:tcW w:w="57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07FD2" w14:textId="77777777" w:rsidR="004948EB" w:rsidRPr="00073C26" w:rsidRDefault="00E3715C" w:rsidP="004948EB">
            <w:pPr>
              <w:jc w:val="center"/>
              <w:rPr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48EE8" w14:textId="77777777" w:rsidR="004948EB" w:rsidRPr="00073C26" w:rsidRDefault="00E3715C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5" w:name="参照建筑建筑窗地比地S"/>
            <w:r>
              <w:rPr>
                <w:rFonts w:hint="eastAsia"/>
                <w:szCs w:val="21"/>
              </w:rPr>
              <w:t>9858.57</w:t>
            </w:r>
            <w:bookmarkEnd w:id="95"/>
          </w:p>
        </w:tc>
      </w:tr>
      <w:tr w:rsidR="000D09CF" w14:paraId="7928885E" w14:textId="77777777" w:rsidTr="004948EB">
        <w:trPr>
          <w:cantSplit/>
          <w:trHeight w:val="390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439B2B2C" w14:textId="77777777" w:rsidR="000D09CF" w:rsidRDefault="00E3715C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外窗传热系数</w:t>
            </w:r>
            <w:r>
              <w:rPr>
                <w:rFonts w:hAnsi="宋体" w:hint="eastAsia"/>
                <w:bCs/>
                <w:szCs w:val="21"/>
              </w:rPr>
              <w:t>K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412FF" w14:textId="77777777" w:rsidR="000D09CF" w:rsidRPr="00073C26" w:rsidRDefault="00E3715C" w:rsidP="00E33F17">
            <w:pPr>
              <w:jc w:val="center"/>
              <w:rPr>
                <w:szCs w:val="21"/>
              </w:rPr>
            </w:pPr>
            <w:bookmarkStart w:id="96" w:name="外窗K－平均"/>
            <w:r w:rsidRPr="00073C26">
              <w:rPr>
                <w:rFonts w:hint="eastAsia"/>
                <w:szCs w:val="21"/>
              </w:rPr>
              <w:t>6.00</w:t>
            </w:r>
            <w:bookmarkEnd w:id="96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99C94" w14:textId="77777777" w:rsidR="000D09CF" w:rsidRPr="00073C26" w:rsidRDefault="00E3715C" w:rsidP="00E33F17">
            <w:pPr>
              <w:jc w:val="center"/>
              <w:rPr>
                <w:szCs w:val="21"/>
              </w:rPr>
            </w:pPr>
            <w:bookmarkStart w:id="97" w:name="参照建筑外窗K－平均"/>
            <w:r w:rsidRPr="00073C26">
              <w:rPr>
                <w:rFonts w:hint="eastAsia"/>
                <w:szCs w:val="21"/>
              </w:rPr>
              <w:t>6.00</w:t>
            </w:r>
            <w:bookmarkEnd w:id="97"/>
          </w:p>
        </w:tc>
      </w:tr>
      <w:tr w:rsidR="000D09CF" w14:paraId="31734B39" w14:textId="77777777" w:rsidTr="004948EB">
        <w:trPr>
          <w:cantSplit/>
          <w:trHeight w:val="225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23047D9B" w14:textId="77777777" w:rsidR="000D09CF" w:rsidRDefault="00E3715C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外窗综合遮阳系数</w:t>
            </w:r>
            <w:r>
              <w:rPr>
                <w:rFonts w:hAnsi="宋体" w:hint="eastAsia"/>
                <w:bCs/>
                <w:szCs w:val="21"/>
              </w:rPr>
              <w:t>Sw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355BB" w14:textId="77777777" w:rsidR="000D09CF" w:rsidRPr="00073C26" w:rsidRDefault="00E3715C" w:rsidP="00073C26">
            <w:pPr>
              <w:jc w:val="center"/>
              <w:rPr>
                <w:szCs w:val="21"/>
              </w:rPr>
            </w:pPr>
            <w:bookmarkStart w:id="98" w:name="外窗SC－平均"/>
            <w:bookmarkStart w:id="99" w:name="外窗SC"/>
            <w:r w:rsidRPr="00073C26">
              <w:rPr>
                <w:rFonts w:hint="eastAsia"/>
                <w:szCs w:val="21"/>
              </w:rPr>
              <w:t>0.82</w:t>
            </w:r>
            <w:bookmarkEnd w:id="98"/>
            <w:bookmarkEnd w:id="99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CF080" w14:textId="77777777" w:rsidR="000D09CF" w:rsidRDefault="00E3715C" w:rsidP="00073C2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100" w:name="参照建筑外窗SC"/>
            <w:r w:rsidRPr="00073C26">
              <w:rPr>
                <w:rFonts w:hint="eastAsia"/>
                <w:szCs w:val="21"/>
              </w:rPr>
              <w:t>0.80</w:t>
            </w:r>
            <w:bookmarkEnd w:id="100"/>
          </w:p>
        </w:tc>
      </w:tr>
      <w:tr w:rsidR="000D09CF" w14:paraId="6932F4F9" w14:textId="77777777" w:rsidTr="004948EB">
        <w:trPr>
          <w:cantSplit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F1992B0" w14:textId="77777777" w:rsidR="000D09CF" w:rsidRDefault="00E3715C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其他计算条件</w:t>
            </w:r>
          </w:p>
        </w:tc>
        <w:tc>
          <w:tcPr>
            <w:tcW w:w="3291" w:type="pct"/>
            <w:gridSpan w:val="4"/>
            <w:tcBorders>
              <w:top w:val="single" w:sz="4" w:space="0" w:color="auto"/>
            </w:tcBorders>
          </w:tcPr>
          <w:p w14:paraId="031D40A2" w14:textId="77777777" w:rsidR="000D09CF" w:rsidRDefault="00E3715C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夏季室内计算温度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度，</w:t>
            </w:r>
          </w:p>
          <w:p w14:paraId="14454066" w14:textId="77777777" w:rsidR="000D09CF" w:rsidRDefault="00E3715C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换气次数</w:t>
            </w:r>
            <w:r>
              <w:rPr>
                <w:rFonts w:hint="eastAsia"/>
                <w:szCs w:val="21"/>
              </w:rPr>
              <w:t>1.0</w:t>
            </w:r>
            <w:r>
              <w:rPr>
                <w:rFonts w:hint="eastAsia"/>
                <w:szCs w:val="21"/>
              </w:rPr>
              <w:t>，</w:t>
            </w:r>
          </w:p>
          <w:p w14:paraId="3FC44FB7" w14:textId="77777777" w:rsidR="000D09CF" w:rsidRDefault="00E3715C" w:rsidP="0038353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空调能效比</w:t>
            </w:r>
            <w:r>
              <w:rPr>
                <w:rFonts w:hint="eastAsia"/>
                <w:szCs w:val="21"/>
              </w:rPr>
              <w:t>3.0;</w:t>
            </w:r>
            <w:r>
              <w:rPr>
                <w:rFonts w:hint="eastAsia"/>
                <w:szCs w:val="21"/>
              </w:rPr>
              <w:t>采暖能效比</w:t>
            </w:r>
            <w:r>
              <w:rPr>
                <w:rFonts w:hint="eastAsia"/>
                <w:szCs w:val="21"/>
              </w:rPr>
              <w:t>1.7</w:t>
            </w:r>
          </w:p>
        </w:tc>
      </w:tr>
    </w:tbl>
    <w:p w14:paraId="62ECD7F6" w14:textId="77777777" w:rsidR="002F27F7" w:rsidRDefault="002F27F7"/>
    <w:p w14:paraId="3325DA99" w14:textId="77777777" w:rsidR="002F27F7" w:rsidRDefault="00E3715C">
      <w:pPr>
        <w:pStyle w:val="2"/>
      </w:pPr>
      <w:bookmarkStart w:id="101" w:name="_Toc92098700"/>
      <w:r>
        <w:t>综合权衡</w:t>
      </w:r>
      <w:bookmarkEnd w:id="10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2F27F7" w14:paraId="5946784B" w14:textId="77777777">
        <w:tc>
          <w:tcPr>
            <w:tcW w:w="3390" w:type="dxa"/>
            <w:shd w:val="clear" w:color="auto" w:fill="E6E6E6"/>
            <w:vAlign w:val="center"/>
          </w:tcPr>
          <w:p w14:paraId="4E3FFE71" w14:textId="77777777" w:rsidR="002F27F7" w:rsidRDefault="002F27F7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14:paraId="08110D3F" w14:textId="77777777" w:rsidR="002F27F7" w:rsidRDefault="00E3715C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1135D559" w14:textId="77777777" w:rsidR="002F27F7" w:rsidRDefault="00E3715C">
            <w:pPr>
              <w:jc w:val="center"/>
            </w:pPr>
            <w:r>
              <w:t>参照建筑</w:t>
            </w:r>
          </w:p>
        </w:tc>
      </w:tr>
      <w:tr w:rsidR="002F27F7" w14:paraId="2A4518FC" w14:textId="77777777">
        <w:tc>
          <w:tcPr>
            <w:tcW w:w="3390" w:type="dxa"/>
            <w:shd w:val="clear" w:color="auto" w:fill="E6E6E6"/>
            <w:vAlign w:val="center"/>
          </w:tcPr>
          <w:p w14:paraId="7F81C197" w14:textId="77777777" w:rsidR="002F27F7" w:rsidRDefault="00E3715C">
            <w:r>
              <w:t>空调耗电指数</w:t>
            </w:r>
            <w:r>
              <w:t>(</w:t>
            </w:r>
            <w:r>
              <w:t>建筑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2FECB0B9" w14:textId="77777777" w:rsidR="002F27F7" w:rsidRDefault="00E3715C">
            <w:r>
              <w:t>76.30</w:t>
            </w:r>
          </w:p>
        </w:tc>
        <w:tc>
          <w:tcPr>
            <w:tcW w:w="2971" w:type="dxa"/>
            <w:vAlign w:val="center"/>
          </w:tcPr>
          <w:p w14:paraId="26446E38" w14:textId="77777777" w:rsidR="002F27F7" w:rsidRDefault="00E3715C">
            <w:r>
              <w:t>61.44</w:t>
            </w:r>
          </w:p>
        </w:tc>
      </w:tr>
      <w:tr w:rsidR="002F27F7" w14:paraId="43D33EEA" w14:textId="77777777">
        <w:tc>
          <w:tcPr>
            <w:tcW w:w="3390" w:type="dxa"/>
            <w:shd w:val="clear" w:color="auto" w:fill="E6E6E6"/>
            <w:vAlign w:val="center"/>
          </w:tcPr>
          <w:p w14:paraId="37DC4FB1" w14:textId="77777777" w:rsidR="002F27F7" w:rsidRDefault="00E3715C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14:paraId="19EA1278" w14:textId="77777777" w:rsidR="002F27F7" w:rsidRDefault="00E3715C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2F27F7" w14:paraId="10F9D8C5" w14:textId="77777777">
        <w:tc>
          <w:tcPr>
            <w:tcW w:w="3390" w:type="dxa"/>
            <w:shd w:val="clear" w:color="auto" w:fill="E6E6E6"/>
            <w:vAlign w:val="center"/>
          </w:tcPr>
          <w:p w14:paraId="1A216F20" w14:textId="77777777" w:rsidR="002F27F7" w:rsidRDefault="00E3715C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14:paraId="0FB0E97B" w14:textId="77777777" w:rsidR="002F27F7" w:rsidRDefault="00E3715C">
            <w:r>
              <w:t>设计建筑的能耗不得超过参照建筑的能耗</w:t>
            </w:r>
          </w:p>
        </w:tc>
      </w:tr>
      <w:tr w:rsidR="002F27F7" w14:paraId="687EC70D" w14:textId="77777777">
        <w:tc>
          <w:tcPr>
            <w:tcW w:w="3390" w:type="dxa"/>
            <w:shd w:val="clear" w:color="auto" w:fill="E6E6E6"/>
            <w:vAlign w:val="center"/>
          </w:tcPr>
          <w:p w14:paraId="5BFDC32C" w14:textId="77777777" w:rsidR="002F27F7" w:rsidRDefault="00E3715C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14:paraId="3135655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</w:tbl>
    <w:p w14:paraId="62A719E2" w14:textId="77777777" w:rsidR="002F27F7" w:rsidRDefault="00E3715C">
      <w:pPr>
        <w:pStyle w:val="1"/>
      </w:pPr>
      <w:bookmarkStart w:id="102" w:name="_Toc92098701"/>
      <w:r>
        <w:t>综合判断结论</w:t>
      </w:r>
      <w:bookmarkEnd w:id="10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4132"/>
      </w:tblGrid>
      <w:tr w:rsidR="002F27F7" w14:paraId="6CB38FB2" w14:textId="77777777">
        <w:tc>
          <w:tcPr>
            <w:tcW w:w="1131" w:type="dxa"/>
            <w:shd w:val="clear" w:color="auto" w:fill="E6E6E6"/>
            <w:vAlign w:val="center"/>
          </w:tcPr>
          <w:p w14:paraId="3F98DCFA" w14:textId="77777777" w:rsidR="002F27F7" w:rsidRDefault="00E3715C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66622F8B" w14:textId="77777777" w:rsidR="002F27F7" w:rsidRDefault="00E3715C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14:paraId="5FC6E7B2" w14:textId="77777777" w:rsidR="002F27F7" w:rsidRDefault="00E3715C">
            <w:pPr>
              <w:jc w:val="center"/>
            </w:pPr>
            <w:r>
              <w:t>结论</w:t>
            </w:r>
          </w:p>
        </w:tc>
      </w:tr>
      <w:tr w:rsidR="002F27F7" w14:paraId="7798539B" w14:textId="77777777">
        <w:tc>
          <w:tcPr>
            <w:tcW w:w="1131" w:type="dxa"/>
            <w:vAlign w:val="center"/>
          </w:tcPr>
          <w:p w14:paraId="3F9C9F6B" w14:textId="77777777" w:rsidR="002F27F7" w:rsidRDefault="00E3715C">
            <w:r>
              <w:t>1</w:t>
            </w:r>
          </w:p>
        </w:tc>
        <w:tc>
          <w:tcPr>
            <w:tcW w:w="4069" w:type="dxa"/>
            <w:vAlign w:val="center"/>
          </w:tcPr>
          <w:p w14:paraId="769C9A2B" w14:textId="77777777" w:rsidR="002F27F7" w:rsidRDefault="00E3715C">
            <w:r>
              <w:t>窗地面积比</w:t>
            </w:r>
          </w:p>
        </w:tc>
        <w:tc>
          <w:tcPr>
            <w:tcW w:w="4131" w:type="dxa"/>
            <w:vAlign w:val="center"/>
          </w:tcPr>
          <w:p w14:paraId="70D35CB4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E683954" w14:textId="77777777">
        <w:tc>
          <w:tcPr>
            <w:tcW w:w="1131" w:type="dxa"/>
            <w:vAlign w:val="center"/>
          </w:tcPr>
          <w:p w14:paraId="29CC6901" w14:textId="77777777" w:rsidR="002F27F7" w:rsidRDefault="00E3715C">
            <w:r>
              <w:t>2</w:t>
            </w:r>
          </w:p>
        </w:tc>
        <w:tc>
          <w:tcPr>
            <w:tcW w:w="4069" w:type="dxa"/>
            <w:vAlign w:val="center"/>
          </w:tcPr>
          <w:p w14:paraId="21E52368" w14:textId="77777777" w:rsidR="002F27F7" w:rsidRDefault="00E3715C">
            <w:r>
              <w:t>可见光透射比</w:t>
            </w:r>
          </w:p>
        </w:tc>
        <w:tc>
          <w:tcPr>
            <w:tcW w:w="4131" w:type="dxa"/>
            <w:vAlign w:val="center"/>
          </w:tcPr>
          <w:p w14:paraId="6E8C10AA" w14:textId="77777777" w:rsidR="002F27F7" w:rsidRDefault="00E3715C">
            <w:r>
              <w:t>满足</w:t>
            </w:r>
          </w:p>
        </w:tc>
      </w:tr>
      <w:tr w:rsidR="002F27F7" w14:paraId="66CC36E4" w14:textId="77777777">
        <w:tc>
          <w:tcPr>
            <w:tcW w:w="1131" w:type="dxa"/>
            <w:vAlign w:val="center"/>
          </w:tcPr>
          <w:p w14:paraId="4F6C10D3" w14:textId="77777777" w:rsidR="002F27F7" w:rsidRDefault="00E3715C">
            <w:r>
              <w:t>3</w:t>
            </w:r>
          </w:p>
        </w:tc>
        <w:tc>
          <w:tcPr>
            <w:tcW w:w="4069" w:type="dxa"/>
            <w:vAlign w:val="center"/>
          </w:tcPr>
          <w:p w14:paraId="7FCE492A" w14:textId="77777777" w:rsidR="002F27F7" w:rsidRDefault="00E3715C">
            <w:r>
              <w:t>天窗类型</w:t>
            </w:r>
          </w:p>
        </w:tc>
        <w:tc>
          <w:tcPr>
            <w:tcW w:w="4131" w:type="dxa"/>
            <w:vAlign w:val="center"/>
          </w:tcPr>
          <w:p w14:paraId="27D9BA48" w14:textId="77777777" w:rsidR="002F27F7" w:rsidRDefault="00E3715C">
            <w:r>
              <w:t>无屋顶透光部分</w:t>
            </w:r>
          </w:p>
        </w:tc>
      </w:tr>
      <w:tr w:rsidR="002F27F7" w14:paraId="2DB01550" w14:textId="77777777">
        <w:tc>
          <w:tcPr>
            <w:tcW w:w="1131" w:type="dxa"/>
            <w:vAlign w:val="center"/>
          </w:tcPr>
          <w:p w14:paraId="4362C7C2" w14:textId="77777777" w:rsidR="002F27F7" w:rsidRDefault="00E3715C">
            <w:r>
              <w:t>4</w:t>
            </w:r>
          </w:p>
        </w:tc>
        <w:tc>
          <w:tcPr>
            <w:tcW w:w="4069" w:type="dxa"/>
            <w:vAlign w:val="center"/>
          </w:tcPr>
          <w:p w14:paraId="3F962BC7" w14:textId="77777777" w:rsidR="002F27F7" w:rsidRDefault="00E3715C">
            <w:r>
              <w:t>屋顶构造</w:t>
            </w:r>
          </w:p>
        </w:tc>
        <w:tc>
          <w:tcPr>
            <w:tcW w:w="4131" w:type="dxa"/>
            <w:vAlign w:val="center"/>
          </w:tcPr>
          <w:p w14:paraId="7F1A4403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3055F793" w14:textId="77777777">
        <w:tc>
          <w:tcPr>
            <w:tcW w:w="1131" w:type="dxa"/>
            <w:vAlign w:val="center"/>
          </w:tcPr>
          <w:p w14:paraId="572E5908" w14:textId="77777777" w:rsidR="002F27F7" w:rsidRDefault="00E3715C">
            <w:r>
              <w:t>5</w:t>
            </w:r>
          </w:p>
        </w:tc>
        <w:tc>
          <w:tcPr>
            <w:tcW w:w="4069" w:type="dxa"/>
            <w:vAlign w:val="center"/>
          </w:tcPr>
          <w:p w14:paraId="281A5FE0" w14:textId="77777777" w:rsidR="002F27F7" w:rsidRDefault="00E3715C">
            <w:r>
              <w:t>外墙构造</w:t>
            </w:r>
          </w:p>
        </w:tc>
        <w:tc>
          <w:tcPr>
            <w:tcW w:w="4131" w:type="dxa"/>
            <w:vAlign w:val="center"/>
          </w:tcPr>
          <w:p w14:paraId="16DCD14B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7D0BBFC6" w14:textId="77777777">
        <w:tc>
          <w:tcPr>
            <w:tcW w:w="1131" w:type="dxa"/>
            <w:vAlign w:val="center"/>
          </w:tcPr>
          <w:p w14:paraId="6D078742" w14:textId="77777777" w:rsidR="002F27F7" w:rsidRDefault="00E3715C">
            <w:r>
              <w:t>6</w:t>
            </w:r>
          </w:p>
        </w:tc>
        <w:tc>
          <w:tcPr>
            <w:tcW w:w="4069" w:type="dxa"/>
            <w:vAlign w:val="center"/>
          </w:tcPr>
          <w:p w14:paraId="54DCEC68" w14:textId="77777777" w:rsidR="002F27F7" w:rsidRDefault="00E3715C">
            <w:r>
              <w:t>外窗热工</w:t>
            </w:r>
          </w:p>
        </w:tc>
        <w:tc>
          <w:tcPr>
            <w:tcW w:w="4131" w:type="dxa"/>
            <w:vAlign w:val="center"/>
          </w:tcPr>
          <w:p w14:paraId="3A662E51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7B4EDBB" w14:textId="77777777">
        <w:tc>
          <w:tcPr>
            <w:tcW w:w="1131" w:type="dxa"/>
            <w:vAlign w:val="center"/>
          </w:tcPr>
          <w:p w14:paraId="46C913C7" w14:textId="77777777" w:rsidR="002F27F7" w:rsidRDefault="00E3715C">
            <w:r>
              <w:t>7</w:t>
            </w:r>
          </w:p>
        </w:tc>
        <w:tc>
          <w:tcPr>
            <w:tcW w:w="4069" w:type="dxa"/>
            <w:vAlign w:val="center"/>
          </w:tcPr>
          <w:p w14:paraId="2B089515" w14:textId="77777777" w:rsidR="002F27F7" w:rsidRDefault="00E3715C">
            <w:r>
              <w:t>主要房间通风开口面积</w:t>
            </w:r>
          </w:p>
        </w:tc>
        <w:tc>
          <w:tcPr>
            <w:tcW w:w="4131" w:type="dxa"/>
            <w:vAlign w:val="center"/>
          </w:tcPr>
          <w:p w14:paraId="034C0DA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1E6B8705" w14:textId="77777777">
        <w:tc>
          <w:tcPr>
            <w:tcW w:w="1131" w:type="dxa"/>
            <w:vAlign w:val="center"/>
          </w:tcPr>
          <w:p w14:paraId="1310D08B" w14:textId="77777777" w:rsidR="002F27F7" w:rsidRDefault="00E3715C">
            <w:r>
              <w:t>8</w:t>
            </w:r>
          </w:p>
        </w:tc>
        <w:tc>
          <w:tcPr>
            <w:tcW w:w="4069" w:type="dxa"/>
            <w:vAlign w:val="center"/>
          </w:tcPr>
          <w:p w14:paraId="071D120E" w14:textId="77777777" w:rsidR="002F27F7" w:rsidRDefault="00E3715C">
            <w:r>
              <w:t>非主要房间通风开口面积</w:t>
            </w:r>
          </w:p>
        </w:tc>
        <w:tc>
          <w:tcPr>
            <w:tcW w:w="4131" w:type="dxa"/>
            <w:vAlign w:val="center"/>
          </w:tcPr>
          <w:p w14:paraId="014A675A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0552E1B1" w14:textId="77777777">
        <w:tc>
          <w:tcPr>
            <w:tcW w:w="1131" w:type="dxa"/>
            <w:vAlign w:val="center"/>
          </w:tcPr>
          <w:p w14:paraId="1E277B73" w14:textId="77777777" w:rsidR="002F27F7" w:rsidRDefault="00E3715C">
            <w:r>
              <w:t>9</w:t>
            </w:r>
          </w:p>
        </w:tc>
        <w:tc>
          <w:tcPr>
            <w:tcW w:w="4069" w:type="dxa"/>
            <w:vAlign w:val="center"/>
          </w:tcPr>
          <w:p w14:paraId="6BB7A555" w14:textId="77777777" w:rsidR="002F27F7" w:rsidRDefault="00E3715C">
            <w:r>
              <w:t>隔热检查</w:t>
            </w:r>
          </w:p>
        </w:tc>
        <w:tc>
          <w:tcPr>
            <w:tcW w:w="4131" w:type="dxa"/>
            <w:vAlign w:val="center"/>
          </w:tcPr>
          <w:p w14:paraId="7F4E990F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181CE72" w14:textId="77777777">
        <w:tc>
          <w:tcPr>
            <w:tcW w:w="1131" w:type="dxa"/>
            <w:vAlign w:val="center"/>
          </w:tcPr>
          <w:p w14:paraId="57A905E9" w14:textId="77777777" w:rsidR="002F27F7" w:rsidRDefault="00E3715C">
            <w:r>
              <w:lastRenderedPageBreak/>
              <w:t>10</w:t>
            </w:r>
          </w:p>
        </w:tc>
        <w:tc>
          <w:tcPr>
            <w:tcW w:w="4069" w:type="dxa"/>
            <w:vAlign w:val="center"/>
          </w:tcPr>
          <w:p w14:paraId="0A54A7D8" w14:textId="77777777" w:rsidR="002F27F7" w:rsidRDefault="00E3715C">
            <w:r>
              <w:t>外窗气密性</w:t>
            </w:r>
          </w:p>
        </w:tc>
        <w:tc>
          <w:tcPr>
            <w:tcW w:w="4131" w:type="dxa"/>
            <w:vAlign w:val="center"/>
          </w:tcPr>
          <w:p w14:paraId="6CB7C808" w14:textId="77777777" w:rsidR="002F27F7" w:rsidRDefault="00E3715C">
            <w:r>
              <w:t>满足</w:t>
            </w:r>
          </w:p>
        </w:tc>
      </w:tr>
      <w:tr w:rsidR="002F27F7" w14:paraId="326AE7AE" w14:textId="77777777">
        <w:tc>
          <w:tcPr>
            <w:tcW w:w="1131" w:type="dxa"/>
            <w:vAlign w:val="center"/>
          </w:tcPr>
          <w:p w14:paraId="4BD9C8D9" w14:textId="77777777" w:rsidR="002F27F7" w:rsidRDefault="00E3715C">
            <w:r>
              <w:t>11</w:t>
            </w:r>
          </w:p>
        </w:tc>
        <w:tc>
          <w:tcPr>
            <w:tcW w:w="4069" w:type="dxa"/>
            <w:vAlign w:val="center"/>
          </w:tcPr>
          <w:p w14:paraId="7CFB1A13" w14:textId="77777777" w:rsidR="002F27F7" w:rsidRDefault="00E3715C">
            <w:r>
              <w:t>综合权衡</w:t>
            </w:r>
          </w:p>
        </w:tc>
        <w:tc>
          <w:tcPr>
            <w:tcW w:w="4131" w:type="dxa"/>
            <w:vAlign w:val="center"/>
          </w:tcPr>
          <w:p w14:paraId="482444A9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  <w:tr w:rsidR="002F27F7" w14:paraId="62517335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4A46C159" w14:textId="77777777" w:rsidR="002F27F7" w:rsidRDefault="00E3715C">
            <w:r>
              <w:t>结论</w:t>
            </w:r>
          </w:p>
        </w:tc>
        <w:tc>
          <w:tcPr>
            <w:tcW w:w="4131" w:type="dxa"/>
            <w:vAlign w:val="center"/>
          </w:tcPr>
          <w:p w14:paraId="17744395" w14:textId="77777777" w:rsidR="002F27F7" w:rsidRDefault="00E3715C">
            <w:r>
              <w:rPr>
                <w:color w:val="FF0000"/>
              </w:rPr>
              <w:t>不满足</w:t>
            </w:r>
          </w:p>
        </w:tc>
      </w:tr>
    </w:tbl>
    <w:p w14:paraId="69BDAE6A" w14:textId="77777777" w:rsidR="002F27F7" w:rsidRDefault="002F27F7"/>
    <w:p w14:paraId="2CD90382" w14:textId="77777777" w:rsidR="002F27F7" w:rsidRDefault="00E3715C">
      <w:r>
        <w:rPr>
          <w:color w:val="000000"/>
        </w:rPr>
        <w:t>■</w:t>
      </w:r>
      <w:r>
        <w:rPr>
          <w:color w:val="000000"/>
        </w:rPr>
        <w:t>结论：本工程综合判断</w:t>
      </w:r>
      <w:r>
        <w:rPr>
          <w:b/>
          <w:color w:val="FF0000"/>
        </w:rPr>
        <w:t>不满足</w:t>
      </w:r>
      <w:r>
        <w:rPr>
          <w:color w:val="000000"/>
        </w:rPr>
        <w:t>《夏热冬暖地区居住建筑节能设计标准》</w:t>
      </w:r>
      <w:r>
        <w:rPr>
          <w:color w:val="000000"/>
        </w:rPr>
        <w:t>(JGJ75-2012)</w:t>
      </w:r>
      <w:r>
        <w:rPr>
          <w:color w:val="000000"/>
        </w:rPr>
        <w:t>规定的要求。节能设计不符合要求</w:t>
      </w:r>
    </w:p>
    <w:p w14:paraId="1C685464" w14:textId="77777777" w:rsidR="002F27F7" w:rsidRDefault="002F27F7"/>
    <w:sectPr w:rsidR="002F27F7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1934E" w14:textId="77777777" w:rsidR="00E3715C" w:rsidRDefault="00E3715C" w:rsidP="00203A7D">
      <w:r>
        <w:separator/>
      </w:r>
    </w:p>
  </w:endnote>
  <w:endnote w:type="continuationSeparator" w:id="0">
    <w:p w14:paraId="254668C6" w14:textId="77777777" w:rsidR="00E3715C" w:rsidRDefault="00E3715C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0A25D7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5A626C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7D92" w14:textId="77777777" w:rsidR="00E3715C" w:rsidRDefault="00E3715C" w:rsidP="00203A7D">
      <w:r>
        <w:separator/>
      </w:r>
    </w:p>
  </w:footnote>
  <w:footnote w:type="continuationSeparator" w:id="0">
    <w:p w14:paraId="5543572C" w14:textId="77777777" w:rsidR="00E3715C" w:rsidRDefault="00E3715C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FD4E3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2F7FDBFD" wp14:editId="57274D6E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08255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9B5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2F27F7"/>
    <w:rsid w:val="003042CC"/>
    <w:rsid w:val="0030437C"/>
    <w:rsid w:val="003109C9"/>
    <w:rsid w:val="003121F7"/>
    <w:rsid w:val="0031365D"/>
    <w:rsid w:val="00314D29"/>
    <w:rsid w:val="00317F3B"/>
    <w:rsid w:val="003A09B5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3715C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19D24A9B"/>
  <w15:chartTrackingRefBased/>
  <w15:docId w15:val="{2E0483D4-152E-484C-87E3-797076AE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9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tmp9.dotx</Template>
  <TotalTime>0</TotalTime>
  <Pages>36</Pages>
  <Words>6298</Words>
  <Characters>35899</Characters>
  <Application>Microsoft Office Word</Application>
  <DocSecurity>0</DocSecurity>
  <Lines>299</Lines>
  <Paragraphs>84</Paragraphs>
  <ScaleCrop>false</ScaleCrop>
  <Company>ths</Company>
  <LinksUpToDate>false</LinksUpToDate>
  <CharactersWithSpaces>42113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2022-01-03T02:37:00Z</dcterms:created>
  <dcterms:modified xsi:type="dcterms:W3CDTF">2022-01-03T02:37:00Z</dcterms:modified>
</cp:coreProperties>
</file>