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4ACDE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6A0877CB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14:paraId="61E89AF5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70BD35E7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338D9EA4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5B0BDA29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园岭新村</w:t>
            </w:r>
            <w:bookmarkEnd w:id="3"/>
          </w:p>
        </w:tc>
      </w:tr>
      <w:tr w:rsidR="00D40158" w:rsidRPr="00D40158" w14:paraId="367A8D22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5C9C50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4899270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广东</w:t>
            </w:r>
            <w:r>
              <w:t>-</w:t>
            </w:r>
            <w:r>
              <w:t>深圳</w:t>
            </w:r>
            <w:bookmarkEnd w:id="4"/>
          </w:p>
        </w:tc>
      </w:tr>
      <w:tr w:rsidR="00D40158" w:rsidRPr="00D40158" w14:paraId="3ACA2CA2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685328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0EF07BC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05D08A4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91F0F6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79FBADD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3E218EA2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C557F0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66F773C7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663405AD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869A19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7767DA71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3452C94B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4CABBF3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20994E05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75DEC210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70113EA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2F65F7C3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636F8083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7DC7D1E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75CD6383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8"/>
          </w:p>
        </w:tc>
      </w:tr>
    </w:tbl>
    <w:p w14:paraId="47A21F65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319B3E8F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2450A6A8" wp14:editId="4516334D">
            <wp:extent cx="1514634" cy="151463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BB7C3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3577F4EF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5B857613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A0FA69F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107B9391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5FC4020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4934FA85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11"/>
          </w:p>
        </w:tc>
      </w:tr>
      <w:tr w:rsidR="001B7C87" w:rsidRPr="00D40158" w14:paraId="05C2EC9E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D8CD95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53B7E6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4E5E42A7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FC18D5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F515607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T13726671523</w:t>
            </w:r>
            <w:bookmarkEnd w:id="12"/>
          </w:p>
        </w:tc>
      </w:tr>
    </w:tbl>
    <w:p w14:paraId="112FE107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74D893A5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33A5136F" w14:textId="77777777" w:rsidR="00BB6B95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098550" w:history="1">
        <w:r w:rsidR="00BB6B95" w:rsidRPr="009D085F">
          <w:rPr>
            <w:rStyle w:val="a7"/>
          </w:rPr>
          <w:t>1</w:t>
        </w:r>
        <w:r w:rsidR="00BB6B9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6B95" w:rsidRPr="009D085F">
          <w:rPr>
            <w:rStyle w:val="a7"/>
          </w:rPr>
          <w:t>建筑概况</w:t>
        </w:r>
        <w:r w:rsidR="00BB6B95">
          <w:rPr>
            <w:webHidden/>
          </w:rPr>
          <w:tab/>
        </w:r>
        <w:r w:rsidR="00BB6B95">
          <w:rPr>
            <w:webHidden/>
          </w:rPr>
          <w:fldChar w:fldCharType="begin"/>
        </w:r>
        <w:r w:rsidR="00BB6B95">
          <w:rPr>
            <w:webHidden/>
          </w:rPr>
          <w:instrText xml:space="preserve"> PAGEREF _Toc92098550 \h </w:instrText>
        </w:r>
        <w:r w:rsidR="00BB6B95">
          <w:rPr>
            <w:webHidden/>
          </w:rPr>
        </w:r>
        <w:r w:rsidR="00BB6B95">
          <w:rPr>
            <w:webHidden/>
          </w:rPr>
          <w:fldChar w:fldCharType="separate"/>
        </w:r>
        <w:r w:rsidR="00BB6B95">
          <w:rPr>
            <w:webHidden/>
          </w:rPr>
          <w:t>3</w:t>
        </w:r>
        <w:r w:rsidR="00BB6B95">
          <w:rPr>
            <w:webHidden/>
          </w:rPr>
          <w:fldChar w:fldCharType="end"/>
        </w:r>
      </w:hyperlink>
    </w:p>
    <w:p w14:paraId="5EE751C7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51" w:history="1">
        <w:r w:rsidRPr="009D085F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B3931EE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52" w:history="1">
        <w:r w:rsidRPr="009D085F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C3D7438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53" w:history="1">
        <w:r w:rsidRPr="009D085F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CA04C74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54" w:history="1">
        <w:r w:rsidRPr="009D085F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CA1DC41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55" w:history="1">
        <w:r w:rsidRPr="009D085F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88B627D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56" w:history="1">
        <w:r w:rsidRPr="009D085F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64E03B7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57" w:history="1">
        <w:r w:rsidRPr="009D085F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9F1670F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58" w:history="1">
        <w:r w:rsidRPr="009D085F">
          <w:rPr>
            <w:rStyle w:val="a7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D0B93A7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59" w:history="1">
        <w:r w:rsidRPr="009D085F">
          <w:rPr>
            <w:rStyle w:val="a7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02C220B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60" w:history="1">
        <w:r w:rsidRPr="009D085F">
          <w:rPr>
            <w:rStyle w:val="a7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822D890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61" w:history="1">
        <w:r w:rsidRPr="009D085F">
          <w:rPr>
            <w:rStyle w:val="a7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BDADA9E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62" w:history="1">
        <w:r w:rsidRPr="009D085F">
          <w:rPr>
            <w:rStyle w:val="a7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屋顶构造一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6018BC1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63" w:history="1">
        <w:r w:rsidRPr="009D085F">
          <w:rPr>
            <w:rStyle w:val="a7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45B5955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64" w:history="1">
        <w:r w:rsidRPr="009D085F">
          <w:rPr>
            <w:rStyle w:val="a7"/>
            <w:lang w:val="en-GB"/>
          </w:rPr>
          <w:t>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F7EF323" w14:textId="77777777" w:rsidR="00BB6B95" w:rsidRDefault="00BB6B9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8565" w:history="1">
        <w:r w:rsidRPr="009D085F">
          <w:rPr>
            <w:rStyle w:val="a7"/>
            <w:lang w:val="en-GB"/>
          </w:rPr>
          <w:t>9.1.1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外墙构造一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44256B6" w14:textId="77777777" w:rsidR="00BB6B95" w:rsidRDefault="00BB6B9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8566" w:history="1">
        <w:r w:rsidRPr="009D085F">
          <w:rPr>
            <w:rStyle w:val="a7"/>
            <w:lang w:val="en-GB"/>
          </w:rPr>
          <w:t>9.1.2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阳台隔墙构造一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0056B84" w14:textId="77777777" w:rsidR="00BB6B95" w:rsidRDefault="00BB6B9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8567" w:history="1">
        <w:r w:rsidRPr="009D085F">
          <w:rPr>
            <w:rStyle w:val="a7"/>
            <w:lang w:val="en-GB"/>
          </w:rPr>
          <w:t>9.1.3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热桥柱构造一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AFA9A44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68" w:history="1">
        <w:r w:rsidRPr="009D085F">
          <w:rPr>
            <w:rStyle w:val="a7"/>
            <w:lang w:val="en-GB"/>
          </w:rPr>
          <w:t>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AFD1173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69" w:history="1">
        <w:r w:rsidRPr="009D085F">
          <w:rPr>
            <w:rStyle w:val="a7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9932E16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70" w:history="1">
        <w:r w:rsidRPr="009D085F">
          <w:rPr>
            <w:rStyle w:val="a7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E5BDC82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71" w:history="1">
        <w:r w:rsidRPr="009D085F">
          <w:rPr>
            <w:rStyle w:val="a7"/>
            <w:lang w:val="en-GB"/>
          </w:rPr>
          <w:t>11.1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挑空楼板构造一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5272AE2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72" w:history="1">
        <w:r w:rsidRPr="009D085F">
          <w:rPr>
            <w:rStyle w:val="a7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AA52120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73" w:history="1">
        <w:r w:rsidRPr="009D085F">
          <w:rPr>
            <w:rStyle w:val="a7"/>
            <w:lang w:val="en-GB"/>
          </w:rPr>
          <w:t>12.1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控温房间楼板构造一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BF4C0BD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74" w:history="1">
        <w:r w:rsidRPr="009D085F">
          <w:rPr>
            <w:rStyle w:val="a7"/>
            <w:lang w:val="en-GB"/>
          </w:rPr>
          <w:t>12.2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控温与非控温楼板构造一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792CCBA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75" w:history="1">
        <w:r w:rsidRPr="009D085F">
          <w:rPr>
            <w:rStyle w:val="a7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5C4F303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76" w:history="1">
        <w:r w:rsidRPr="009D085F">
          <w:rPr>
            <w:rStyle w:val="a7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6FAB5BBB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77" w:history="1">
        <w:r w:rsidRPr="009D085F">
          <w:rPr>
            <w:rStyle w:val="a7"/>
            <w:lang w:val="en-GB"/>
          </w:rPr>
          <w:t>14.1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BEB0421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78" w:history="1">
        <w:r w:rsidRPr="009D085F">
          <w:rPr>
            <w:rStyle w:val="a7"/>
            <w:lang w:val="en-GB"/>
          </w:rPr>
          <w:t>14.2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20A2EBF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79" w:history="1">
        <w:r w:rsidRPr="009D085F">
          <w:rPr>
            <w:rStyle w:val="a7"/>
            <w:lang w:val="en-GB"/>
          </w:rPr>
          <w:t>14.3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BB0172C" w14:textId="77777777" w:rsidR="00BB6B95" w:rsidRDefault="00BB6B9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8580" w:history="1">
        <w:r w:rsidRPr="009D085F">
          <w:rPr>
            <w:rStyle w:val="a7"/>
            <w:lang w:val="en-GB"/>
          </w:rPr>
          <w:t>14.4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D085F">
          <w:rPr>
            <w:rStyle w:val="a7"/>
          </w:rPr>
          <w:t>平均遮阳系数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2D75DF42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81" w:history="1">
        <w:r w:rsidRPr="009D085F">
          <w:rPr>
            <w:rStyle w:val="a7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1E02AC96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82" w:history="1">
        <w:r w:rsidRPr="009D085F">
          <w:rPr>
            <w:rStyle w:val="a7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67A3C683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83" w:history="1">
        <w:r w:rsidRPr="009D085F">
          <w:rPr>
            <w:rStyle w:val="a7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11038F7F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84" w:history="1">
        <w:r w:rsidRPr="009D085F">
          <w:rPr>
            <w:rStyle w:val="a7"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50A4B0EF" w14:textId="77777777" w:rsidR="00BB6B95" w:rsidRDefault="00BB6B9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8585" w:history="1">
        <w:r w:rsidRPr="009D085F">
          <w:rPr>
            <w:rStyle w:val="a7"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D085F">
          <w:rPr>
            <w:rStyle w:val="a7"/>
          </w:rPr>
          <w:t>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_Toc92098585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5924AAB2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6EB561C0" w14:textId="77777777" w:rsidR="00D40158" w:rsidRDefault="00D40158" w:rsidP="00D40158">
      <w:pPr>
        <w:pStyle w:val="TOC1"/>
      </w:pPr>
    </w:p>
    <w:p w14:paraId="3F7402F4" w14:textId="77777777" w:rsidR="00D40158" w:rsidRPr="005E5F93" w:rsidRDefault="00D40158" w:rsidP="005215FB">
      <w:pPr>
        <w:pStyle w:val="1"/>
      </w:pPr>
      <w:bookmarkStart w:id="13" w:name="_Toc92098550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03225443" w14:textId="77777777" w:rsidTr="00BE3C10">
        <w:tc>
          <w:tcPr>
            <w:tcW w:w="2759" w:type="dxa"/>
            <w:shd w:val="clear" w:color="auto" w:fill="E6E6E6"/>
          </w:tcPr>
          <w:p w14:paraId="60A21C6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4627E25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园岭新村</w:t>
            </w:r>
            <w:bookmarkEnd w:id="15"/>
          </w:p>
        </w:tc>
      </w:tr>
      <w:tr w:rsidR="00D40158" w:rsidRPr="00FF2243" w14:paraId="61B7EBFB" w14:textId="77777777" w:rsidTr="00BE3C10">
        <w:tc>
          <w:tcPr>
            <w:tcW w:w="2759" w:type="dxa"/>
            <w:shd w:val="clear" w:color="auto" w:fill="E6E6E6"/>
          </w:tcPr>
          <w:p w14:paraId="5707341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4A66B844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深圳</w:t>
            </w:r>
            <w:bookmarkEnd w:id="16"/>
          </w:p>
        </w:tc>
      </w:tr>
      <w:tr w:rsidR="00037A4C" w:rsidRPr="00FF2243" w14:paraId="45A42FAC" w14:textId="77777777" w:rsidTr="00BE3C10">
        <w:tc>
          <w:tcPr>
            <w:tcW w:w="2759" w:type="dxa"/>
            <w:shd w:val="clear" w:color="auto" w:fill="E6E6E6"/>
          </w:tcPr>
          <w:p w14:paraId="67E4EFDF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54D3293C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23.30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43E1B9DD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113.83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1725C41F" w14:textId="77777777" w:rsidTr="00BE3C10">
        <w:tc>
          <w:tcPr>
            <w:tcW w:w="2759" w:type="dxa"/>
            <w:shd w:val="clear" w:color="auto" w:fill="E6E6E6"/>
          </w:tcPr>
          <w:p w14:paraId="46C5B1E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2946AB4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9859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27E6F5A0" w14:textId="77777777" w:rsidTr="00BE3C10">
        <w:tc>
          <w:tcPr>
            <w:tcW w:w="2759" w:type="dxa"/>
            <w:shd w:val="clear" w:color="auto" w:fill="E6E6E6"/>
          </w:tcPr>
          <w:p w14:paraId="1EE1A05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50D21E7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8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14:paraId="55A48577" w14:textId="77777777" w:rsidTr="00BE3C10">
        <w:tc>
          <w:tcPr>
            <w:tcW w:w="2759" w:type="dxa"/>
            <w:shd w:val="clear" w:color="auto" w:fill="E6E6E6"/>
          </w:tcPr>
          <w:p w14:paraId="6269B86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0CD4AAA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24.0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686BEE51" w14:textId="77777777" w:rsidTr="00BE3C10">
        <w:tc>
          <w:tcPr>
            <w:tcW w:w="2759" w:type="dxa"/>
            <w:shd w:val="clear" w:color="auto" w:fill="E6E6E6"/>
          </w:tcPr>
          <w:p w14:paraId="23A0FF2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726A05C3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7538.97</w:t>
            </w:r>
            <w:bookmarkEnd w:id="24"/>
          </w:p>
        </w:tc>
      </w:tr>
      <w:tr w:rsidR="00203A7D" w:rsidRPr="00FF2243" w14:paraId="3D2D84AF" w14:textId="77777777" w:rsidTr="00BE3C10">
        <w:tc>
          <w:tcPr>
            <w:tcW w:w="2759" w:type="dxa"/>
            <w:shd w:val="clear" w:color="auto" w:fill="E6E6E6"/>
          </w:tcPr>
          <w:p w14:paraId="0FA28999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698562D5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2851.26</w:t>
            </w:r>
            <w:bookmarkEnd w:id="25"/>
          </w:p>
        </w:tc>
      </w:tr>
      <w:tr w:rsidR="00FA4476" w:rsidRPr="00FF2243" w14:paraId="06A87D15" w14:textId="77777777" w:rsidTr="00BE3C10">
        <w:tc>
          <w:tcPr>
            <w:tcW w:w="2759" w:type="dxa"/>
            <w:shd w:val="clear" w:color="auto" w:fill="E6E6E6"/>
          </w:tcPr>
          <w:p w14:paraId="1647F85B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620F792C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:rsidR="00D40158" w:rsidRPr="00FF2243" w14:paraId="7F3E21F0" w14:textId="77777777" w:rsidTr="00BE3C10">
        <w:tc>
          <w:tcPr>
            <w:tcW w:w="2759" w:type="dxa"/>
            <w:shd w:val="clear" w:color="auto" w:fill="E6E6E6"/>
          </w:tcPr>
          <w:p w14:paraId="08D337E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2A14E91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:rsidR="00D40158" w:rsidRPr="00FF2243" w14:paraId="008270BB" w14:textId="77777777" w:rsidTr="00BE3C10">
        <w:tc>
          <w:tcPr>
            <w:tcW w:w="2759" w:type="dxa"/>
            <w:shd w:val="clear" w:color="auto" w:fill="E6E6E6"/>
          </w:tcPr>
          <w:p w14:paraId="0DA9028E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27D3B98F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0.56</w:t>
            </w:r>
            <w:bookmarkEnd w:id="28"/>
          </w:p>
        </w:tc>
      </w:tr>
      <w:tr w:rsidR="00D40158" w:rsidRPr="00FF2243" w14:paraId="09B71668" w14:textId="77777777" w:rsidTr="00BE3C10">
        <w:tc>
          <w:tcPr>
            <w:tcW w:w="2759" w:type="dxa"/>
            <w:shd w:val="clear" w:color="auto" w:fill="E6E6E6"/>
          </w:tcPr>
          <w:p w14:paraId="272B57E1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44D71114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0.74</w:t>
            </w:r>
            <w:bookmarkEnd w:id="29"/>
          </w:p>
        </w:tc>
      </w:tr>
    </w:tbl>
    <w:p w14:paraId="4FE33F64" w14:textId="77777777" w:rsidR="00D40158" w:rsidRDefault="00D40158" w:rsidP="00D40158">
      <w:pPr>
        <w:pStyle w:val="1"/>
      </w:pPr>
      <w:bookmarkStart w:id="30" w:name="TitleFormat"/>
      <w:bookmarkStart w:id="31" w:name="_Toc92098551"/>
      <w:bookmarkEnd w:id="14"/>
      <w:r>
        <w:rPr>
          <w:rFonts w:hint="eastAsia"/>
        </w:rPr>
        <w:t>设计依据</w:t>
      </w:r>
      <w:bookmarkEnd w:id="31"/>
    </w:p>
    <w:p w14:paraId="5C03AE3A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2" w:name="计算依据"/>
      <w:bookmarkEnd w:id="30"/>
      <w:bookmarkEnd w:id="32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《夏热冬暖地区居住建筑节能设计标准》</w:t>
      </w:r>
      <w:r>
        <w:rPr>
          <w:kern w:val="2"/>
          <w:szCs w:val="24"/>
          <w:lang w:val="en-US"/>
        </w:rPr>
        <w:t>(JGJ75-2012)</w:t>
      </w:r>
    </w:p>
    <w:p w14:paraId="143FCB2D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《深圳市居住建筑节能设计标准实施细则》（</w:t>
      </w:r>
      <w:r>
        <w:rPr>
          <w:kern w:val="2"/>
          <w:szCs w:val="24"/>
          <w:lang w:val="en-US"/>
        </w:rPr>
        <w:t>SJG 15-2005</w:t>
      </w:r>
      <w:r>
        <w:rPr>
          <w:kern w:val="2"/>
          <w:szCs w:val="24"/>
          <w:lang w:val="en-US"/>
        </w:rPr>
        <w:t>）</w:t>
      </w:r>
    </w:p>
    <w:p w14:paraId="6E624A99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4BD4B3D6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14:paraId="3A03F415" w14:textId="77777777" w:rsidR="00B64EDF" w:rsidRDefault="00874583">
      <w:pPr>
        <w:pStyle w:val="1"/>
        <w:widowControl w:val="0"/>
        <w:jc w:val="both"/>
        <w:rPr>
          <w:kern w:val="2"/>
          <w:szCs w:val="24"/>
        </w:rPr>
      </w:pPr>
      <w:bookmarkStart w:id="33" w:name="_Toc92098552"/>
      <w:r>
        <w:rPr>
          <w:kern w:val="2"/>
          <w:szCs w:val="24"/>
        </w:rPr>
        <w:t>工程材料</w:t>
      </w:r>
      <w:bookmarkEnd w:id="33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B64EDF" w14:paraId="07430017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44B78D37" w14:textId="77777777" w:rsidR="00B64EDF" w:rsidRDefault="00874583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0B14AAD" w14:textId="77777777" w:rsidR="00B64EDF" w:rsidRDefault="00874583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3C8AA491" w14:textId="77777777" w:rsidR="00B64EDF" w:rsidRDefault="00874583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D820B9" w14:textId="77777777" w:rsidR="00B64EDF" w:rsidRDefault="00874583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76C2F13" w14:textId="77777777" w:rsidR="00B64EDF" w:rsidRDefault="00874583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C56CBE2" w14:textId="77777777" w:rsidR="00B64EDF" w:rsidRDefault="00874583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58D89117" w14:textId="77777777" w:rsidR="00B64EDF" w:rsidRDefault="00874583">
            <w:pPr>
              <w:jc w:val="center"/>
            </w:pPr>
            <w:r>
              <w:t>备注</w:t>
            </w:r>
          </w:p>
        </w:tc>
      </w:tr>
      <w:tr w:rsidR="00B64EDF" w14:paraId="67B47084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306738F0" w14:textId="77777777" w:rsidR="00B64EDF" w:rsidRDefault="00B64EDF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03002D14" w14:textId="77777777" w:rsidR="00B64EDF" w:rsidRDefault="00874583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38CDFC3B" w14:textId="77777777" w:rsidR="00B64EDF" w:rsidRDefault="00874583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1524478" w14:textId="77777777" w:rsidR="00B64EDF" w:rsidRDefault="00874583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C1982B0" w14:textId="77777777" w:rsidR="00B64EDF" w:rsidRDefault="00874583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9B784A2" w14:textId="77777777" w:rsidR="00B64EDF" w:rsidRDefault="00874583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70682DDD" w14:textId="77777777" w:rsidR="00B64EDF" w:rsidRDefault="00B64EDF">
            <w:pPr>
              <w:jc w:val="center"/>
            </w:pPr>
          </w:p>
        </w:tc>
      </w:tr>
      <w:tr w:rsidR="00B64EDF" w14:paraId="4376AABA" w14:textId="77777777">
        <w:tc>
          <w:tcPr>
            <w:tcW w:w="2196" w:type="dxa"/>
            <w:shd w:val="clear" w:color="auto" w:fill="E6E6E6"/>
            <w:vAlign w:val="center"/>
          </w:tcPr>
          <w:p w14:paraId="104D7443" w14:textId="77777777" w:rsidR="00B64EDF" w:rsidRDefault="00874583">
            <w:r>
              <w:t>水泥砂浆</w:t>
            </w:r>
          </w:p>
        </w:tc>
        <w:tc>
          <w:tcPr>
            <w:tcW w:w="1018" w:type="dxa"/>
            <w:vAlign w:val="center"/>
          </w:tcPr>
          <w:p w14:paraId="0671EEEF" w14:textId="77777777" w:rsidR="00B64EDF" w:rsidRDefault="00874583">
            <w:r>
              <w:t>0.930</w:t>
            </w:r>
          </w:p>
        </w:tc>
        <w:tc>
          <w:tcPr>
            <w:tcW w:w="1030" w:type="dxa"/>
            <w:vAlign w:val="center"/>
          </w:tcPr>
          <w:p w14:paraId="5BE7E9F7" w14:textId="77777777" w:rsidR="00B64EDF" w:rsidRDefault="00874583">
            <w:r>
              <w:t>11.370</w:t>
            </w:r>
          </w:p>
        </w:tc>
        <w:tc>
          <w:tcPr>
            <w:tcW w:w="848" w:type="dxa"/>
            <w:vAlign w:val="center"/>
          </w:tcPr>
          <w:p w14:paraId="6B0789D6" w14:textId="77777777" w:rsidR="00B64EDF" w:rsidRDefault="00874583">
            <w:r>
              <w:t>1800.0</w:t>
            </w:r>
          </w:p>
        </w:tc>
        <w:tc>
          <w:tcPr>
            <w:tcW w:w="1018" w:type="dxa"/>
            <w:vAlign w:val="center"/>
          </w:tcPr>
          <w:p w14:paraId="1B3FC02B" w14:textId="77777777" w:rsidR="00B64EDF" w:rsidRDefault="00874583">
            <w:r>
              <w:t>1050.0</w:t>
            </w:r>
          </w:p>
        </w:tc>
        <w:tc>
          <w:tcPr>
            <w:tcW w:w="1188" w:type="dxa"/>
            <w:vAlign w:val="center"/>
          </w:tcPr>
          <w:p w14:paraId="77BBFAF9" w14:textId="77777777" w:rsidR="00B64EDF" w:rsidRDefault="00874583">
            <w:r>
              <w:t>0.0210</w:t>
            </w:r>
          </w:p>
        </w:tc>
        <w:tc>
          <w:tcPr>
            <w:tcW w:w="1516" w:type="dxa"/>
            <w:vAlign w:val="center"/>
          </w:tcPr>
          <w:p w14:paraId="01981BFF" w14:textId="77777777" w:rsidR="00B64EDF" w:rsidRDefault="00874583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64EDF" w14:paraId="3655FD7B" w14:textId="77777777">
        <w:tc>
          <w:tcPr>
            <w:tcW w:w="2196" w:type="dxa"/>
            <w:shd w:val="clear" w:color="auto" w:fill="E6E6E6"/>
            <w:vAlign w:val="center"/>
          </w:tcPr>
          <w:p w14:paraId="3A80780A" w14:textId="77777777" w:rsidR="00B64EDF" w:rsidRDefault="00874583">
            <w:r>
              <w:t>石灰砂浆</w:t>
            </w:r>
          </w:p>
        </w:tc>
        <w:tc>
          <w:tcPr>
            <w:tcW w:w="1018" w:type="dxa"/>
            <w:vAlign w:val="center"/>
          </w:tcPr>
          <w:p w14:paraId="6D89EE19" w14:textId="77777777" w:rsidR="00B64EDF" w:rsidRDefault="00874583">
            <w:r>
              <w:t>0.810</w:t>
            </w:r>
          </w:p>
        </w:tc>
        <w:tc>
          <w:tcPr>
            <w:tcW w:w="1030" w:type="dxa"/>
            <w:vAlign w:val="center"/>
          </w:tcPr>
          <w:p w14:paraId="5F802672" w14:textId="77777777" w:rsidR="00B64EDF" w:rsidRDefault="00874583">
            <w:r>
              <w:t>10.070</w:t>
            </w:r>
          </w:p>
        </w:tc>
        <w:tc>
          <w:tcPr>
            <w:tcW w:w="848" w:type="dxa"/>
            <w:vAlign w:val="center"/>
          </w:tcPr>
          <w:p w14:paraId="524FDCDF" w14:textId="77777777" w:rsidR="00B64EDF" w:rsidRDefault="00874583">
            <w:r>
              <w:t>1600.0</w:t>
            </w:r>
          </w:p>
        </w:tc>
        <w:tc>
          <w:tcPr>
            <w:tcW w:w="1018" w:type="dxa"/>
            <w:vAlign w:val="center"/>
          </w:tcPr>
          <w:p w14:paraId="5CD941B5" w14:textId="77777777" w:rsidR="00B64EDF" w:rsidRDefault="00874583">
            <w:r>
              <w:t>1050.0</w:t>
            </w:r>
          </w:p>
        </w:tc>
        <w:tc>
          <w:tcPr>
            <w:tcW w:w="1188" w:type="dxa"/>
            <w:vAlign w:val="center"/>
          </w:tcPr>
          <w:p w14:paraId="15BAAFC6" w14:textId="77777777" w:rsidR="00B64EDF" w:rsidRDefault="00874583">
            <w:r>
              <w:t>0.0443</w:t>
            </w:r>
          </w:p>
        </w:tc>
        <w:tc>
          <w:tcPr>
            <w:tcW w:w="1516" w:type="dxa"/>
            <w:vAlign w:val="center"/>
          </w:tcPr>
          <w:p w14:paraId="35F5EB70" w14:textId="77777777" w:rsidR="00B64EDF" w:rsidRDefault="00874583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64EDF" w14:paraId="5D46577E" w14:textId="77777777">
        <w:tc>
          <w:tcPr>
            <w:tcW w:w="2196" w:type="dxa"/>
            <w:shd w:val="clear" w:color="auto" w:fill="E6E6E6"/>
            <w:vAlign w:val="center"/>
          </w:tcPr>
          <w:p w14:paraId="1BEA30B3" w14:textId="77777777" w:rsidR="00B64EDF" w:rsidRDefault="00874583">
            <w:r>
              <w:t>钢筋混凝土</w:t>
            </w:r>
          </w:p>
        </w:tc>
        <w:tc>
          <w:tcPr>
            <w:tcW w:w="1018" w:type="dxa"/>
            <w:vAlign w:val="center"/>
          </w:tcPr>
          <w:p w14:paraId="025B14C7" w14:textId="77777777" w:rsidR="00B64EDF" w:rsidRDefault="00874583">
            <w:r>
              <w:t>1.740</w:t>
            </w:r>
          </w:p>
        </w:tc>
        <w:tc>
          <w:tcPr>
            <w:tcW w:w="1030" w:type="dxa"/>
            <w:vAlign w:val="center"/>
          </w:tcPr>
          <w:p w14:paraId="7B38D049" w14:textId="77777777" w:rsidR="00B64EDF" w:rsidRDefault="00874583">
            <w:r>
              <w:t>17.200</w:t>
            </w:r>
          </w:p>
        </w:tc>
        <w:tc>
          <w:tcPr>
            <w:tcW w:w="848" w:type="dxa"/>
            <w:vAlign w:val="center"/>
          </w:tcPr>
          <w:p w14:paraId="4D9B70FD" w14:textId="77777777" w:rsidR="00B64EDF" w:rsidRDefault="00874583">
            <w:r>
              <w:t>2500.0</w:t>
            </w:r>
          </w:p>
        </w:tc>
        <w:tc>
          <w:tcPr>
            <w:tcW w:w="1018" w:type="dxa"/>
            <w:vAlign w:val="center"/>
          </w:tcPr>
          <w:p w14:paraId="5F4A7D0A" w14:textId="77777777" w:rsidR="00B64EDF" w:rsidRDefault="00874583">
            <w:r>
              <w:t>920.0</w:t>
            </w:r>
          </w:p>
        </w:tc>
        <w:tc>
          <w:tcPr>
            <w:tcW w:w="1188" w:type="dxa"/>
            <w:vAlign w:val="center"/>
          </w:tcPr>
          <w:p w14:paraId="47ABCE63" w14:textId="77777777" w:rsidR="00B64EDF" w:rsidRDefault="00874583">
            <w:r>
              <w:t>0.0158</w:t>
            </w:r>
          </w:p>
        </w:tc>
        <w:tc>
          <w:tcPr>
            <w:tcW w:w="1516" w:type="dxa"/>
            <w:vAlign w:val="center"/>
          </w:tcPr>
          <w:p w14:paraId="25197911" w14:textId="77777777" w:rsidR="00B64EDF" w:rsidRDefault="00874583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B64EDF" w14:paraId="2C37B742" w14:textId="77777777">
        <w:tc>
          <w:tcPr>
            <w:tcW w:w="2196" w:type="dxa"/>
            <w:shd w:val="clear" w:color="auto" w:fill="E6E6E6"/>
            <w:vAlign w:val="center"/>
          </w:tcPr>
          <w:p w14:paraId="6E976033" w14:textId="77777777" w:rsidR="00B64EDF" w:rsidRDefault="00874583">
            <w:r>
              <w:t>粘土砖渣砌体</w:t>
            </w:r>
          </w:p>
        </w:tc>
        <w:tc>
          <w:tcPr>
            <w:tcW w:w="1018" w:type="dxa"/>
            <w:vAlign w:val="center"/>
          </w:tcPr>
          <w:p w14:paraId="40528627" w14:textId="77777777" w:rsidR="00B64EDF" w:rsidRDefault="00874583">
            <w:r>
              <w:t>0.650</w:t>
            </w:r>
          </w:p>
        </w:tc>
        <w:tc>
          <w:tcPr>
            <w:tcW w:w="1030" w:type="dxa"/>
            <w:vAlign w:val="center"/>
          </w:tcPr>
          <w:p w14:paraId="38F1694D" w14:textId="77777777" w:rsidR="00B64EDF" w:rsidRDefault="00874583">
            <w:r>
              <w:t>8.548</w:t>
            </w:r>
          </w:p>
        </w:tc>
        <w:tc>
          <w:tcPr>
            <w:tcW w:w="848" w:type="dxa"/>
            <w:vAlign w:val="center"/>
          </w:tcPr>
          <w:p w14:paraId="20616E5D" w14:textId="77777777" w:rsidR="00B64EDF" w:rsidRDefault="00874583">
            <w:r>
              <w:t>1300.0</w:t>
            </w:r>
          </w:p>
        </w:tc>
        <w:tc>
          <w:tcPr>
            <w:tcW w:w="1018" w:type="dxa"/>
            <w:vAlign w:val="center"/>
          </w:tcPr>
          <w:p w14:paraId="54D3B2E3" w14:textId="77777777" w:rsidR="00B64EDF" w:rsidRDefault="00874583">
            <w:r>
              <w:t>1189.0</w:t>
            </w:r>
          </w:p>
        </w:tc>
        <w:tc>
          <w:tcPr>
            <w:tcW w:w="1188" w:type="dxa"/>
            <w:vAlign w:val="center"/>
          </w:tcPr>
          <w:p w14:paraId="588284C8" w14:textId="77777777" w:rsidR="00B64EDF" w:rsidRDefault="00874583">
            <w:r>
              <w:t>0.0000</w:t>
            </w:r>
          </w:p>
        </w:tc>
        <w:tc>
          <w:tcPr>
            <w:tcW w:w="1516" w:type="dxa"/>
            <w:vAlign w:val="center"/>
          </w:tcPr>
          <w:p w14:paraId="222CD017" w14:textId="77777777" w:rsidR="00B64EDF" w:rsidRDefault="00874583">
            <w:r>
              <w:rPr>
                <w:sz w:val="18"/>
                <w:szCs w:val="18"/>
              </w:rPr>
              <w:t>蒸汽渗透系数没有给出</w:t>
            </w:r>
          </w:p>
        </w:tc>
      </w:tr>
    </w:tbl>
    <w:p w14:paraId="707E1B97" w14:textId="77777777" w:rsidR="00B64EDF" w:rsidRDefault="00874583">
      <w:pPr>
        <w:pStyle w:val="1"/>
        <w:widowControl w:val="0"/>
        <w:jc w:val="both"/>
        <w:rPr>
          <w:kern w:val="2"/>
          <w:szCs w:val="24"/>
        </w:rPr>
      </w:pPr>
      <w:bookmarkStart w:id="34" w:name="_Toc92098553"/>
      <w:r>
        <w:rPr>
          <w:kern w:val="2"/>
          <w:szCs w:val="24"/>
        </w:rPr>
        <w:lastRenderedPageBreak/>
        <w:t>窗墙面积比</w:t>
      </w:r>
      <w:bookmarkEnd w:id="34"/>
    </w:p>
    <w:p w14:paraId="30F56E09" w14:textId="77777777" w:rsidR="00B64EDF" w:rsidRDefault="00874583">
      <w:pPr>
        <w:pStyle w:val="2"/>
        <w:widowControl w:val="0"/>
        <w:rPr>
          <w:kern w:val="2"/>
        </w:rPr>
      </w:pPr>
      <w:bookmarkStart w:id="35" w:name="_Toc92098554"/>
      <w:r>
        <w:rPr>
          <w:kern w:val="2"/>
        </w:rPr>
        <w:t>窗墙面积比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584"/>
        <w:gridCol w:w="1585"/>
        <w:gridCol w:w="1585"/>
        <w:gridCol w:w="1585"/>
        <w:gridCol w:w="1585"/>
      </w:tblGrid>
      <w:tr w:rsidR="00B64EDF" w14:paraId="1F7FC2B7" w14:textId="77777777">
        <w:tc>
          <w:tcPr>
            <w:tcW w:w="1409" w:type="dxa"/>
            <w:shd w:val="clear" w:color="auto" w:fill="E6E6E6"/>
            <w:vAlign w:val="center"/>
          </w:tcPr>
          <w:p w14:paraId="528B249D" w14:textId="77777777" w:rsidR="00B64EDF" w:rsidRDefault="00874583">
            <w:pPr>
              <w:jc w:val="center"/>
            </w:pPr>
            <w:r>
              <w:t>朝向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3F08709B" w14:textId="77777777" w:rsidR="00B64EDF" w:rsidRDefault="00874583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41D4AE6B" w14:textId="77777777" w:rsidR="00B64EDF" w:rsidRDefault="00874583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17341CFC" w14:textId="77777777" w:rsidR="00B64EDF" w:rsidRDefault="00874583">
            <w:pPr>
              <w:jc w:val="center"/>
            </w:pPr>
            <w:r>
              <w:t>窗墙比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4548A86B" w14:textId="77777777" w:rsidR="00B64EDF" w:rsidRDefault="00874583">
            <w:pPr>
              <w:jc w:val="center"/>
            </w:pPr>
            <w:r>
              <w:t>限值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0F71E58B" w14:textId="77777777" w:rsidR="00B64EDF" w:rsidRDefault="00874583">
            <w:pPr>
              <w:jc w:val="center"/>
            </w:pPr>
            <w:r>
              <w:t>结论</w:t>
            </w:r>
          </w:p>
        </w:tc>
      </w:tr>
      <w:tr w:rsidR="00B64EDF" w14:paraId="54F500D6" w14:textId="77777777">
        <w:tc>
          <w:tcPr>
            <w:tcW w:w="1409" w:type="dxa"/>
            <w:shd w:val="clear" w:color="auto" w:fill="E6E6E6"/>
            <w:vAlign w:val="center"/>
          </w:tcPr>
          <w:p w14:paraId="035DA952" w14:textId="77777777" w:rsidR="00B64EDF" w:rsidRDefault="00874583">
            <w:r>
              <w:t>南向</w:t>
            </w:r>
          </w:p>
        </w:tc>
        <w:tc>
          <w:tcPr>
            <w:tcW w:w="1584" w:type="dxa"/>
            <w:vAlign w:val="center"/>
          </w:tcPr>
          <w:p w14:paraId="3B35632A" w14:textId="77777777" w:rsidR="00B64EDF" w:rsidRDefault="00874583">
            <w:r>
              <w:t>335.25</w:t>
            </w:r>
          </w:p>
        </w:tc>
        <w:tc>
          <w:tcPr>
            <w:tcW w:w="1584" w:type="dxa"/>
            <w:vAlign w:val="center"/>
          </w:tcPr>
          <w:p w14:paraId="0A2A1AD4" w14:textId="77777777" w:rsidR="00B64EDF" w:rsidRDefault="00874583">
            <w:r>
              <w:t>2645.60</w:t>
            </w:r>
          </w:p>
        </w:tc>
        <w:tc>
          <w:tcPr>
            <w:tcW w:w="1584" w:type="dxa"/>
            <w:vAlign w:val="center"/>
          </w:tcPr>
          <w:p w14:paraId="0C53DEF5" w14:textId="77777777" w:rsidR="00B64EDF" w:rsidRDefault="00874583">
            <w:r>
              <w:t>0.13</w:t>
            </w:r>
          </w:p>
        </w:tc>
        <w:tc>
          <w:tcPr>
            <w:tcW w:w="1584" w:type="dxa"/>
            <w:vAlign w:val="center"/>
          </w:tcPr>
          <w:p w14:paraId="089D095D" w14:textId="77777777" w:rsidR="00B64EDF" w:rsidRDefault="00874583">
            <w:r>
              <w:t>0.40</w:t>
            </w:r>
          </w:p>
        </w:tc>
        <w:tc>
          <w:tcPr>
            <w:tcW w:w="1584" w:type="dxa"/>
            <w:vAlign w:val="center"/>
          </w:tcPr>
          <w:p w14:paraId="0B7CFCA5" w14:textId="77777777" w:rsidR="00B64EDF" w:rsidRDefault="00874583">
            <w:r>
              <w:t>满足</w:t>
            </w:r>
          </w:p>
        </w:tc>
      </w:tr>
      <w:tr w:rsidR="00B64EDF" w14:paraId="4A908792" w14:textId="77777777">
        <w:tc>
          <w:tcPr>
            <w:tcW w:w="1409" w:type="dxa"/>
            <w:shd w:val="clear" w:color="auto" w:fill="E6E6E6"/>
            <w:vAlign w:val="center"/>
          </w:tcPr>
          <w:p w14:paraId="562DE2BD" w14:textId="77777777" w:rsidR="00B64EDF" w:rsidRDefault="00874583">
            <w:r>
              <w:t>北向</w:t>
            </w:r>
          </w:p>
        </w:tc>
        <w:tc>
          <w:tcPr>
            <w:tcW w:w="1584" w:type="dxa"/>
            <w:vAlign w:val="center"/>
          </w:tcPr>
          <w:p w14:paraId="39605410" w14:textId="77777777" w:rsidR="00B64EDF" w:rsidRDefault="00874583">
            <w:r>
              <w:t>309.60</w:t>
            </w:r>
          </w:p>
        </w:tc>
        <w:tc>
          <w:tcPr>
            <w:tcW w:w="1584" w:type="dxa"/>
            <w:vAlign w:val="center"/>
          </w:tcPr>
          <w:p w14:paraId="3F85B6C4" w14:textId="77777777" w:rsidR="00B64EDF" w:rsidRDefault="00874583">
            <w:r>
              <w:t>2143.59</w:t>
            </w:r>
          </w:p>
        </w:tc>
        <w:tc>
          <w:tcPr>
            <w:tcW w:w="1584" w:type="dxa"/>
            <w:vAlign w:val="center"/>
          </w:tcPr>
          <w:p w14:paraId="07C14596" w14:textId="77777777" w:rsidR="00B64EDF" w:rsidRDefault="00874583">
            <w:r>
              <w:t>0.14</w:t>
            </w:r>
          </w:p>
        </w:tc>
        <w:tc>
          <w:tcPr>
            <w:tcW w:w="1584" w:type="dxa"/>
            <w:vAlign w:val="center"/>
          </w:tcPr>
          <w:p w14:paraId="1C9750CE" w14:textId="77777777" w:rsidR="00B64EDF" w:rsidRDefault="00874583">
            <w:r>
              <w:t>0.40</w:t>
            </w:r>
          </w:p>
        </w:tc>
        <w:tc>
          <w:tcPr>
            <w:tcW w:w="1584" w:type="dxa"/>
            <w:vAlign w:val="center"/>
          </w:tcPr>
          <w:p w14:paraId="7403A2FC" w14:textId="77777777" w:rsidR="00B64EDF" w:rsidRDefault="00874583">
            <w:r>
              <w:t>满足</w:t>
            </w:r>
          </w:p>
        </w:tc>
      </w:tr>
      <w:tr w:rsidR="00B64EDF" w14:paraId="69702D12" w14:textId="77777777">
        <w:tc>
          <w:tcPr>
            <w:tcW w:w="1409" w:type="dxa"/>
            <w:shd w:val="clear" w:color="auto" w:fill="E6E6E6"/>
            <w:vAlign w:val="center"/>
          </w:tcPr>
          <w:p w14:paraId="25ADC6C7" w14:textId="77777777" w:rsidR="00B64EDF" w:rsidRDefault="00874583">
            <w:r>
              <w:t>东向</w:t>
            </w:r>
          </w:p>
        </w:tc>
        <w:tc>
          <w:tcPr>
            <w:tcW w:w="1584" w:type="dxa"/>
            <w:vAlign w:val="center"/>
          </w:tcPr>
          <w:p w14:paraId="16AF98DC" w14:textId="77777777" w:rsidR="00B64EDF" w:rsidRDefault="00874583">
            <w:r>
              <w:t>128.07</w:t>
            </w:r>
          </w:p>
        </w:tc>
        <w:tc>
          <w:tcPr>
            <w:tcW w:w="1584" w:type="dxa"/>
            <w:vAlign w:val="center"/>
          </w:tcPr>
          <w:p w14:paraId="6987FE38" w14:textId="77777777" w:rsidR="00B64EDF" w:rsidRDefault="00874583">
            <w:r>
              <w:t>2648.04</w:t>
            </w:r>
          </w:p>
        </w:tc>
        <w:tc>
          <w:tcPr>
            <w:tcW w:w="1584" w:type="dxa"/>
            <w:vAlign w:val="center"/>
          </w:tcPr>
          <w:p w14:paraId="2130A36E" w14:textId="77777777" w:rsidR="00B64EDF" w:rsidRDefault="00874583">
            <w:r>
              <w:t>0.05</w:t>
            </w:r>
          </w:p>
        </w:tc>
        <w:tc>
          <w:tcPr>
            <w:tcW w:w="1584" w:type="dxa"/>
            <w:vAlign w:val="center"/>
          </w:tcPr>
          <w:p w14:paraId="61FA7AD1" w14:textId="77777777" w:rsidR="00B64EDF" w:rsidRDefault="00874583">
            <w:r>
              <w:t>0.30</w:t>
            </w:r>
          </w:p>
        </w:tc>
        <w:tc>
          <w:tcPr>
            <w:tcW w:w="1584" w:type="dxa"/>
            <w:vAlign w:val="center"/>
          </w:tcPr>
          <w:p w14:paraId="6146852E" w14:textId="77777777" w:rsidR="00B64EDF" w:rsidRDefault="00874583">
            <w:r>
              <w:t>满足</w:t>
            </w:r>
          </w:p>
        </w:tc>
      </w:tr>
      <w:tr w:rsidR="00B64EDF" w14:paraId="6B7004D7" w14:textId="77777777">
        <w:tc>
          <w:tcPr>
            <w:tcW w:w="1409" w:type="dxa"/>
            <w:shd w:val="clear" w:color="auto" w:fill="E6E6E6"/>
            <w:vAlign w:val="center"/>
          </w:tcPr>
          <w:p w14:paraId="0F7DF2F2" w14:textId="77777777" w:rsidR="00B64EDF" w:rsidRDefault="00874583">
            <w:r>
              <w:t>西向</w:t>
            </w:r>
          </w:p>
        </w:tc>
        <w:tc>
          <w:tcPr>
            <w:tcW w:w="1584" w:type="dxa"/>
            <w:vAlign w:val="center"/>
          </w:tcPr>
          <w:p w14:paraId="6DDDD480" w14:textId="77777777" w:rsidR="00B64EDF" w:rsidRDefault="00874583">
            <w:r>
              <w:t>114.57</w:t>
            </w:r>
          </w:p>
        </w:tc>
        <w:tc>
          <w:tcPr>
            <w:tcW w:w="1584" w:type="dxa"/>
            <w:vAlign w:val="center"/>
          </w:tcPr>
          <w:p w14:paraId="722E213E" w14:textId="77777777" w:rsidR="00B64EDF" w:rsidRDefault="00874583">
            <w:r>
              <w:t>2769.27</w:t>
            </w:r>
          </w:p>
        </w:tc>
        <w:tc>
          <w:tcPr>
            <w:tcW w:w="1584" w:type="dxa"/>
            <w:vAlign w:val="center"/>
          </w:tcPr>
          <w:p w14:paraId="6EBE3358" w14:textId="77777777" w:rsidR="00B64EDF" w:rsidRDefault="00874583">
            <w:r>
              <w:t>0.04</w:t>
            </w:r>
          </w:p>
        </w:tc>
        <w:tc>
          <w:tcPr>
            <w:tcW w:w="1584" w:type="dxa"/>
            <w:vAlign w:val="center"/>
          </w:tcPr>
          <w:p w14:paraId="11C49F7F" w14:textId="77777777" w:rsidR="00B64EDF" w:rsidRDefault="00874583">
            <w:r>
              <w:t>0.30</w:t>
            </w:r>
          </w:p>
        </w:tc>
        <w:tc>
          <w:tcPr>
            <w:tcW w:w="1584" w:type="dxa"/>
            <w:vAlign w:val="center"/>
          </w:tcPr>
          <w:p w14:paraId="3F278D99" w14:textId="77777777" w:rsidR="00B64EDF" w:rsidRDefault="00874583">
            <w:r>
              <w:t>满足</w:t>
            </w:r>
          </w:p>
        </w:tc>
      </w:tr>
      <w:tr w:rsidR="00B64EDF" w14:paraId="1B4EF98C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43769947" w14:textId="77777777" w:rsidR="00B64EDF" w:rsidRDefault="00874583">
            <w:r>
              <w:t>标准依据</w:t>
            </w:r>
          </w:p>
        </w:tc>
        <w:tc>
          <w:tcPr>
            <w:tcW w:w="6336" w:type="dxa"/>
            <w:gridSpan w:val="4"/>
            <w:vAlign w:val="center"/>
          </w:tcPr>
          <w:p w14:paraId="37E3054C" w14:textId="77777777" w:rsidR="00B64EDF" w:rsidRDefault="00874583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4.0.4</w:t>
            </w:r>
            <w:r>
              <w:t>条</w:t>
            </w:r>
          </w:p>
        </w:tc>
      </w:tr>
      <w:tr w:rsidR="00B64EDF" w14:paraId="569FF346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3FC82788" w14:textId="77777777" w:rsidR="00B64EDF" w:rsidRDefault="00874583">
            <w:r>
              <w:t>标准要求</w:t>
            </w:r>
          </w:p>
        </w:tc>
        <w:tc>
          <w:tcPr>
            <w:tcW w:w="6336" w:type="dxa"/>
            <w:gridSpan w:val="4"/>
            <w:vAlign w:val="center"/>
          </w:tcPr>
          <w:p w14:paraId="7CA164AB" w14:textId="77777777" w:rsidR="00B64EDF" w:rsidRDefault="00874583">
            <w:r>
              <w:t>各朝向窗墙比不超过限值</w:t>
            </w:r>
          </w:p>
        </w:tc>
      </w:tr>
      <w:tr w:rsidR="00B64EDF" w14:paraId="02B0E047" w14:textId="77777777">
        <w:tc>
          <w:tcPr>
            <w:tcW w:w="2993" w:type="dxa"/>
            <w:gridSpan w:val="2"/>
            <w:shd w:val="clear" w:color="auto" w:fill="E6E6E6"/>
            <w:vAlign w:val="center"/>
          </w:tcPr>
          <w:p w14:paraId="5144A7B5" w14:textId="77777777" w:rsidR="00B64EDF" w:rsidRDefault="00874583">
            <w:r>
              <w:t>结论</w:t>
            </w:r>
          </w:p>
        </w:tc>
        <w:tc>
          <w:tcPr>
            <w:tcW w:w="6336" w:type="dxa"/>
            <w:gridSpan w:val="4"/>
            <w:vAlign w:val="center"/>
          </w:tcPr>
          <w:p w14:paraId="51E2BE71" w14:textId="77777777" w:rsidR="00B64EDF" w:rsidRDefault="00874583">
            <w:r>
              <w:t>满足</w:t>
            </w:r>
          </w:p>
        </w:tc>
      </w:tr>
    </w:tbl>
    <w:p w14:paraId="5698B47F" w14:textId="77777777" w:rsidR="00B64EDF" w:rsidRDefault="00874583">
      <w:pPr>
        <w:pStyle w:val="2"/>
        <w:widowControl w:val="0"/>
        <w:rPr>
          <w:kern w:val="2"/>
        </w:rPr>
      </w:pPr>
      <w:bookmarkStart w:id="36" w:name="_Toc92098555"/>
      <w:r>
        <w:rPr>
          <w:kern w:val="2"/>
        </w:rPr>
        <w:t>外窗表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B64EDF" w14:paraId="652A77B7" w14:textId="77777777">
        <w:tc>
          <w:tcPr>
            <w:tcW w:w="1160" w:type="dxa"/>
            <w:shd w:val="clear" w:color="auto" w:fill="E6E6E6"/>
            <w:vAlign w:val="center"/>
          </w:tcPr>
          <w:p w14:paraId="3B514887" w14:textId="77777777" w:rsidR="00B64EDF" w:rsidRDefault="00874583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38582C19" w14:textId="77777777" w:rsidR="00B64EDF" w:rsidRDefault="00874583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29A098BE" w14:textId="77777777" w:rsidR="00B64EDF" w:rsidRDefault="00874583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11108CD0" w14:textId="77777777" w:rsidR="00B64EDF" w:rsidRDefault="00874583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42F6CE98" w14:textId="77777777" w:rsidR="00B64EDF" w:rsidRDefault="00874583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11607E8E" w14:textId="77777777" w:rsidR="00B64EDF" w:rsidRDefault="00874583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3DE3BF30" w14:textId="77777777" w:rsidR="00B64EDF" w:rsidRDefault="00874583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B64EDF" w14:paraId="482E21C1" w14:textId="77777777">
        <w:tc>
          <w:tcPr>
            <w:tcW w:w="1160" w:type="dxa"/>
            <w:vMerge w:val="restart"/>
            <w:vAlign w:val="center"/>
          </w:tcPr>
          <w:p w14:paraId="293F9B2C" w14:textId="77777777" w:rsidR="00B64EDF" w:rsidRDefault="00874583">
            <w:r>
              <w:t>南向</w:t>
            </w:r>
            <w:r>
              <w:br/>
              <w:t>335.25</w:t>
            </w:r>
          </w:p>
        </w:tc>
        <w:tc>
          <w:tcPr>
            <w:tcW w:w="1562" w:type="dxa"/>
            <w:vAlign w:val="center"/>
          </w:tcPr>
          <w:p w14:paraId="0830ABD9" w14:textId="77777777" w:rsidR="00B64EDF" w:rsidRDefault="00874583">
            <w:r>
              <w:t>C-0615</w:t>
            </w:r>
          </w:p>
        </w:tc>
        <w:tc>
          <w:tcPr>
            <w:tcW w:w="1386" w:type="dxa"/>
            <w:vAlign w:val="center"/>
          </w:tcPr>
          <w:p w14:paraId="4E3D5489" w14:textId="77777777" w:rsidR="00B64EDF" w:rsidRDefault="00874583">
            <w:r>
              <w:t>0.60×1.50</w:t>
            </w:r>
          </w:p>
        </w:tc>
        <w:tc>
          <w:tcPr>
            <w:tcW w:w="1528" w:type="dxa"/>
            <w:vAlign w:val="center"/>
          </w:tcPr>
          <w:p w14:paraId="21E0E829" w14:textId="77777777" w:rsidR="00B64EDF" w:rsidRDefault="00874583">
            <w:r>
              <w:t>1~8</w:t>
            </w:r>
          </w:p>
        </w:tc>
        <w:tc>
          <w:tcPr>
            <w:tcW w:w="1171" w:type="dxa"/>
            <w:vAlign w:val="center"/>
          </w:tcPr>
          <w:p w14:paraId="4C371EF2" w14:textId="77777777" w:rsidR="00B64EDF" w:rsidRDefault="00874583">
            <w:r>
              <w:t>86</w:t>
            </w:r>
          </w:p>
        </w:tc>
        <w:tc>
          <w:tcPr>
            <w:tcW w:w="1262" w:type="dxa"/>
            <w:vAlign w:val="center"/>
          </w:tcPr>
          <w:p w14:paraId="79AB10A3" w14:textId="77777777" w:rsidR="00B64EDF" w:rsidRDefault="00874583">
            <w:r>
              <w:t>0.90</w:t>
            </w:r>
          </w:p>
        </w:tc>
        <w:tc>
          <w:tcPr>
            <w:tcW w:w="1262" w:type="dxa"/>
            <w:vAlign w:val="center"/>
          </w:tcPr>
          <w:p w14:paraId="32AA3E8B" w14:textId="77777777" w:rsidR="00B64EDF" w:rsidRDefault="00874583">
            <w:r>
              <w:t>77.40</w:t>
            </w:r>
          </w:p>
        </w:tc>
      </w:tr>
      <w:tr w:rsidR="00B64EDF" w14:paraId="2DB6746E" w14:textId="77777777">
        <w:tc>
          <w:tcPr>
            <w:tcW w:w="1160" w:type="dxa"/>
            <w:vMerge/>
            <w:vAlign w:val="center"/>
          </w:tcPr>
          <w:p w14:paraId="2CD1B8FD" w14:textId="77777777" w:rsidR="00B64EDF" w:rsidRDefault="00B64EDF"/>
        </w:tc>
        <w:tc>
          <w:tcPr>
            <w:tcW w:w="1562" w:type="dxa"/>
            <w:vAlign w:val="center"/>
          </w:tcPr>
          <w:p w14:paraId="04B28D84" w14:textId="77777777" w:rsidR="00B64EDF" w:rsidRDefault="00874583">
            <w:r>
              <w:t>C-0615</w:t>
            </w:r>
          </w:p>
        </w:tc>
        <w:tc>
          <w:tcPr>
            <w:tcW w:w="1386" w:type="dxa"/>
            <w:vAlign w:val="center"/>
          </w:tcPr>
          <w:p w14:paraId="50EBBEFE" w14:textId="77777777" w:rsidR="00B64EDF" w:rsidRDefault="00874583">
            <w:r>
              <w:t>0.60×1.50</w:t>
            </w:r>
          </w:p>
        </w:tc>
        <w:tc>
          <w:tcPr>
            <w:tcW w:w="1528" w:type="dxa"/>
            <w:vAlign w:val="center"/>
          </w:tcPr>
          <w:p w14:paraId="7F0AFF65" w14:textId="77777777" w:rsidR="00B64EDF" w:rsidRDefault="00874583">
            <w:r>
              <w:t>1~8</w:t>
            </w:r>
          </w:p>
        </w:tc>
        <w:tc>
          <w:tcPr>
            <w:tcW w:w="1171" w:type="dxa"/>
            <w:vAlign w:val="center"/>
          </w:tcPr>
          <w:p w14:paraId="63F4BFD3" w14:textId="77777777" w:rsidR="00B64EDF" w:rsidRDefault="00874583">
            <w:r>
              <w:t>39</w:t>
            </w:r>
          </w:p>
        </w:tc>
        <w:tc>
          <w:tcPr>
            <w:tcW w:w="1262" w:type="dxa"/>
            <w:vAlign w:val="center"/>
          </w:tcPr>
          <w:p w14:paraId="3F6FDE7D" w14:textId="77777777" w:rsidR="00B64EDF" w:rsidRDefault="00874583">
            <w:r>
              <w:t>0.90</w:t>
            </w:r>
          </w:p>
        </w:tc>
        <w:tc>
          <w:tcPr>
            <w:tcW w:w="1262" w:type="dxa"/>
            <w:vAlign w:val="center"/>
          </w:tcPr>
          <w:p w14:paraId="41B73D46" w14:textId="77777777" w:rsidR="00B64EDF" w:rsidRDefault="00874583">
            <w:r>
              <w:t>35.10</w:t>
            </w:r>
          </w:p>
        </w:tc>
      </w:tr>
      <w:tr w:rsidR="00B64EDF" w14:paraId="7D81566D" w14:textId="77777777">
        <w:tc>
          <w:tcPr>
            <w:tcW w:w="1160" w:type="dxa"/>
            <w:vMerge/>
            <w:vAlign w:val="center"/>
          </w:tcPr>
          <w:p w14:paraId="4B9D7D2C" w14:textId="77777777" w:rsidR="00B64EDF" w:rsidRDefault="00B64EDF"/>
        </w:tc>
        <w:tc>
          <w:tcPr>
            <w:tcW w:w="1562" w:type="dxa"/>
            <w:vAlign w:val="center"/>
          </w:tcPr>
          <w:p w14:paraId="73D7D952" w14:textId="77777777" w:rsidR="00B64EDF" w:rsidRDefault="00874583">
            <w:r>
              <w:t>C-0915</w:t>
            </w:r>
          </w:p>
        </w:tc>
        <w:tc>
          <w:tcPr>
            <w:tcW w:w="1386" w:type="dxa"/>
            <w:vAlign w:val="center"/>
          </w:tcPr>
          <w:p w14:paraId="3AB924E9" w14:textId="77777777" w:rsidR="00B64EDF" w:rsidRDefault="00874583">
            <w:r>
              <w:t>0.90×1.50</w:t>
            </w:r>
          </w:p>
        </w:tc>
        <w:tc>
          <w:tcPr>
            <w:tcW w:w="1528" w:type="dxa"/>
            <w:vAlign w:val="center"/>
          </w:tcPr>
          <w:p w14:paraId="6BC9DDE0" w14:textId="77777777" w:rsidR="00B64EDF" w:rsidRDefault="00874583">
            <w:r>
              <w:t>1</w:t>
            </w:r>
          </w:p>
        </w:tc>
        <w:tc>
          <w:tcPr>
            <w:tcW w:w="1171" w:type="dxa"/>
            <w:vAlign w:val="center"/>
          </w:tcPr>
          <w:p w14:paraId="3A51D568" w14:textId="77777777" w:rsidR="00B64EDF" w:rsidRDefault="00874583">
            <w:r>
              <w:t>4</w:t>
            </w:r>
          </w:p>
        </w:tc>
        <w:tc>
          <w:tcPr>
            <w:tcW w:w="1262" w:type="dxa"/>
            <w:vAlign w:val="center"/>
          </w:tcPr>
          <w:p w14:paraId="7074DA82" w14:textId="77777777" w:rsidR="00B64EDF" w:rsidRDefault="00874583">
            <w:r>
              <w:t>1.35</w:t>
            </w:r>
          </w:p>
        </w:tc>
        <w:tc>
          <w:tcPr>
            <w:tcW w:w="1262" w:type="dxa"/>
            <w:vAlign w:val="center"/>
          </w:tcPr>
          <w:p w14:paraId="4DEFA45D" w14:textId="77777777" w:rsidR="00B64EDF" w:rsidRDefault="00874583">
            <w:r>
              <w:t>5.40</w:t>
            </w:r>
          </w:p>
        </w:tc>
      </w:tr>
      <w:tr w:rsidR="00B64EDF" w14:paraId="37DD2804" w14:textId="77777777">
        <w:tc>
          <w:tcPr>
            <w:tcW w:w="1160" w:type="dxa"/>
            <w:vMerge/>
            <w:vAlign w:val="center"/>
          </w:tcPr>
          <w:p w14:paraId="65DDA136" w14:textId="77777777" w:rsidR="00B64EDF" w:rsidRDefault="00B64EDF"/>
        </w:tc>
        <w:tc>
          <w:tcPr>
            <w:tcW w:w="1562" w:type="dxa"/>
            <w:vAlign w:val="center"/>
          </w:tcPr>
          <w:p w14:paraId="027E7A26" w14:textId="77777777" w:rsidR="00B64EDF" w:rsidRDefault="00874583">
            <w:r>
              <w:t>C-1215</w:t>
            </w:r>
          </w:p>
        </w:tc>
        <w:tc>
          <w:tcPr>
            <w:tcW w:w="1386" w:type="dxa"/>
            <w:vAlign w:val="center"/>
          </w:tcPr>
          <w:p w14:paraId="4920BC00" w14:textId="77777777" w:rsidR="00B64EDF" w:rsidRDefault="00874583">
            <w:r>
              <w:t>1.20×1.50</w:t>
            </w:r>
          </w:p>
        </w:tc>
        <w:tc>
          <w:tcPr>
            <w:tcW w:w="1528" w:type="dxa"/>
            <w:vAlign w:val="center"/>
          </w:tcPr>
          <w:p w14:paraId="07D92EB0" w14:textId="77777777" w:rsidR="00B64EDF" w:rsidRDefault="00874583">
            <w:r>
              <w:t>1~7</w:t>
            </w:r>
          </w:p>
        </w:tc>
        <w:tc>
          <w:tcPr>
            <w:tcW w:w="1171" w:type="dxa"/>
            <w:vAlign w:val="center"/>
          </w:tcPr>
          <w:p w14:paraId="31E0C285" w14:textId="77777777" w:rsidR="00B64EDF" w:rsidRDefault="00874583">
            <w:r>
              <w:t>27</w:t>
            </w:r>
          </w:p>
        </w:tc>
        <w:tc>
          <w:tcPr>
            <w:tcW w:w="1262" w:type="dxa"/>
            <w:vAlign w:val="center"/>
          </w:tcPr>
          <w:p w14:paraId="16934515" w14:textId="77777777" w:rsidR="00B64EDF" w:rsidRDefault="00874583">
            <w:r>
              <w:t>1.80</w:t>
            </w:r>
          </w:p>
        </w:tc>
        <w:tc>
          <w:tcPr>
            <w:tcW w:w="1262" w:type="dxa"/>
            <w:vAlign w:val="center"/>
          </w:tcPr>
          <w:p w14:paraId="2ACDE529" w14:textId="77777777" w:rsidR="00B64EDF" w:rsidRDefault="00874583">
            <w:r>
              <w:t>48.60</w:t>
            </w:r>
          </w:p>
        </w:tc>
      </w:tr>
      <w:tr w:rsidR="00B64EDF" w14:paraId="3F67F48F" w14:textId="77777777">
        <w:tc>
          <w:tcPr>
            <w:tcW w:w="1160" w:type="dxa"/>
            <w:vMerge/>
            <w:vAlign w:val="center"/>
          </w:tcPr>
          <w:p w14:paraId="3A54FE4A" w14:textId="77777777" w:rsidR="00B64EDF" w:rsidRDefault="00B64EDF"/>
        </w:tc>
        <w:tc>
          <w:tcPr>
            <w:tcW w:w="1562" w:type="dxa"/>
            <w:vAlign w:val="center"/>
          </w:tcPr>
          <w:p w14:paraId="69AC38BE" w14:textId="77777777" w:rsidR="00B64EDF" w:rsidRDefault="00874583">
            <w:r>
              <w:t>C-1515</w:t>
            </w:r>
          </w:p>
        </w:tc>
        <w:tc>
          <w:tcPr>
            <w:tcW w:w="1386" w:type="dxa"/>
            <w:vAlign w:val="center"/>
          </w:tcPr>
          <w:p w14:paraId="0F09C564" w14:textId="77777777" w:rsidR="00B64EDF" w:rsidRDefault="00874583">
            <w:r>
              <w:t>1.50×1.50</w:t>
            </w:r>
          </w:p>
        </w:tc>
        <w:tc>
          <w:tcPr>
            <w:tcW w:w="1528" w:type="dxa"/>
            <w:vAlign w:val="center"/>
          </w:tcPr>
          <w:p w14:paraId="04E6442E" w14:textId="77777777" w:rsidR="00B64EDF" w:rsidRDefault="00874583">
            <w:r>
              <w:t>1~8</w:t>
            </w:r>
          </w:p>
        </w:tc>
        <w:tc>
          <w:tcPr>
            <w:tcW w:w="1171" w:type="dxa"/>
            <w:vAlign w:val="center"/>
          </w:tcPr>
          <w:p w14:paraId="10D24AB1" w14:textId="77777777" w:rsidR="00B64EDF" w:rsidRDefault="00874583">
            <w:r>
              <w:t>75</w:t>
            </w:r>
          </w:p>
        </w:tc>
        <w:tc>
          <w:tcPr>
            <w:tcW w:w="1262" w:type="dxa"/>
            <w:vAlign w:val="center"/>
          </w:tcPr>
          <w:p w14:paraId="6E8821B1" w14:textId="77777777" w:rsidR="00B64EDF" w:rsidRDefault="00874583">
            <w:r>
              <w:t>2.25</w:t>
            </w:r>
          </w:p>
        </w:tc>
        <w:tc>
          <w:tcPr>
            <w:tcW w:w="1262" w:type="dxa"/>
            <w:vAlign w:val="center"/>
          </w:tcPr>
          <w:p w14:paraId="778188BF" w14:textId="77777777" w:rsidR="00B64EDF" w:rsidRDefault="00874583">
            <w:r>
              <w:t>168.75</w:t>
            </w:r>
          </w:p>
        </w:tc>
      </w:tr>
      <w:tr w:rsidR="00B64EDF" w14:paraId="20419EAA" w14:textId="77777777">
        <w:tc>
          <w:tcPr>
            <w:tcW w:w="1160" w:type="dxa"/>
            <w:vMerge w:val="restart"/>
            <w:vAlign w:val="center"/>
          </w:tcPr>
          <w:p w14:paraId="121DDE74" w14:textId="77777777" w:rsidR="00B64EDF" w:rsidRDefault="00874583">
            <w:r>
              <w:t>北向</w:t>
            </w:r>
            <w:r>
              <w:br/>
              <w:t>309.60</w:t>
            </w:r>
          </w:p>
        </w:tc>
        <w:tc>
          <w:tcPr>
            <w:tcW w:w="1562" w:type="dxa"/>
            <w:vAlign w:val="center"/>
          </w:tcPr>
          <w:p w14:paraId="1EEBCD14" w14:textId="77777777" w:rsidR="00B64EDF" w:rsidRDefault="00874583">
            <w:r>
              <w:t>C-0615</w:t>
            </w:r>
          </w:p>
        </w:tc>
        <w:tc>
          <w:tcPr>
            <w:tcW w:w="1386" w:type="dxa"/>
            <w:vAlign w:val="center"/>
          </w:tcPr>
          <w:p w14:paraId="57272FF0" w14:textId="77777777" w:rsidR="00B64EDF" w:rsidRDefault="00874583">
            <w:r>
              <w:t>0.60×1.50</w:t>
            </w:r>
          </w:p>
        </w:tc>
        <w:tc>
          <w:tcPr>
            <w:tcW w:w="1528" w:type="dxa"/>
            <w:vAlign w:val="center"/>
          </w:tcPr>
          <w:p w14:paraId="1566E275" w14:textId="77777777" w:rsidR="00B64EDF" w:rsidRDefault="00874583">
            <w:r>
              <w:t>1~8</w:t>
            </w:r>
          </w:p>
        </w:tc>
        <w:tc>
          <w:tcPr>
            <w:tcW w:w="1171" w:type="dxa"/>
            <w:vAlign w:val="center"/>
          </w:tcPr>
          <w:p w14:paraId="270A54EF" w14:textId="77777777" w:rsidR="00B64EDF" w:rsidRDefault="00874583">
            <w:r>
              <w:t>47</w:t>
            </w:r>
          </w:p>
        </w:tc>
        <w:tc>
          <w:tcPr>
            <w:tcW w:w="1262" w:type="dxa"/>
            <w:vAlign w:val="center"/>
          </w:tcPr>
          <w:p w14:paraId="526911AA" w14:textId="77777777" w:rsidR="00B64EDF" w:rsidRDefault="00874583">
            <w:r>
              <w:t>0.90</w:t>
            </w:r>
          </w:p>
        </w:tc>
        <w:tc>
          <w:tcPr>
            <w:tcW w:w="1262" w:type="dxa"/>
            <w:vAlign w:val="center"/>
          </w:tcPr>
          <w:p w14:paraId="23D7937B" w14:textId="77777777" w:rsidR="00B64EDF" w:rsidRDefault="00874583">
            <w:r>
              <w:t>42.30</w:t>
            </w:r>
          </w:p>
        </w:tc>
      </w:tr>
      <w:tr w:rsidR="00B64EDF" w14:paraId="79633F42" w14:textId="77777777">
        <w:tc>
          <w:tcPr>
            <w:tcW w:w="1160" w:type="dxa"/>
            <w:vMerge/>
            <w:vAlign w:val="center"/>
          </w:tcPr>
          <w:p w14:paraId="1070B674" w14:textId="77777777" w:rsidR="00B64EDF" w:rsidRDefault="00B64EDF"/>
        </w:tc>
        <w:tc>
          <w:tcPr>
            <w:tcW w:w="1562" w:type="dxa"/>
            <w:vAlign w:val="center"/>
          </w:tcPr>
          <w:p w14:paraId="4F1439AF" w14:textId="77777777" w:rsidR="00B64EDF" w:rsidRDefault="00874583">
            <w:r>
              <w:t>C-0915</w:t>
            </w:r>
          </w:p>
        </w:tc>
        <w:tc>
          <w:tcPr>
            <w:tcW w:w="1386" w:type="dxa"/>
            <w:vAlign w:val="center"/>
          </w:tcPr>
          <w:p w14:paraId="55F5DB98" w14:textId="77777777" w:rsidR="00B64EDF" w:rsidRDefault="00874583">
            <w:r>
              <w:t>0.90×1.50</w:t>
            </w:r>
          </w:p>
        </w:tc>
        <w:tc>
          <w:tcPr>
            <w:tcW w:w="1528" w:type="dxa"/>
            <w:vAlign w:val="center"/>
          </w:tcPr>
          <w:p w14:paraId="53F63B12" w14:textId="77777777" w:rsidR="00B64EDF" w:rsidRDefault="00874583">
            <w:r>
              <w:t>1~7</w:t>
            </w:r>
          </w:p>
        </w:tc>
        <w:tc>
          <w:tcPr>
            <w:tcW w:w="1171" w:type="dxa"/>
            <w:vAlign w:val="center"/>
          </w:tcPr>
          <w:p w14:paraId="28450E1D" w14:textId="77777777" w:rsidR="00B64EDF" w:rsidRDefault="00874583">
            <w:r>
              <w:t>22</w:t>
            </w:r>
          </w:p>
        </w:tc>
        <w:tc>
          <w:tcPr>
            <w:tcW w:w="1262" w:type="dxa"/>
            <w:vAlign w:val="center"/>
          </w:tcPr>
          <w:p w14:paraId="7C3B2993" w14:textId="77777777" w:rsidR="00B64EDF" w:rsidRDefault="00874583">
            <w:r>
              <w:t>1.35</w:t>
            </w:r>
          </w:p>
        </w:tc>
        <w:tc>
          <w:tcPr>
            <w:tcW w:w="1262" w:type="dxa"/>
            <w:vAlign w:val="center"/>
          </w:tcPr>
          <w:p w14:paraId="04B6F1B4" w14:textId="77777777" w:rsidR="00B64EDF" w:rsidRDefault="00874583">
            <w:r>
              <w:t>29.70</w:t>
            </w:r>
          </w:p>
        </w:tc>
      </w:tr>
      <w:tr w:rsidR="00B64EDF" w14:paraId="1DC4B512" w14:textId="77777777">
        <w:tc>
          <w:tcPr>
            <w:tcW w:w="1160" w:type="dxa"/>
            <w:vMerge/>
            <w:vAlign w:val="center"/>
          </w:tcPr>
          <w:p w14:paraId="6F7EC202" w14:textId="77777777" w:rsidR="00B64EDF" w:rsidRDefault="00B64EDF"/>
        </w:tc>
        <w:tc>
          <w:tcPr>
            <w:tcW w:w="1562" w:type="dxa"/>
            <w:vAlign w:val="center"/>
          </w:tcPr>
          <w:p w14:paraId="6CE5AA74" w14:textId="77777777" w:rsidR="00B64EDF" w:rsidRDefault="00874583">
            <w:r>
              <w:t>C-1215</w:t>
            </w:r>
          </w:p>
        </w:tc>
        <w:tc>
          <w:tcPr>
            <w:tcW w:w="1386" w:type="dxa"/>
            <w:vAlign w:val="center"/>
          </w:tcPr>
          <w:p w14:paraId="41C91B5A" w14:textId="77777777" w:rsidR="00B64EDF" w:rsidRDefault="00874583">
            <w:r>
              <w:t>1.20×1.50</w:t>
            </w:r>
          </w:p>
        </w:tc>
        <w:tc>
          <w:tcPr>
            <w:tcW w:w="1528" w:type="dxa"/>
            <w:vAlign w:val="center"/>
          </w:tcPr>
          <w:p w14:paraId="5B2B253C" w14:textId="77777777" w:rsidR="00B64EDF" w:rsidRDefault="00874583">
            <w:r>
              <w:t>1~8</w:t>
            </w:r>
          </w:p>
        </w:tc>
        <w:tc>
          <w:tcPr>
            <w:tcW w:w="1171" w:type="dxa"/>
            <w:vAlign w:val="center"/>
          </w:tcPr>
          <w:p w14:paraId="21404AF6" w14:textId="77777777" w:rsidR="00B64EDF" w:rsidRDefault="00874583">
            <w:r>
              <w:t>132</w:t>
            </w:r>
          </w:p>
        </w:tc>
        <w:tc>
          <w:tcPr>
            <w:tcW w:w="1262" w:type="dxa"/>
            <w:vAlign w:val="center"/>
          </w:tcPr>
          <w:p w14:paraId="3A8882E1" w14:textId="77777777" w:rsidR="00B64EDF" w:rsidRDefault="00874583">
            <w:r>
              <w:t>1.80</w:t>
            </w:r>
          </w:p>
        </w:tc>
        <w:tc>
          <w:tcPr>
            <w:tcW w:w="1262" w:type="dxa"/>
            <w:vAlign w:val="center"/>
          </w:tcPr>
          <w:p w14:paraId="2211BE78" w14:textId="77777777" w:rsidR="00B64EDF" w:rsidRDefault="00874583">
            <w:r>
              <w:t>237.60</w:t>
            </w:r>
          </w:p>
        </w:tc>
      </w:tr>
      <w:tr w:rsidR="00B64EDF" w14:paraId="1D56A887" w14:textId="77777777">
        <w:tc>
          <w:tcPr>
            <w:tcW w:w="1160" w:type="dxa"/>
            <w:vMerge w:val="restart"/>
            <w:vAlign w:val="center"/>
          </w:tcPr>
          <w:p w14:paraId="1E634537" w14:textId="77777777" w:rsidR="00B64EDF" w:rsidRDefault="00874583">
            <w:r>
              <w:t>东向</w:t>
            </w:r>
            <w:r>
              <w:br/>
              <w:t>128.07</w:t>
            </w:r>
          </w:p>
        </w:tc>
        <w:tc>
          <w:tcPr>
            <w:tcW w:w="1562" w:type="dxa"/>
            <w:vAlign w:val="center"/>
          </w:tcPr>
          <w:p w14:paraId="61630201" w14:textId="77777777" w:rsidR="00B64EDF" w:rsidRDefault="00874583">
            <w:r>
              <w:t>C-0615</w:t>
            </w:r>
          </w:p>
        </w:tc>
        <w:tc>
          <w:tcPr>
            <w:tcW w:w="1386" w:type="dxa"/>
            <w:vAlign w:val="center"/>
          </w:tcPr>
          <w:p w14:paraId="2E50D4F4" w14:textId="77777777" w:rsidR="00B64EDF" w:rsidRDefault="00874583">
            <w:r>
              <w:t>0.60×1.50</w:t>
            </w:r>
          </w:p>
        </w:tc>
        <w:tc>
          <w:tcPr>
            <w:tcW w:w="1528" w:type="dxa"/>
            <w:vAlign w:val="center"/>
          </w:tcPr>
          <w:p w14:paraId="6E066064" w14:textId="77777777" w:rsidR="00B64EDF" w:rsidRDefault="00874583">
            <w:r>
              <w:t>1~8</w:t>
            </w:r>
          </w:p>
        </w:tc>
        <w:tc>
          <w:tcPr>
            <w:tcW w:w="1171" w:type="dxa"/>
            <w:vAlign w:val="center"/>
          </w:tcPr>
          <w:p w14:paraId="05ACCEAC" w14:textId="77777777" w:rsidR="00B64EDF" w:rsidRDefault="00874583">
            <w:r>
              <w:t>40</w:t>
            </w:r>
          </w:p>
        </w:tc>
        <w:tc>
          <w:tcPr>
            <w:tcW w:w="1262" w:type="dxa"/>
            <w:vAlign w:val="center"/>
          </w:tcPr>
          <w:p w14:paraId="51815727" w14:textId="77777777" w:rsidR="00B64EDF" w:rsidRDefault="00874583">
            <w:r>
              <w:t>0.90</w:t>
            </w:r>
          </w:p>
        </w:tc>
        <w:tc>
          <w:tcPr>
            <w:tcW w:w="1262" w:type="dxa"/>
            <w:vAlign w:val="center"/>
          </w:tcPr>
          <w:p w14:paraId="69F9559F" w14:textId="77777777" w:rsidR="00B64EDF" w:rsidRDefault="00874583">
            <w:r>
              <w:t>36.00</w:t>
            </w:r>
          </w:p>
        </w:tc>
      </w:tr>
      <w:tr w:rsidR="00B64EDF" w14:paraId="10E7D933" w14:textId="77777777">
        <w:tc>
          <w:tcPr>
            <w:tcW w:w="1160" w:type="dxa"/>
            <w:vMerge/>
            <w:vAlign w:val="center"/>
          </w:tcPr>
          <w:p w14:paraId="208C0EDF" w14:textId="77777777" w:rsidR="00B64EDF" w:rsidRDefault="00B64EDF"/>
        </w:tc>
        <w:tc>
          <w:tcPr>
            <w:tcW w:w="1562" w:type="dxa"/>
            <w:vAlign w:val="center"/>
          </w:tcPr>
          <w:p w14:paraId="382353F5" w14:textId="77777777" w:rsidR="00B64EDF" w:rsidRDefault="00874583">
            <w:r>
              <w:t>C-0909</w:t>
            </w:r>
          </w:p>
        </w:tc>
        <w:tc>
          <w:tcPr>
            <w:tcW w:w="1386" w:type="dxa"/>
            <w:vAlign w:val="center"/>
          </w:tcPr>
          <w:p w14:paraId="3E58BAC4" w14:textId="77777777" w:rsidR="00B64EDF" w:rsidRDefault="00874583">
            <w:r>
              <w:t>0.90×0.90</w:t>
            </w:r>
          </w:p>
        </w:tc>
        <w:tc>
          <w:tcPr>
            <w:tcW w:w="1528" w:type="dxa"/>
            <w:vAlign w:val="center"/>
          </w:tcPr>
          <w:p w14:paraId="6D01C618" w14:textId="77777777" w:rsidR="00B64EDF" w:rsidRDefault="00874583">
            <w:r>
              <w:t>1~7</w:t>
            </w:r>
          </w:p>
        </w:tc>
        <w:tc>
          <w:tcPr>
            <w:tcW w:w="1171" w:type="dxa"/>
            <w:vAlign w:val="center"/>
          </w:tcPr>
          <w:p w14:paraId="78197F33" w14:textId="77777777" w:rsidR="00B64EDF" w:rsidRDefault="00874583">
            <w:r>
              <w:t>22</w:t>
            </w:r>
          </w:p>
        </w:tc>
        <w:tc>
          <w:tcPr>
            <w:tcW w:w="1262" w:type="dxa"/>
            <w:vAlign w:val="center"/>
          </w:tcPr>
          <w:p w14:paraId="0531CABB" w14:textId="77777777" w:rsidR="00B64EDF" w:rsidRDefault="00874583">
            <w:r>
              <w:t>0.81</w:t>
            </w:r>
          </w:p>
        </w:tc>
        <w:tc>
          <w:tcPr>
            <w:tcW w:w="1262" w:type="dxa"/>
            <w:vAlign w:val="center"/>
          </w:tcPr>
          <w:p w14:paraId="623B1D81" w14:textId="77777777" w:rsidR="00B64EDF" w:rsidRDefault="00874583">
            <w:r>
              <w:t>17.82</w:t>
            </w:r>
          </w:p>
        </w:tc>
      </w:tr>
      <w:tr w:rsidR="00B64EDF" w14:paraId="34D4D626" w14:textId="77777777">
        <w:tc>
          <w:tcPr>
            <w:tcW w:w="1160" w:type="dxa"/>
            <w:vMerge/>
            <w:vAlign w:val="center"/>
          </w:tcPr>
          <w:p w14:paraId="29842C41" w14:textId="77777777" w:rsidR="00B64EDF" w:rsidRDefault="00B64EDF"/>
        </w:tc>
        <w:tc>
          <w:tcPr>
            <w:tcW w:w="1562" w:type="dxa"/>
            <w:vAlign w:val="center"/>
          </w:tcPr>
          <w:p w14:paraId="4EA29254" w14:textId="77777777" w:rsidR="00B64EDF" w:rsidRDefault="00874583">
            <w:r>
              <w:t>C-0915</w:t>
            </w:r>
          </w:p>
        </w:tc>
        <w:tc>
          <w:tcPr>
            <w:tcW w:w="1386" w:type="dxa"/>
            <w:vAlign w:val="center"/>
          </w:tcPr>
          <w:p w14:paraId="4DD47CC0" w14:textId="77777777" w:rsidR="00B64EDF" w:rsidRDefault="00874583">
            <w:r>
              <w:t>0.90×1.50</w:t>
            </w:r>
          </w:p>
        </w:tc>
        <w:tc>
          <w:tcPr>
            <w:tcW w:w="1528" w:type="dxa"/>
            <w:vAlign w:val="center"/>
          </w:tcPr>
          <w:p w14:paraId="6BC2C297" w14:textId="77777777" w:rsidR="00B64EDF" w:rsidRDefault="00874583">
            <w:r>
              <w:t>1~7</w:t>
            </w:r>
          </w:p>
        </w:tc>
        <w:tc>
          <w:tcPr>
            <w:tcW w:w="1171" w:type="dxa"/>
            <w:vAlign w:val="center"/>
          </w:tcPr>
          <w:p w14:paraId="29B009D3" w14:textId="77777777" w:rsidR="00B64EDF" w:rsidRDefault="00874583">
            <w:r>
              <w:t>55</w:t>
            </w:r>
          </w:p>
        </w:tc>
        <w:tc>
          <w:tcPr>
            <w:tcW w:w="1262" w:type="dxa"/>
            <w:vAlign w:val="center"/>
          </w:tcPr>
          <w:p w14:paraId="6175BDF0" w14:textId="77777777" w:rsidR="00B64EDF" w:rsidRDefault="00874583">
            <w:r>
              <w:t>1.35</w:t>
            </w:r>
          </w:p>
        </w:tc>
        <w:tc>
          <w:tcPr>
            <w:tcW w:w="1262" w:type="dxa"/>
            <w:vAlign w:val="center"/>
          </w:tcPr>
          <w:p w14:paraId="7D049BAA" w14:textId="77777777" w:rsidR="00B64EDF" w:rsidRDefault="00874583">
            <w:r>
              <w:t>74.25</w:t>
            </w:r>
          </w:p>
        </w:tc>
      </w:tr>
      <w:tr w:rsidR="00B64EDF" w14:paraId="6DCD881F" w14:textId="77777777">
        <w:tc>
          <w:tcPr>
            <w:tcW w:w="1160" w:type="dxa"/>
            <w:vMerge w:val="restart"/>
            <w:vAlign w:val="center"/>
          </w:tcPr>
          <w:p w14:paraId="6428405A" w14:textId="77777777" w:rsidR="00B64EDF" w:rsidRDefault="00874583">
            <w:r>
              <w:t>西向</w:t>
            </w:r>
            <w:r>
              <w:br/>
              <w:t>114.57</w:t>
            </w:r>
          </w:p>
        </w:tc>
        <w:tc>
          <w:tcPr>
            <w:tcW w:w="1562" w:type="dxa"/>
            <w:vAlign w:val="center"/>
          </w:tcPr>
          <w:p w14:paraId="7739A0A6" w14:textId="77777777" w:rsidR="00B64EDF" w:rsidRDefault="00874583">
            <w:r>
              <w:t>C-0615</w:t>
            </w:r>
          </w:p>
        </w:tc>
        <w:tc>
          <w:tcPr>
            <w:tcW w:w="1386" w:type="dxa"/>
            <w:vAlign w:val="center"/>
          </w:tcPr>
          <w:p w14:paraId="78D4E5FB" w14:textId="77777777" w:rsidR="00B64EDF" w:rsidRDefault="00874583">
            <w:r>
              <w:t>0.60×1.50</w:t>
            </w:r>
          </w:p>
        </w:tc>
        <w:tc>
          <w:tcPr>
            <w:tcW w:w="1528" w:type="dxa"/>
            <w:vAlign w:val="center"/>
          </w:tcPr>
          <w:p w14:paraId="1A87BAC2" w14:textId="77777777" w:rsidR="00B64EDF" w:rsidRDefault="00874583">
            <w:r>
              <w:t>1~8</w:t>
            </w:r>
          </w:p>
        </w:tc>
        <w:tc>
          <w:tcPr>
            <w:tcW w:w="1171" w:type="dxa"/>
            <w:vAlign w:val="center"/>
          </w:tcPr>
          <w:p w14:paraId="64145F98" w14:textId="77777777" w:rsidR="00B64EDF" w:rsidRDefault="00874583">
            <w:r>
              <w:t>40</w:t>
            </w:r>
          </w:p>
        </w:tc>
        <w:tc>
          <w:tcPr>
            <w:tcW w:w="1262" w:type="dxa"/>
            <w:vAlign w:val="center"/>
          </w:tcPr>
          <w:p w14:paraId="7CA4301E" w14:textId="77777777" w:rsidR="00B64EDF" w:rsidRDefault="00874583">
            <w:r>
              <w:t>0.90</w:t>
            </w:r>
          </w:p>
        </w:tc>
        <w:tc>
          <w:tcPr>
            <w:tcW w:w="1262" w:type="dxa"/>
            <w:vAlign w:val="center"/>
          </w:tcPr>
          <w:p w14:paraId="41D6F04D" w14:textId="77777777" w:rsidR="00B64EDF" w:rsidRDefault="00874583">
            <w:r>
              <w:t>36.00</w:t>
            </w:r>
          </w:p>
        </w:tc>
      </w:tr>
      <w:tr w:rsidR="00B64EDF" w14:paraId="1EAB40EA" w14:textId="77777777">
        <w:tc>
          <w:tcPr>
            <w:tcW w:w="1160" w:type="dxa"/>
            <w:vMerge/>
            <w:vAlign w:val="center"/>
          </w:tcPr>
          <w:p w14:paraId="00EBF86A" w14:textId="77777777" w:rsidR="00B64EDF" w:rsidRDefault="00B64EDF"/>
        </w:tc>
        <w:tc>
          <w:tcPr>
            <w:tcW w:w="1562" w:type="dxa"/>
            <w:vAlign w:val="center"/>
          </w:tcPr>
          <w:p w14:paraId="77A5A464" w14:textId="77777777" w:rsidR="00B64EDF" w:rsidRDefault="00874583">
            <w:r>
              <w:t>C-0909</w:t>
            </w:r>
          </w:p>
        </w:tc>
        <w:tc>
          <w:tcPr>
            <w:tcW w:w="1386" w:type="dxa"/>
            <w:vAlign w:val="center"/>
          </w:tcPr>
          <w:p w14:paraId="28A07EC6" w14:textId="77777777" w:rsidR="00B64EDF" w:rsidRDefault="00874583">
            <w:r>
              <w:t>0.90×0.90</w:t>
            </w:r>
          </w:p>
        </w:tc>
        <w:tc>
          <w:tcPr>
            <w:tcW w:w="1528" w:type="dxa"/>
            <w:vAlign w:val="center"/>
          </w:tcPr>
          <w:p w14:paraId="302C4D45" w14:textId="77777777" w:rsidR="00B64EDF" w:rsidRDefault="00874583">
            <w:r>
              <w:t>1~7</w:t>
            </w:r>
          </w:p>
        </w:tc>
        <w:tc>
          <w:tcPr>
            <w:tcW w:w="1171" w:type="dxa"/>
            <w:vAlign w:val="center"/>
          </w:tcPr>
          <w:p w14:paraId="2E9D13A7" w14:textId="77777777" w:rsidR="00B64EDF" w:rsidRDefault="00874583">
            <w:r>
              <w:t>22</w:t>
            </w:r>
          </w:p>
        </w:tc>
        <w:tc>
          <w:tcPr>
            <w:tcW w:w="1262" w:type="dxa"/>
            <w:vAlign w:val="center"/>
          </w:tcPr>
          <w:p w14:paraId="5B07C15D" w14:textId="77777777" w:rsidR="00B64EDF" w:rsidRDefault="00874583">
            <w:r>
              <w:t>0.81</w:t>
            </w:r>
          </w:p>
        </w:tc>
        <w:tc>
          <w:tcPr>
            <w:tcW w:w="1262" w:type="dxa"/>
            <w:vAlign w:val="center"/>
          </w:tcPr>
          <w:p w14:paraId="5391E281" w14:textId="77777777" w:rsidR="00B64EDF" w:rsidRDefault="00874583">
            <w:r>
              <w:t>17.82</w:t>
            </w:r>
          </w:p>
        </w:tc>
      </w:tr>
      <w:tr w:rsidR="00B64EDF" w14:paraId="69F202A7" w14:textId="77777777">
        <w:tc>
          <w:tcPr>
            <w:tcW w:w="1160" w:type="dxa"/>
            <w:vMerge/>
            <w:vAlign w:val="center"/>
          </w:tcPr>
          <w:p w14:paraId="2AE60084" w14:textId="77777777" w:rsidR="00B64EDF" w:rsidRDefault="00B64EDF"/>
        </w:tc>
        <w:tc>
          <w:tcPr>
            <w:tcW w:w="1562" w:type="dxa"/>
            <w:vAlign w:val="center"/>
          </w:tcPr>
          <w:p w14:paraId="54AE8192" w14:textId="77777777" w:rsidR="00B64EDF" w:rsidRDefault="00874583">
            <w:r>
              <w:t>C-0915</w:t>
            </w:r>
          </w:p>
        </w:tc>
        <w:tc>
          <w:tcPr>
            <w:tcW w:w="1386" w:type="dxa"/>
            <w:vAlign w:val="center"/>
          </w:tcPr>
          <w:p w14:paraId="45ADB207" w14:textId="77777777" w:rsidR="00B64EDF" w:rsidRDefault="00874583">
            <w:r>
              <w:t>0.90×1.50</w:t>
            </w:r>
          </w:p>
        </w:tc>
        <w:tc>
          <w:tcPr>
            <w:tcW w:w="1528" w:type="dxa"/>
            <w:vAlign w:val="center"/>
          </w:tcPr>
          <w:p w14:paraId="33939747" w14:textId="77777777" w:rsidR="00B64EDF" w:rsidRDefault="00874583">
            <w:r>
              <w:t>1~7</w:t>
            </w:r>
          </w:p>
        </w:tc>
        <w:tc>
          <w:tcPr>
            <w:tcW w:w="1171" w:type="dxa"/>
            <w:vAlign w:val="center"/>
          </w:tcPr>
          <w:p w14:paraId="401F4560" w14:textId="77777777" w:rsidR="00B64EDF" w:rsidRDefault="00874583">
            <w:r>
              <w:t>45</w:t>
            </w:r>
          </w:p>
        </w:tc>
        <w:tc>
          <w:tcPr>
            <w:tcW w:w="1262" w:type="dxa"/>
            <w:vAlign w:val="center"/>
          </w:tcPr>
          <w:p w14:paraId="0AB551C4" w14:textId="77777777" w:rsidR="00B64EDF" w:rsidRDefault="00874583">
            <w:r>
              <w:t>1.35</w:t>
            </w:r>
          </w:p>
        </w:tc>
        <w:tc>
          <w:tcPr>
            <w:tcW w:w="1262" w:type="dxa"/>
            <w:vAlign w:val="center"/>
          </w:tcPr>
          <w:p w14:paraId="690E702B" w14:textId="77777777" w:rsidR="00B64EDF" w:rsidRDefault="00874583">
            <w:r>
              <w:t>60.75</w:t>
            </w:r>
          </w:p>
        </w:tc>
      </w:tr>
    </w:tbl>
    <w:p w14:paraId="045CA321" w14:textId="77777777" w:rsidR="00B64EDF" w:rsidRDefault="00874583">
      <w:pPr>
        <w:pStyle w:val="1"/>
        <w:widowControl w:val="0"/>
        <w:jc w:val="both"/>
        <w:rPr>
          <w:kern w:val="2"/>
          <w:szCs w:val="24"/>
        </w:rPr>
      </w:pPr>
      <w:bookmarkStart w:id="37" w:name="_Toc92098556"/>
      <w:r>
        <w:rPr>
          <w:kern w:val="2"/>
          <w:szCs w:val="24"/>
        </w:rPr>
        <w:t>窗地面积比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B64EDF" w14:paraId="14955D7F" w14:textId="77777777">
        <w:tc>
          <w:tcPr>
            <w:tcW w:w="888" w:type="dxa"/>
            <w:shd w:val="clear" w:color="auto" w:fill="E6E6E6"/>
            <w:vAlign w:val="center"/>
          </w:tcPr>
          <w:p w14:paraId="70EAD006" w14:textId="77777777" w:rsidR="00B64EDF" w:rsidRDefault="00874583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7B3B685E" w14:textId="77777777" w:rsidR="00B64EDF" w:rsidRDefault="00874583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311FD775" w14:textId="77777777" w:rsidR="00B64EDF" w:rsidRDefault="00874583">
            <w:pPr>
              <w:jc w:val="center"/>
            </w:pPr>
            <w:r>
              <w:t>房间面积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D998057" w14:textId="77777777" w:rsidR="00B64EDF" w:rsidRDefault="00874583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74DD6577" w14:textId="77777777" w:rsidR="00B64EDF" w:rsidRDefault="00874583">
            <w:pPr>
              <w:jc w:val="center"/>
            </w:pPr>
            <w:r>
              <w:t>窗面积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6C8A7A97" w14:textId="77777777" w:rsidR="00B64EDF" w:rsidRDefault="00874583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78DF682" w14:textId="77777777" w:rsidR="00B64EDF" w:rsidRDefault="00874583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14:paraId="3C36923F" w14:textId="77777777" w:rsidR="00B64EDF" w:rsidRDefault="00874583">
            <w:pPr>
              <w:jc w:val="center"/>
            </w:pPr>
            <w:r>
              <w:t>结论</w:t>
            </w:r>
          </w:p>
        </w:tc>
      </w:tr>
      <w:tr w:rsidR="00B64EDF" w14:paraId="22E64B5C" w14:textId="77777777">
        <w:tc>
          <w:tcPr>
            <w:tcW w:w="888" w:type="dxa"/>
            <w:vMerge w:val="restart"/>
            <w:vAlign w:val="center"/>
          </w:tcPr>
          <w:p w14:paraId="4130861C" w14:textId="77777777" w:rsidR="00B64EDF" w:rsidRDefault="00874583">
            <w:r>
              <w:t>1</w:t>
            </w:r>
          </w:p>
        </w:tc>
        <w:tc>
          <w:tcPr>
            <w:tcW w:w="1301" w:type="dxa"/>
            <w:vAlign w:val="center"/>
          </w:tcPr>
          <w:p w14:paraId="7D95CA1E" w14:textId="77777777" w:rsidR="00B64EDF" w:rsidRDefault="00874583">
            <w:r>
              <w:t>1001</w:t>
            </w:r>
          </w:p>
        </w:tc>
        <w:tc>
          <w:tcPr>
            <w:tcW w:w="1075" w:type="dxa"/>
            <w:gridSpan w:val="2"/>
            <w:vAlign w:val="center"/>
          </w:tcPr>
          <w:p w14:paraId="7677DAF4" w14:textId="77777777" w:rsidR="00B64EDF" w:rsidRDefault="00874583">
            <w:r>
              <w:t>32.29</w:t>
            </w:r>
          </w:p>
        </w:tc>
        <w:tc>
          <w:tcPr>
            <w:tcW w:w="1131" w:type="dxa"/>
            <w:vAlign w:val="center"/>
          </w:tcPr>
          <w:p w14:paraId="6F17BECB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7CFF7132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6EA68A51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61528B6" w14:textId="77777777" w:rsidR="00B64EDF" w:rsidRDefault="00874583">
            <w:r>
              <w:t>0.0418</w:t>
            </w:r>
          </w:p>
        </w:tc>
        <w:tc>
          <w:tcPr>
            <w:tcW w:w="1143" w:type="dxa"/>
            <w:vAlign w:val="center"/>
          </w:tcPr>
          <w:p w14:paraId="74C7752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79B636A" w14:textId="77777777">
        <w:tc>
          <w:tcPr>
            <w:tcW w:w="888" w:type="dxa"/>
            <w:vMerge/>
            <w:vAlign w:val="center"/>
          </w:tcPr>
          <w:p w14:paraId="77E5DB5D" w14:textId="77777777" w:rsidR="00B64EDF" w:rsidRDefault="00B64EDF"/>
        </w:tc>
        <w:tc>
          <w:tcPr>
            <w:tcW w:w="1301" w:type="dxa"/>
            <w:vAlign w:val="center"/>
          </w:tcPr>
          <w:p w14:paraId="481D81E9" w14:textId="77777777" w:rsidR="00B64EDF" w:rsidRDefault="00874583">
            <w:r>
              <w:t>1002</w:t>
            </w:r>
          </w:p>
        </w:tc>
        <w:tc>
          <w:tcPr>
            <w:tcW w:w="1075" w:type="dxa"/>
            <w:gridSpan w:val="2"/>
            <w:vAlign w:val="center"/>
          </w:tcPr>
          <w:p w14:paraId="2F0D9CB1" w14:textId="77777777" w:rsidR="00B64EDF" w:rsidRDefault="00874583">
            <w:r>
              <w:t>32.29</w:t>
            </w:r>
          </w:p>
        </w:tc>
        <w:tc>
          <w:tcPr>
            <w:tcW w:w="1131" w:type="dxa"/>
            <w:vAlign w:val="center"/>
          </w:tcPr>
          <w:p w14:paraId="3840EBFF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2DAA6A3B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7DBA360B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6BB83150" w14:textId="77777777" w:rsidR="00B64EDF" w:rsidRDefault="00874583">
            <w:r>
              <w:t>0.0418</w:t>
            </w:r>
          </w:p>
        </w:tc>
        <w:tc>
          <w:tcPr>
            <w:tcW w:w="1143" w:type="dxa"/>
            <w:vAlign w:val="center"/>
          </w:tcPr>
          <w:p w14:paraId="1448CAD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EF4389E" w14:textId="77777777">
        <w:tc>
          <w:tcPr>
            <w:tcW w:w="888" w:type="dxa"/>
            <w:vMerge/>
            <w:vAlign w:val="center"/>
          </w:tcPr>
          <w:p w14:paraId="2F41BF43" w14:textId="77777777" w:rsidR="00B64EDF" w:rsidRDefault="00B64EDF"/>
        </w:tc>
        <w:tc>
          <w:tcPr>
            <w:tcW w:w="1301" w:type="dxa"/>
            <w:vAlign w:val="center"/>
          </w:tcPr>
          <w:p w14:paraId="08533A72" w14:textId="77777777" w:rsidR="00B64EDF" w:rsidRDefault="00874583">
            <w:r>
              <w:t>1003</w:t>
            </w:r>
          </w:p>
        </w:tc>
        <w:tc>
          <w:tcPr>
            <w:tcW w:w="1075" w:type="dxa"/>
            <w:gridSpan w:val="2"/>
            <w:vAlign w:val="center"/>
          </w:tcPr>
          <w:p w14:paraId="7BF5D75D" w14:textId="77777777" w:rsidR="00B64EDF" w:rsidRDefault="00874583">
            <w:r>
              <w:t>32.29</w:t>
            </w:r>
          </w:p>
        </w:tc>
        <w:tc>
          <w:tcPr>
            <w:tcW w:w="1131" w:type="dxa"/>
            <w:vAlign w:val="center"/>
          </w:tcPr>
          <w:p w14:paraId="21541495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31A64D1B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53E8C865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45C9E63" w14:textId="77777777" w:rsidR="00B64EDF" w:rsidRDefault="00874583">
            <w:r>
              <w:t>0.0418</w:t>
            </w:r>
          </w:p>
        </w:tc>
        <w:tc>
          <w:tcPr>
            <w:tcW w:w="1143" w:type="dxa"/>
            <w:vAlign w:val="center"/>
          </w:tcPr>
          <w:p w14:paraId="103511B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342B14A" w14:textId="77777777">
        <w:tc>
          <w:tcPr>
            <w:tcW w:w="888" w:type="dxa"/>
            <w:vMerge/>
            <w:vAlign w:val="center"/>
          </w:tcPr>
          <w:p w14:paraId="5A2D01A1" w14:textId="77777777" w:rsidR="00B64EDF" w:rsidRDefault="00B64EDF"/>
        </w:tc>
        <w:tc>
          <w:tcPr>
            <w:tcW w:w="1301" w:type="dxa"/>
            <w:vAlign w:val="center"/>
          </w:tcPr>
          <w:p w14:paraId="0BA45D7A" w14:textId="77777777" w:rsidR="00B64EDF" w:rsidRDefault="00874583">
            <w:r>
              <w:t>1004</w:t>
            </w:r>
          </w:p>
        </w:tc>
        <w:tc>
          <w:tcPr>
            <w:tcW w:w="1075" w:type="dxa"/>
            <w:gridSpan w:val="2"/>
            <w:vAlign w:val="center"/>
          </w:tcPr>
          <w:p w14:paraId="3BA2B895" w14:textId="77777777" w:rsidR="00B64EDF" w:rsidRDefault="00874583">
            <w:r>
              <w:t>32.29</w:t>
            </w:r>
          </w:p>
        </w:tc>
        <w:tc>
          <w:tcPr>
            <w:tcW w:w="1131" w:type="dxa"/>
            <w:vAlign w:val="center"/>
          </w:tcPr>
          <w:p w14:paraId="6C900CDC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6D4A40DD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54A762AF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481ABEA" w14:textId="77777777" w:rsidR="00B64EDF" w:rsidRDefault="00874583">
            <w:r>
              <w:t>0.0418</w:t>
            </w:r>
          </w:p>
        </w:tc>
        <w:tc>
          <w:tcPr>
            <w:tcW w:w="1143" w:type="dxa"/>
            <w:vAlign w:val="center"/>
          </w:tcPr>
          <w:p w14:paraId="6DAD0FC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A68F009" w14:textId="77777777">
        <w:tc>
          <w:tcPr>
            <w:tcW w:w="888" w:type="dxa"/>
            <w:vMerge/>
            <w:vAlign w:val="center"/>
          </w:tcPr>
          <w:p w14:paraId="50982AB0" w14:textId="77777777" w:rsidR="00B64EDF" w:rsidRDefault="00B64EDF"/>
        </w:tc>
        <w:tc>
          <w:tcPr>
            <w:tcW w:w="1301" w:type="dxa"/>
            <w:vAlign w:val="center"/>
          </w:tcPr>
          <w:p w14:paraId="78AA94B9" w14:textId="77777777" w:rsidR="00B64EDF" w:rsidRDefault="00874583">
            <w:r>
              <w:t>1005</w:t>
            </w:r>
          </w:p>
        </w:tc>
        <w:tc>
          <w:tcPr>
            <w:tcW w:w="1075" w:type="dxa"/>
            <w:gridSpan w:val="2"/>
            <w:vAlign w:val="center"/>
          </w:tcPr>
          <w:p w14:paraId="431887E6" w14:textId="77777777" w:rsidR="00B64EDF" w:rsidRDefault="00874583">
            <w:r>
              <w:t>32.29</w:t>
            </w:r>
          </w:p>
        </w:tc>
        <w:tc>
          <w:tcPr>
            <w:tcW w:w="1131" w:type="dxa"/>
            <w:vAlign w:val="center"/>
          </w:tcPr>
          <w:p w14:paraId="1F2264CA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058151E2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4D2EFCEE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EAA0849" w14:textId="77777777" w:rsidR="00B64EDF" w:rsidRDefault="00874583">
            <w:r>
              <w:t>0.0418</w:t>
            </w:r>
          </w:p>
        </w:tc>
        <w:tc>
          <w:tcPr>
            <w:tcW w:w="1143" w:type="dxa"/>
            <w:vAlign w:val="center"/>
          </w:tcPr>
          <w:p w14:paraId="7C0C997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611A470" w14:textId="77777777">
        <w:tc>
          <w:tcPr>
            <w:tcW w:w="888" w:type="dxa"/>
            <w:vMerge/>
            <w:vAlign w:val="center"/>
          </w:tcPr>
          <w:p w14:paraId="76CD2F8E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38A653D2" w14:textId="77777777" w:rsidR="00B64EDF" w:rsidRDefault="00874583">
            <w:r>
              <w:t>1006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5FEA753B" w14:textId="77777777" w:rsidR="00B64EDF" w:rsidRDefault="00874583">
            <w:r>
              <w:t>32.29</w:t>
            </w:r>
          </w:p>
        </w:tc>
        <w:tc>
          <w:tcPr>
            <w:tcW w:w="1131" w:type="dxa"/>
            <w:vAlign w:val="center"/>
          </w:tcPr>
          <w:p w14:paraId="40A03F63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5EAC8278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1B1616B4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3971BA74" w14:textId="77777777" w:rsidR="00B64EDF" w:rsidRDefault="00874583">
            <w:r>
              <w:t>0.0836</w:t>
            </w:r>
          </w:p>
        </w:tc>
        <w:tc>
          <w:tcPr>
            <w:tcW w:w="1143" w:type="dxa"/>
            <w:vMerge w:val="restart"/>
            <w:vAlign w:val="center"/>
          </w:tcPr>
          <w:p w14:paraId="5B0ABD6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84B316D" w14:textId="77777777">
        <w:tc>
          <w:tcPr>
            <w:tcW w:w="888" w:type="dxa"/>
            <w:vMerge/>
            <w:vAlign w:val="center"/>
          </w:tcPr>
          <w:p w14:paraId="2DDE2C1D" w14:textId="77777777" w:rsidR="00B64EDF" w:rsidRDefault="00B64EDF"/>
        </w:tc>
        <w:tc>
          <w:tcPr>
            <w:tcW w:w="1301" w:type="dxa"/>
            <w:vMerge/>
            <w:vAlign w:val="center"/>
          </w:tcPr>
          <w:p w14:paraId="3F4F1CB1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590C8911" w14:textId="77777777" w:rsidR="00B64EDF" w:rsidRDefault="00B64EDF"/>
        </w:tc>
        <w:tc>
          <w:tcPr>
            <w:tcW w:w="1131" w:type="dxa"/>
            <w:vAlign w:val="center"/>
          </w:tcPr>
          <w:p w14:paraId="50F3380D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1DBA33A0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0B5B3FFE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46B2B5F6" w14:textId="77777777" w:rsidR="00B64EDF" w:rsidRDefault="00B64EDF"/>
        </w:tc>
        <w:tc>
          <w:tcPr>
            <w:tcW w:w="1143" w:type="dxa"/>
            <w:vMerge/>
            <w:vAlign w:val="center"/>
          </w:tcPr>
          <w:p w14:paraId="50FB6B2B" w14:textId="77777777" w:rsidR="00B64EDF" w:rsidRDefault="00B64EDF"/>
        </w:tc>
      </w:tr>
      <w:tr w:rsidR="00B64EDF" w14:paraId="473E00A5" w14:textId="77777777">
        <w:tc>
          <w:tcPr>
            <w:tcW w:w="888" w:type="dxa"/>
            <w:vMerge/>
            <w:vAlign w:val="center"/>
          </w:tcPr>
          <w:p w14:paraId="57B41683" w14:textId="77777777" w:rsidR="00B64EDF" w:rsidRDefault="00B64EDF"/>
        </w:tc>
        <w:tc>
          <w:tcPr>
            <w:tcW w:w="1301" w:type="dxa"/>
            <w:vAlign w:val="center"/>
          </w:tcPr>
          <w:p w14:paraId="32D0795B" w14:textId="77777777" w:rsidR="00B64EDF" w:rsidRDefault="00874583">
            <w:r>
              <w:t>1007</w:t>
            </w:r>
          </w:p>
        </w:tc>
        <w:tc>
          <w:tcPr>
            <w:tcW w:w="1075" w:type="dxa"/>
            <w:gridSpan w:val="2"/>
            <w:vAlign w:val="center"/>
          </w:tcPr>
          <w:p w14:paraId="02CC62C4" w14:textId="77777777" w:rsidR="00B64EDF" w:rsidRDefault="00874583">
            <w:r>
              <w:t>32.29</w:t>
            </w:r>
          </w:p>
        </w:tc>
        <w:tc>
          <w:tcPr>
            <w:tcW w:w="1131" w:type="dxa"/>
            <w:vAlign w:val="center"/>
          </w:tcPr>
          <w:p w14:paraId="75F5B059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6D7B3A8C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2B81F323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3595D4F" w14:textId="77777777" w:rsidR="00B64EDF" w:rsidRDefault="00874583">
            <w:r>
              <w:t>0.0418</w:t>
            </w:r>
          </w:p>
        </w:tc>
        <w:tc>
          <w:tcPr>
            <w:tcW w:w="1143" w:type="dxa"/>
            <w:vAlign w:val="center"/>
          </w:tcPr>
          <w:p w14:paraId="065D602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A49455C" w14:textId="77777777">
        <w:tc>
          <w:tcPr>
            <w:tcW w:w="888" w:type="dxa"/>
            <w:vMerge/>
            <w:vAlign w:val="center"/>
          </w:tcPr>
          <w:p w14:paraId="30ABA34B" w14:textId="77777777" w:rsidR="00B64EDF" w:rsidRDefault="00B64EDF"/>
        </w:tc>
        <w:tc>
          <w:tcPr>
            <w:tcW w:w="1301" w:type="dxa"/>
            <w:vAlign w:val="center"/>
          </w:tcPr>
          <w:p w14:paraId="43A4368F" w14:textId="77777777" w:rsidR="00B64EDF" w:rsidRDefault="00874583">
            <w:r>
              <w:t>1009</w:t>
            </w:r>
          </w:p>
        </w:tc>
        <w:tc>
          <w:tcPr>
            <w:tcW w:w="1075" w:type="dxa"/>
            <w:gridSpan w:val="2"/>
            <w:vAlign w:val="center"/>
          </w:tcPr>
          <w:p w14:paraId="0DCDDC47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2D88387B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DEB925C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15ABECC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15656C1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684AD7E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941249D" w14:textId="77777777">
        <w:tc>
          <w:tcPr>
            <w:tcW w:w="888" w:type="dxa"/>
            <w:vMerge/>
            <w:vAlign w:val="center"/>
          </w:tcPr>
          <w:p w14:paraId="07F69F36" w14:textId="77777777" w:rsidR="00B64EDF" w:rsidRDefault="00B64EDF"/>
        </w:tc>
        <w:tc>
          <w:tcPr>
            <w:tcW w:w="1301" w:type="dxa"/>
            <w:vAlign w:val="center"/>
          </w:tcPr>
          <w:p w14:paraId="1B46845B" w14:textId="77777777" w:rsidR="00B64EDF" w:rsidRDefault="00874583">
            <w:r>
              <w:t>1010</w:t>
            </w:r>
          </w:p>
        </w:tc>
        <w:tc>
          <w:tcPr>
            <w:tcW w:w="1075" w:type="dxa"/>
            <w:gridSpan w:val="2"/>
            <w:vAlign w:val="center"/>
          </w:tcPr>
          <w:p w14:paraId="7B505133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53480FEE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E9807CA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796F7A31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4AF9147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1E6524C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8274EC1" w14:textId="77777777">
        <w:tc>
          <w:tcPr>
            <w:tcW w:w="888" w:type="dxa"/>
            <w:vMerge/>
            <w:vAlign w:val="center"/>
          </w:tcPr>
          <w:p w14:paraId="43265C99" w14:textId="77777777" w:rsidR="00B64EDF" w:rsidRDefault="00B64EDF"/>
        </w:tc>
        <w:tc>
          <w:tcPr>
            <w:tcW w:w="1301" w:type="dxa"/>
            <w:vAlign w:val="center"/>
          </w:tcPr>
          <w:p w14:paraId="31BB30F3" w14:textId="77777777" w:rsidR="00B64EDF" w:rsidRDefault="00874583">
            <w:r>
              <w:t>1011</w:t>
            </w:r>
          </w:p>
        </w:tc>
        <w:tc>
          <w:tcPr>
            <w:tcW w:w="1075" w:type="dxa"/>
            <w:gridSpan w:val="2"/>
            <w:vAlign w:val="center"/>
          </w:tcPr>
          <w:p w14:paraId="7551AC2C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59470247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142F4605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749DFAB1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6BA74013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0A5208C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5666230" w14:textId="77777777">
        <w:tc>
          <w:tcPr>
            <w:tcW w:w="888" w:type="dxa"/>
            <w:vMerge/>
            <w:vAlign w:val="center"/>
          </w:tcPr>
          <w:p w14:paraId="6704E5C7" w14:textId="77777777" w:rsidR="00B64EDF" w:rsidRDefault="00B64EDF"/>
        </w:tc>
        <w:tc>
          <w:tcPr>
            <w:tcW w:w="1301" w:type="dxa"/>
            <w:vAlign w:val="center"/>
          </w:tcPr>
          <w:p w14:paraId="41EFEED1" w14:textId="77777777" w:rsidR="00B64EDF" w:rsidRDefault="00874583">
            <w:r>
              <w:t>1012</w:t>
            </w:r>
          </w:p>
        </w:tc>
        <w:tc>
          <w:tcPr>
            <w:tcW w:w="1075" w:type="dxa"/>
            <w:gridSpan w:val="2"/>
            <w:vAlign w:val="center"/>
          </w:tcPr>
          <w:p w14:paraId="2CA99481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00B2E4C5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69FF0D1D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78A71089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C325EDE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736E314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278D321" w14:textId="77777777">
        <w:tc>
          <w:tcPr>
            <w:tcW w:w="888" w:type="dxa"/>
            <w:vMerge/>
            <w:vAlign w:val="center"/>
          </w:tcPr>
          <w:p w14:paraId="23D1B829" w14:textId="77777777" w:rsidR="00B64EDF" w:rsidRDefault="00B64EDF"/>
        </w:tc>
        <w:tc>
          <w:tcPr>
            <w:tcW w:w="1301" w:type="dxa"/>
            <w:vAlign w:val="center"/>
          </w:tcPr>
          <w:p w14:paraId="3F92C5E0" w14:textId="77777777" w:rsidR="00B64EDF" w:rsidRDefault="00874583">
            <w:r>
              <w:t>1013</w:t>
            </w:r>
          </w:p>
        </w:tc>
        <w:tc>
          <w:tcPr>
            <w:tcW w:w="1075" w:type="dxa"/>
            <w:gridSpan w:val="2"/>
            <w:vAlign w:val="center"/>
          </w:tcPr>
          <w:p w14:paraId="7CBDF910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1F08E116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2AFCFA7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DBDF829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BE6031B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6211DDD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AC50268" w14:textId="77777777">
        <w:tc>
          <w:tcPr>
            <w:tcW w:w="888" w:type="dxa"/>
            <w:vMerge/>
            <w:vAlign w:val="center"/>
          </w:tcPr>
          <w:p w14:paraId="50487826" w14:textId="77777777" w:rsidR="00B64EDF" w:rsidRDefault="00B64EDF"/>
        </w:tc>
        <w:tc>
          <w:tcPr>
            <w:tcW w:w="1301" w:type="dxa"/>
            <w:vAlign w:val="center"/>
          </w:tcPr>
          <w:p w14:paraId="07361782" w14:textId="77777777" w:rsidR="00B64EDF" w:rsidRDefault="00874583">
            <w:r>
              <w:t>1014</w:t>
            </w:r>
          </w:p>
        </w:tc>
        <w:tc>
          <w:tcPr>
            <w:tcW w:w="1075" w:type="dxa"/>
            <w:gridSpan w:val="2"/>
            <w:vAlign w:val="center"/>
          </w:tcPr>
          <w:p w14:paraId="41309790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00335824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4CC914F9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593681A1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B17D84E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7CD1E18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9D7FB15" w14:textId="77777777">
        <w:tc>
          <w:tcPr>
            <w:tcW w:w="888" w:type="dxa"/>
            <w:vMerge/>
            <w:vAlign w:val="center"/>
          </w:tcPr>
          <w:p w14:paraId="12FA2308" w14:textId="77777777" w:rsidR="00B64EDF" w:rsidRDefault="00B64EDF"/>
        </w:tc>
        <w:tc>
          <w:tcPr>
            <w:tcW w:w="1301" w:type="dxa"/>
            <w:vAlign w:val="center"/>
          </w:tcPr>
          <w:p w14:paraId="211E95D1" w14:textId="77777777" w:rsidR="00B64EDF" w:rsidRDefault="00874583">
            <w:r>
              <w:t>1015</w:t>
            </w:r>
          </w:p>
        </w:tc>
        <w:tc>
          <w:tcPr>
            <w:tcW w:w="1075" w:type="dxa"/>
            <w:gridSpan w:val="2"/>
            <w:vAlign w:val="center"/>
          </w:tcPr>
          <w:p w14:paraId="2D663756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4565B1DD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69653A08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B70416F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C8B3B2E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146A374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A6183C7" w14:textId="77777777">
        <w:tc>
          <w:tcPr>
            <w:tcW w:w="888" w:type="dxa"/>
            <w:vMerge/>
            <w:vAlign w:val="center"/>
          </w:tcPr>
          <w:p w14:paraId="7DC82F5D" w14:textId="77777777" w:rsidR="00B64EDF" w:rsidRDefault="00B64EDF"/>
        </w:tc>
        <w:tc>
          <w:tcPr>
            <w:tcW w:w="1301" w:type="dxa"/>
            <w:vAlign w:val="center"/>
          </w:tcPr>
          <w:p w14:paraId="03CE01B8" w14:textId="77777777" w:rsidR="00B64EDF" w:rsidRDefault="00874583">
            <w:r>
              <w:t>1016</w:t>
            </w:r>
          </w:p>
        </w:tc>
        <w:tc>
          <w:tcPr>
            <w:tcW w:w="1075" w:type="dxa"/>
            <w:gridSpan w:val="2"/>
            <w:vAlign w:val="center"/>
          </w:tcPr>
          <w:p w14:paraId="112497EF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43E5661E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28B72E0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4AC2DD62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0B3C28F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7B3BA62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1AE6F6C" w14:textId="77777777">
        <w:tc>
          <w:tcPr>
            <w:tcW w:w="888" w:type="dxa"/>
            <w:vMerge/>
            <w:vAlign w:val="center"/>
          </w:tcPr>
          <w:p w14:paraId="4A0934E5" w14:textId="77777777" w:rsidR="00B64EDF" w:rsidRDefault="00B64EDF"/>
        </w:tc>
        <w:tc>
          <w:tcPr>
            <w:tcW w:w="1301" w:type="dxa"/>
            <w:vAlign w:val="center"/>
          </w:tcPr>
          <w:p w14:paraId="5E3F1998" w14:textId="77777777" w:rsidR="00B64EDF" w:rsidRDefault="00874583">
            <w:r>
              <w:t>1017</w:t>
            </w:r>
          </w:p>
        </w:tc>
        <w:tc>
          <w:tcPr>
            <w:tcW w:w="1075" w:type="dxa"/>
            <w:gridSpan w:val="2"/>
            <w:vAlign w:val="center"/>
          </w:tcPr>
          <w:p w14:paraId="35C5C558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7F3094BC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5C6F35A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C726B55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C8C7918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040E3FB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557DA6C" w14:textId="77777777">
        <w:tc>
          <w:tcPr>
            <w:tcW w:w="888" w:type="dxa"/>
            <w:vMerge/>
            <w:vAlign w:val="center"/>
          </w:tcPr>
          <w:p w14:paraId="0BF56152" w14:textId="77777777" w:rsidR="00B64EDF" w:rsidRDefault="00B64EDF"/>
        </w:tc>
        <w:tc>
          <w:tcPr>
            <w:tcW w:w="1301" w:type="dxa"/>
            <w:vAlign w:val="center"/>
          </w:tcPr>
          <w:p w14:paraId="5FA34D85" w14:textId="77777777" w:rsidR="00B64EDF" w:rsidRDefault="00874583">
            <w:r>
              <w:t>1018</w:t>
            </w:r>
          </w:p>
        </w:tc>
        <w:tc>
          <w:tcPr>
            <w:tcW w:w="1075" w:type="dxa"/>
            <w:gridSpan w:val="2"/>
            <w:vAlign w:val="center"/>
          </w:tcPr>
          <w:p w14:paraId="16E1D324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706DCE2A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F8B030A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5300721F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5326E0C8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158A4A7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FE77CD0" w14:textId="77777777">
        <w:tc>
          <w:tcPr>
            <w:tcW w:w="888" w:type="dxa"/>
            <w:vMerge w:val="restart"/>
            <w:vAlign w:val="center"/>
          </w:tcPr>
          <w:p w14:paraId="4663529A" w14:textId="77777777" w:rsidR="00B64EDF" w:rsidRDefault="00874583">
            <w:r>
              <w:t>2</w:t>
            </w:r>
          </w:p>
        </w:tc>
        <w:tc>
          <w:tcPr>
            <w:tcW w:w="1301" w:type="dxa"/>
            <w:vAlign w:val="center"/>
          </w:tcPr>
          <w:p w14:paraId="6B64B10A" w14:textId="77777777" w:rsidR="00B64EDF" w:rsidRDefault="00874583">
            <w:r>
              <w:t>2001</w:t>
            </w:r>
          </w:p>
        </w:tc>
        <w:tc>
          <w:tcPr>
            <w:tcW w:w="1075" w:type="dxa"/>
            <w:gridSpan w:val="2"/>
            <w:vAlign w:val="center"/>
          </w:tcPr>
          <w:p w14:paraId="10E8B755" w14:textId="77777777" w:rsidR="00B64EDF" w:rsidRDefault="00874583">
            <w:r>
              <w:t>39.46</w:t>
            </w:r>
          </w:p>
        </w:tc>
        <w:tc>
          <w:tcPr>
            <w:tcW w:w="1131" w:type="dxa"/>
            <w:vAlign w:val="center"/>
          </w:tcPr>
          <w:p w14:paraId="4ACE0488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C90A847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4948196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03C3082" w14:textId="77777777" w:rsidR="00B64EDF" w:rsidRDefault="00874583">
            <w:r>
              <w:t>0.0228</w:t>
            </w:r>
          </w:p>
        </w:tc>
        <w:tc>
          <w:tcPr>
            <w:tcW w:w="1143" w:type="dxa"/>
            <w:vAlign w:val="center"/>
          </w:tcPr>
          <w:p w14:paraId="601DBCF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5666211" w14:textId="77777777">
        <w:tc>
          <w:tcPr>
            <w:tcW w:w="888" w:type="dxa"/>
            <w:vMerge/>
            <w:vAlign w:val="center"/>
          </w:tcPr>
          <w:p w14:paraId="1EAC2808" w14:textId="77777777" w:rsidR="00B64EDF" w:rsidRDefault="00B64EDF"/>
        </w:tc>
        <w:tc>
          <w:tcPr>
            <w:tcW w:w="1301" w:type="dxa"/>
            <w:vAlign w:val="center"/>
          </w:tcPr>
          <w:p w14:paraId="4D88871C" w14:textId="77777777" w:rsidR="00B64EDF" w:rsidRDefault="00874583">
            <w:r>
              <w:t>2002</w:t>
            </w:r>
          </w:p>
        </w:tc>
        <w:tc>
          <w:tcPr>
            <w:tcW w:w="1075" w:type="dxa"/>
            <w:gridSpan w:val="2"/>
            <w:vAlign w:val="center"/>
          </w:tcPr>
          <w:p w14:paraId="09B40C99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5B5411BD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4339566D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09B57A7A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2285CDC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317F22C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82AFBAF" w14:textId="77777777">
        <w:tc>
          <w:tcPr>
            <w:tcW w:w="888" w:type="dxa"/>
            <w:vMerge/>
            <w:vAlign w:val="center"/>
          </w:tcPr>
          <w:p w14:paraId="73CD1956" w14:textId="77777777" w:rsidR="00B64EDF" w:rsidRDefault="00B64EDF"/>
        </w:tc>
        <w:tc>
          <w:tcPr>
            <w:tcW w:w="1301" w:type="dxa"/>
            <w:vAlign w:val="center"/>
          </w:tcPr>
          <w:p w14:paraId="1E51FF7D" w14:textId="77777777" w:rsidR="00B64EDF" w:rsidRDefault="00874583">
            <w:r>
              <w:t>2003</w:t>
            </w:r>
          </w:p>
        </w:tc>
        <w:tc>
          <w:tcPr>
            <w:tcW w:w="1075" w:type="dxa"/>
            <w:gridSpan w:val="2"/>
            <w:vAlign w:val="center"/>
          </w:tcPr>
          <w:p w14:paraId="4AC33301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3D8889FA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3A2202C7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45D166A8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D5C171F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20EFBCC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10D7C19" w14:textId="77777777">
        <w:tc>
          <w:tcPr>
            <w:tcW w:w="888" w:type="dxa"/>
            <w:vMerge/>
            <w:vAlign w:val="center"/>
          </w:tcPr>
          <w:p w14:paraId="1406420B" w14:textId="77777777" w:rsidR="00B64EDF" w:rsidRDefault="00B64EDF"/>
        </w:tc>
        <w:tc>
          <w:tcPr>
            <w:tcW w:w="1301" w:type="dxa"/>
            <w:vAlign w:val="center"/>
          </w:tcPr>
          <w:p w14:paraId="4F204ED3" w14:textId="77777777" w:rsidR="00B64EDF" w:rsidRDefault="00874583">
            <w:r>
              <w:t>2004</w:t>
            </w:r>
          </w:p>
        </w:tc>
        <w:tc>
          <w:tcPr>
            <w:tcW w:w="1075" w:type="dxa"/>
            <w:gridSpan w:val="2"/>
            <w:vAlign w:val="center"/>
          </w:tcPr>
          <w:p w14:paraId="257CE2A6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430FC6A8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4F44F864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23F9FA9B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80FE3D3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24A3F57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D7732FD" w14:textId="77777777">
        <w:tc>
          <w:tcPr>
            <w:tcW w:w="888" w:type="dxa"/>
            <w:vMerge/>
            <w:vAlign w:val="center"/>
          </w:tcPr>
          <w:p w14:paraId="3D5EB40F" w14:textId="77777777" w:rsidR="00B64EDF" w:rsidRDefault="00B64EDF"/>
        </w:tc>
        <w:tc>
          <w:tcPr>
            <w:tcW w:w="1301" w:type="dxa"/>
            <w:vAlign w:val="center"/>
          </w:tcPr>
          <w:p w14:paraId="752E6948" w14:textId="77777777" w:rsidR="00B64EDF" w:rsidRDefault="00874583">
            <w:r>
              <w:t>2005</w:t>
            </w:r>
          </w:p>
        </w:tc>
        <w:tc>
          <w:tcPr>
            <w:tcW w:w="1075" w:type="dxa"/>
            <w:gridSpan w:val="2"/>
            <w:vAlign w:val="center"/>
          </w:tcPr>
          <w:p w14:paraId="1089D416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129A1D3F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3D60B7C7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4277287B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7058D2B1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1A97D29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BFB6B6B" w14:textId="77777777">
        <w:tc>
          <w:tcPr>
            <w:tcW w:w="888" w:type="dxa"/>
            <w:vMerge/>
            <w:vAlign w:val="center"/>
          </w:tcPr>
          <w:p w14:paraId="70EBF3F7" w14:textId="77777777" w:rsidR="00B64EDF" w:rsidRDefault="00B64EDF"/>
        </w:tc>
        <w:tc>
          <w:tcPr>
            <w:tcW w:w="1301" w:type="dxa"/>
            <w:vAlign w:val="center"/>
          </w:tcPr>
          <w:p w14:paraId="26FB45B1" w14:textId="77777777" w:rsidR="00B64EDF" w:rsidRDefault="00874583">
            <w:r>
              <w:t>2006</w:t>
            </w:r>
          </w:p>
        </w:tc>
        <w:tc>
          <w:tcPr>
            <w:tcW w:w="1075" w:type="dxa"/>
            <w:gridSpan w:val="2"/>
            <w:vAlign w:val="center"/>
          </w:tcPr>
          <w:p w14:paraId="10AD4DA1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6387C10C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6A05E5F6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7F541130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5724642F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2A2441C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BB281A2" w14:textId="77777777">
        <w:tc>
          <w:tcPr>
            <w:tcW w:w="888" w:type="dxa"/>
            <w:vMerge/>
            <w:vAlign w:val="center"/>
          </w:tcPr>
          <w:p w14:paraId="0754CDB4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5B642018" w14:textId="77777777" w:rsidR="00B64EDF" w:rsidRDefault="00874583">
            <w:r>
              <w:t>2007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B303148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72DF5498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7CBD4952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04B2C39B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5906CBAD" w14:textId="77777777" w:rsidR="00B64EDF" w:rsidRDefault="00874583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74C098C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0C74CFF" w14:textId="77777777">
        <w:tc>
          <w:tcPr>
            <w:tcW w:w="888" w:type="dxa"/>
            <w:vMerge/>
            <w:vAlign w:val="center"/>
          </w:tcPr>
          <w:p w14:paraId="2A23EE42" w14:textId="77777777" w:rsidR="00B64EDF" w:rsidRDefault="00B64EDF"/>
        </w:tc>
        <w:tc>
          <w:tcPr>
            <w:tcW w:w="1301" w:type="dxa"/>
            <w:vMerge/>
            <w:vAlign w:val="center"/>
          </w:tcPr>
          <w:p w14:paraId="3F781B9D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7DC8345E" w14:textId="77777777" w:rsidR="00B64EDF" w:rsidRDefault="00B64EDF"/>
        </w:tc>
        <w:tc>
          <w:tcPr>
            <w:tcW w:w="1131" w:type="dxa"/>
            <w:vAlign w:val="center"/>
          </w:tcPr>
          <w:p w14:paraId="048DEE4B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53FB5556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6C05B6E1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245D27F" w14:textId="77777777" w:rsidR="00B64EDF" w:rsidRDefault="00B64EDF"/>
        </w:tc>
        <w:tc>
          <w:tcPr>
            <w:tcW w:w="1143" w:type="dxa"/>
            <w:vMerge/>
            <w:vAlign w:val="center"/>
          </w:tcPr>
          <w:p w14:paraId="3BA9163F" w14:textId="77777777" w:rsidR="00B64EDF" w:rsidRDefault="00B64EDF"/>
        </w:tc>
      </w:tr>
      <w:tr w:rsidR="00B64EDF" w14:paraId="540CAE77" w14:textId="77777777">
        <w:tc>
          <w:tcPr>
            <w:tcW w:w="888" w:type="dxa"/>
            <w:vMerge/>
            <w:vAlign w:val="center"/>
          </w:tcPr>
          <w:p w14:paraId="58E1B1DF" w14:textId="77777777" w:rsidR="00B64EDF" w:rsidRDefault="00B64EDF"/>
        </w:tc>
        <w:tc>
          <w:tcPr>
            <w:tcW w:w="1301" w:type="dxa"/>
            <w:vAlign w:val="center"/>
          </w:tcPr>
          <w:p w14:paraId="65718CAE" w14:textId="77777777" w:rsidR="00B64EDF" w:rsidRDefault="00874583">
            <w:r>
              <w:t>2008</w:t>
            </w:r>
          </w:p>
        </w:tc>
        <w:tc>
          <w:tcPr>
            <w:tcW w:w="1075" w:type="dxa"/>
            <w:gridSpan w:val="2"/>
            <w:vAlign w:val="center"/>
          </w:tcPr>
          <w:p w14:paraId="502ED2CA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2F597895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1673C6DF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72A10B36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7380B48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2C159BF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6CB63B9" w14:textId="77777777">
        <w:tc>
          <w:tcPr>
            <w:tcW w:w="888" w:type="dxa"/>
            <w:vMerge/>
            <w:vAlign w:val="center"/>
          </w:tcPr>
          <w:p w14:paraId="058DE85F" w14:textId="77777777" w:rsidR="00B64EDF" w:rsidRDefault="00B64EDF"/>
        </w:tc>
        <w:tc>
          <w:tcPr>
            <w:tcW w:w="1301" w:type="dxa"/>
            <w:vAlign w:val="center"/>
          </w:tcPr>
          <w:p w14:paraId="30182F86" w14:textId="77777777" w:rsidR="00B64EDF" w:rsidRDefault="00874583">
            <w:r>
              <w:t>2009</w:t>
            </w:r>
          </w:p>
        </w:tc>
        <w:tc>
          <w:tcPr>
            <w:tcW w:w="1075" w:type="dxa"/>
            <w:gridSpan w:val="2"/>
            <w:vAlign w:val="center"/>
          </w:tcPr>
          <w:p w14:paraId="2AE3E533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03DC8DE1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F3B94A1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BC1BE8D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2B80DCE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69F63E9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2F3978A" w14:textId="77777777">
        <w:tc>
          <w:tcPr>
            <w:tcW w:w="888" w:type="dxa"/>
            <w:vMerge/>
            <w:vAlign w:val="center"/>
          </w:tcPr>
          <w:p w14:paraId="63BD8446" w14:textId="77777777" w:rsidR="00B64EDF" w:rsidRDefault="00B64EDF"/>
        </w:tc>
        <w:tc>
          <w:tcPr>
            <w:tcW w:w="1301" w:type="dxa"/>
            <w:vAlign w:val="center"/>
          </w:tcPr>
          <w:p w14:paraId="788869FC" w14:textId="77777777" w:rsidR="00B64EDF" w:rsidRDefault="00874583">
            <w:r>
              <w:t>2010</w:t>
            </w:r>
          </w:p>
        </w:tc>
        <w:tc>
          <w:tcPr>
            <w:tcW w:w="1075" w:type="dxa"/>
            <w:gridSpan w:val="2"/>
            <w:vAlign w:val="center"/>
          </w:tcPr>
          <w:p w14:paraId="2456F2B7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36AA2E39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9BC0F15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7E9B7251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C7D7787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645F314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1F2B42C" w14:textId="77777777">
        <w:tc>
          <w:tcPr>
            <w:tcW w:w="888" w:type="dxa"/>
            <w:vMerge/>
            <w:vAlign w:val="center"/>
          </w:tcPr>
          <w:p w14:paraId="46095BEE" w14:textId="77777777" w:rsidR="00B64EDF" w:rsidRDefault="00B64EDF"/>
        </w:tc>
        <w:tc>
          <w:tcPr>
            <w:tcW w:w="1301" w:type="dxa"/>
            <w:vAlign w:val="center"/>
          </w:tcPr>
          <w:p w14:paraId="70188848" w14:textId="77777777" w:rsidR="00B64EDF" w:rsidRDefault="00874583">
            <w:r>
              <w:t>2011</w:t>
            </w:r>
          </w:p>
        </w:tc>
        <w:tc>
          <w:tcPr>
            <w:tcW w:w="1075" w:type="dxa"/>
            <w:gridSpan w:val="2"/>
            <w:vAlign w:val="center"/>
          </w:tcPr>
          <w:p w14:paraId="783135A7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12E43F7B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964163E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FB62A14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A792E23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55EBCBB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41C96D8" w14:textId="77777777">
        <w:tc>
          <w:tcPr>
            <w:tcW w:w="888" w:type="dxa"/>
            <w:vMerge/>
            <w:vAlign w:val="center"/>
          </w:tcPr>
          <w:p w14:paraId="66F6D885" w14:textId="77777777" w:rsidR="00B64EDF" w:rsidRDefault="00B64EDF"/>
        </w:tc>
        <w:tc>
          <w:tcPr>
            <w:tcW w:w="1301" w:type="dxa"/>
            <w:vAlign w:val="center"/>
          </w:tcPr>
          <w:p w14:paraId="26DD4CAC" w14:textId="77777777" w:rsidR="00B64EDF" w:rsidRDefault="00874583">
            <w:r>
              <w:t>2012</w:t>
            </w:r>
          </w:p>
        </w:tc>
        <w:tc>
          <w:tcPr>
            <w:tcW w:w="1075" w:type="dxa"/>
            <w:gridSpan w:val="2"/>
            <w:vAlign w:val="center"/>
          </w:tcPr>
          <w:p w14:paraId="12D31A9C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47B08805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A5F0E3E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0BB245FB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51335F69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3AE025F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FDE4E27" w14:textId="77777777">
        <w:tc>
          <w:tcPr>
            <w:tcW w:w="888" w:type="dxa"/>
            <w:vMerge/>
            <w:vAlign w:val="center"/>
          </w:tcPr>
          <w:p w14:paraId="17D3C5D2" w14:textId="77777777" w:rsidR="00B64EDF" w:rsidRDefault="00B64EDF"/>
        </w:tc>
        <w:tc>
          <w:tcPr>
            <w:tcW w:w="1301" w:type="dxa"/>
            <w:vAlign w:val="center"/>
          </w:tcPr>
          <w:p w14:paraId="3258CB9A" w14:textId="77777777" w:rsidR="00B64EDF" w:rsidRDefault="00874583">
            <w:r>
              <w:t>2013</w:t>
            </w:r>
          </w:p>
        </w:tc>
        <w:tc>
          <w:tcPr>
            <w:tcW w:w="1075" w:type="dxa"/>
            <w:gridSpan w:val="2"/>
            <w:vAlign w:val="center"/>
          </w:tcPr>
          <w:p w14:paraId="1387A345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558F5D1D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77F41393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99FD9C6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4726602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23C035D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67806D1" w14:textId="77777777">
        <w:tc>
          <w:tcPr>
            <w:tcW w:w="888" w:type="dxa"/>
            <w:vMerge/>
            <w:vAlign w:val="center"/>
          </w:tcPr>
          <w:p w14:paraId="2E68E7DD" w14:textId="77777777" w:rsidR="00B64EDF" w:rsidRDefault="00B64EDF"/>
        </w:tc>
        <w:tc>
          <w:tcPr>
            <w:tcW w:w="1301" w:type="dxa"/>
            <w:vAlign w:val="center"/>
          </w:tcPr>
          <w:p w14:paraId="0993DDE2" w14:textId="77777777" w:rsidR="00B64EDF" w:rsidRDefault="00874583">
            <w:r>
              <w:t>2014</w:t>
            </w:r>
          </w:p>
        </w:tc>
        <w:tc>
          <w:tcPr>
            <w:tcW w:w="1075" w:type="dxa"/>
            <w:gridSpan w:val="2"/>
            <w:vAlign w:val="center"/>
          </w:tcPr>
          <w:p w14:paraId="08B3DD5A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773F8CA6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C03BD08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677B825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9E02DEC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784E7F5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26295CB" w14:textId="77777777">
        <w:tc>
          <w:tcPr>
            <w:tcW w:w="888" w:type="dxa"/>
            <w:vMerge/>
            <w:vAlign w:val="center"/>
          </w:tcPr>
          <w:p w14:paraId="75AA7470" w14:textId="77777777" w:rsidR="00B64EDF" w:rsidRDefault="00B64EDF"/>
        </w:tc>
        <w:tc>
          <w:tcPr>
            <w:tcW w:w="1301" w:type="dxa"/>
            <w:vAlign w:val="center"/>
          </w:tcPr>
          <w:p w14:paraId="2741D7E9" w14:textId="77777777" w:rsidR="00B64EDF" w:rsidRDefault="00874583">
            <w:r>
              <w:t>2015</w:t>
            </w:r>
          </w:p>
        </w:tc>
        <w:tc>
          <w:tcPr>
            <w:tcW w:w="1075" w:type="dxa"/>
            <w:gridSpan w:val="2"/>
            <w:vAlign w:val="center"/>
          </w:tcPr>
          <w:p w14:paraId="2404DCCA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6996EE5F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E43AD2B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55731B8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5D1B5DA6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7DE4822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BF8D7A4" w14:textId="77777777">
        <w:tc>
          <w:tcPr>
            <w:tcW w:w="888" w:type="dxa"/>
            <w:vMerge/>
            <w:vAlign w:val="center"/>
          </w:tcPr>
          <w:p w14:paraId="5B19756B" w14:textId="77777777" w:rsidR="00B64EDF" w:rsidRDefault="00B64EDF"/>
        </w:tc>
        <w:tc>
          <w:tcPr>
            <w:tcW w:w="1301" w:type="dxa"/>
            <w:vAlign w:val="center"/>
          </w:tcPr>
          <w:p w14:paraId="7ABA808E" w14:textId="77777777" w:rsidR="00B64EDF" w:rsidRDefault="00874583">
            <w:r>
              <w:t>2016</w:t>
            </w:r>
          </w:p>
        </w:tc>
        <w:tc>
          <w:tcPr>
            <w:tcW w:w="1075" w:type="dxa"/>
            <w:gridSpan w:val="2"/>
            <w:vAlign w:val="center"/>
          </w:tcPr>
          <w:p w14:paraId="5FE2BCFF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187974C1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680DC18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8883F3E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DEEDBAE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0F6E77D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D72B98F" w14:textId="77777777">
        <w:tc>
          <w:tcPr>
            <w:tcW w:w="888" w:type="dxa"/>
            <w:vMerge/>
            <w:vAlign w:val="center"/>
          </w:tcPr>
          <w:p w14:paraId="34756234" w14:textId="77777777" w:rsidR="00B64EDF" w:rsidRDefault="00B64EDF"/>
        </w:tc>
        <w:tc>
          <w:tcPr>
            <w:tcW w:w="1301" w:type="dxa"/>
            <w:vAlign w:val="center"/>
          </w:tcPr>
          <w:p w14:paraId="16454481" w14:textId="77777777" w:rsidR="00B64EDF" w:rsidRDefault="00874583">
            <w:r>
              <w:t>2017</w:t>
            </w:r>
          </w:p>
        </w:tc>
        <w:tc>
          <w:tcPr>
            <w:tcW w:w="1075" w:type="dxa"/>
            <w:gridSpan w:val="2"/>
            <w:vAlign w:val="center"/>
          </w:tcPr>
          <w:p w14:paraId="7A61B3A5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1135B648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49EAD04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6604985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6F14FB5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428B84C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9F18C4" w14:textId="77777777">
        <w:tc>
          <w:tcPr>
            <w:tcW w:w="888" w:type="dxa"/>
            <w:vMerge/>
            <w:vAlign w:val="center"/>
          </w:tcPr>
          <w:p w14:paraId="3545A447" w14:textId="77777777" w:rsidR="00B64EDF" w:rsidRDefault="00B64EDF"/>
        </w:tc>
        <w:tc>
          <w:tcPr>
            <w:tcW w:w="1301" w:type="dxa"/>
            <w:vAlign w:val="center"/>
          </w:tcPr>
          <w:p w14:paraId="4BBBFF0D" w14:textId="77777777" w:rsidR="00B64EDF" w:rsidRDefault="00874583">
            <w:r>
              <w:t>2018</w:t>
            </w:r>
          </w:p>
        </w:tc>
        <w:tc>
          <w:tcPr>
            <w:tcW w:w="1075" w:type="dxa"/>
            <w:gridSpan w:val="2"/>
            <w:vAlign w:val="center"/>
          </w:tcPr>
          <w:p w14:paraId="0634659A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232A6A30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2D38717B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9663E71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2766F30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64943AC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C5CDE40" w14:textId="77777777">
        <w:tc>
          <w:tcPr>
            <w:tcW w:w="888" w:type="dxa"/>
            <w:vMerge w:val="restart"/>
            <w:vAlign w:val="center"/>
          </w:tcPr>
          <w:p w14:paraId="6385ED72" w14:textId="77777777" w:rsidR="00B64EDF" w:rsidRDefault="00874583">
            <w:r>
              <w:t>3</w:t>
            </w:r>
          </w:p>
        </w:tc>
        <w:tc>
          <w:tcPr>
            <w:tcW w:w="1301" w:type="dxa"/>
            <w:vAlign w:val="center"/>
          </w:tcPr>
          <w:p w14:paraId="23F30AE1" w14:textId="77777777" w:rsidR="00B64EDF" w:rsidRDefault="00874583">
            <w:r>
              <w:t>3001</w:t>
            </w:r>
          </w:p>
        </w:tc>
        <w:tc>
          <w:tcPr>
            <w:tcW w:w="1075" w:type="dxa"/>
            <w:gridSpan w:val="2"/>
            <w:vAlign w:val="center"/>
          </w:tcPr>
          <w:p w14:paraId="3DF512C2" w14:textId="77777777" w:rsidR="00B64EDF" w:rsidRDefault="00874583">
            <w:r>
              <w:t>39.46</w:t>
            </w:r>
          </w:p>
        </w:tc>
        <w:tc>
          <w:tcPr>
            <w:tcW w:w="1131" w:type="dxa"/>
            <w:vAlign w:val="center"/>
          </w:tcPr>
          <w:p w14:paraId="7DDD7F14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56123F8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AADA4C0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2965AC7" w14:textId="77777777" w:rsidR="00B64EDF" w:rsidRDefault="00874583">
            <w:r>
              <w:t>0.0228</w:t>
            </w:r>
          </w:p>
        </w:tc>
        <w:tc>
          <w:tcPr>
            <w:tcW w:w="1143" w:type="dxa"/>
            <w:vAlign w:val="center"/>
          </w:tcPr>
          <w:p w14:paraId="7D2555E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68FD04A" w14:textId="77777777">
        <w:tc>
          <w:tcPr>
            <w:tcW w:w="888" w:type="dxa"/>
            <w:vMerge/>
            <w:vAlign w:val="center"/>
          </w:tcPr>
          <w:p w14:paraId="31C70F99" w14:textId="77777777" w:rsidR="00B64EDF" w:rsidRDefault="00B64EDF"/>
        </w:tc>
        <w:tc>
          <w:tcPr>
            <w:tcW w:w="1301" w:type="dxa"/>
            <w:vAlign w:val="center"/>
          </w:tcPr>
          <w:p w14:paraId="3CAE2BF6" w14:textId="77777777" w:rsidR="00B64EDF" w:rsidRDefault="00874583">
            <w:r>
              <w:t>3002</w:t>
            </w:r>
          </w:p>
        </w:tc>
        <w:tc>
          <w:tcPr>
            <w:tcW w:w="1075" w:type="dxa"/>
            <w:gridSpan w:val="2"/>
            <w:vAlign w:val="center"/>
          </w:tcPr>
          <w:p w14:paraId="00D94BDF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2B4052C6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5DB44893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68512227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B982629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66FCAD4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30A94C2" w14:textId="77777777">
        <w:tc>
          <w:tcPr>
            <w:tcW w:w="888" w:type="dxa"/>
            <w:vMerge/>
            <w:vAlign w:val="center"/>
          </w:tcPr>
          <w:p w14:paraId="56365E67" w14:textId="77777777" w:rsidR="00B64EDF" w:rsidRDefault="00B64EDF"/>
        </w:tc>
        <w:tc>
          <w:tcPr>
            <w:tcW w:w="1301" w:type="dxa"/>
            <w:vAlign w:val="center"/>
          </w:tcPr>
          <w:p w14:paraId="7ED0861B" w14:textId="77777777" w:rsidR="00B64EDF" w:rsidRDefault="00874583">
            <w:r>
              <w:t>3003</w:t>
            </w:r>
          </w:p>
        </w:tc>
        <w:tc>
          <w:tcPr>
            <w:tcW w:w="1075" w:type="dxa"/>
            <w:gridSpan w:val="2"/>
            <w:vAlign w:val="center"/>
          </w:tcPr>
          <w:p w14:paraId="20B5C135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77C1CA6B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607F659A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1269B32B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7C0B3383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54C41FF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56BEC44" w14:textId="77777777">
        <w:tc>
          <w:tcPr>
            <w:tcW w:w="888" w:type="dxa"/>
            <w:vMerge/>
            <w:vAlign w:val="center"/>
          </w:tcPr>
          <w:p w14:paraId="47F98408" w14:textId="77777777" w:rsidR="00B64EDF" w:rsidRDefault="00B64EDF"/>
        </w:tc>
        <w:tc>
          <w:tcPr>
            <w:tcW w:w="1301" w:type="dxa"/>
            <w:vAlign w:val="center"/>
          </w:tcPr>
          <w:p w14:paraId="4A4B1188" w14:textId="77777777" w:rsidR="00B64EDF" w:rsidRDefault="00874583">
            <w:r>
              <w:t>3004</w:t>
            </w:r>
          </w:p>
        </w:tc>
        <w:tc>
          <w:tcPr>
            <w:tcW w:w="1075" w:type="dxa"/>
            <w:gridSpan w:val="2"/>
            <w:vAlign w:val="center"/>
          </w:tcPr>
          <w:p w14:paraId="3CEC6B18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54D545A5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14DDA130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157D648A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686BB28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79C6A9C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081A21B" w14:textId="77777777">
        <w:tc>
          <w:tcPr>
            <w:tcW w:w="888" w:type="dxa"/>
            <w:vMerge/>
            <w:vAlign w:val="center"/>
          </w:tcPr>
          <w:p w14:paraId="2853D6BA" w14:textId="77777777" w:rsidR="00B64EDF" w:rsidRDefault="00B64EDF"/>
        </w:tc>
        <w:tc>
          <w:tcPr>
            <w:tcW w:w="1301" w:type="dxa"/>
            <w:vAlign w:val="center"/>
          </w:tcPr>
          <w:p w14:paraId="3361783C" w14:textId="77777777" w:rsidR="00B64EDF" w:rsidRDefault="00874583">
            <w:r>
              <w:t>3005</w:t>
            </w:r>
          </w:p>
        </w:tc>
        <w:tc>
          <w:tcPr>
            <w:tcW w:w="1075" w:type="dxa"/>
            <w:gridSpan w:val="2"/>
            <w:vAlign w:val="center"/>
          </w:tcPr>
          <w:p w14:paraId="3D4E6765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03E1601E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78310AE1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0C7B4B7C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710B7D54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60D402F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08301EE" w14:textId="77777777">
        <w:tc>
          <w:tcPr>
            <w:tcW w:w="888" w:type="dxa"/>
            <w:vMerge/>
            <w:vAlign w:val="center"/>
          </w:tcPr>
          <w:p w14:paraId="4834B562" w14:textId="77777777" w:rsidR="00B64EDF" w:rsidRDefault="00B64EDF"/>
        </w:tc>
        <w:tc>
          <w:tcPr>
            <w:tcW w:w="1301" w:type="dxa"/>
            <w:vAlign w:val="center"/>
          </w:tcPr>
          <w:p w14:paraId="291F46B2" w14:textId="77777777" w:rsidR="00B64EDF" w:rsidRDefault="00874583">
            <w:r>
              <w:t>3006</w:t>
            </w:r>
          </w:p>
        </w:tc>
        <w:tc>
          <w:tcPr>
            <w:tcW w:w="1075" w:type="dxa"/>
            <w:gridSpan w:val="2"/>
            <w:vAlign w:val="center"/>
          </w:tcPr>
          <w:p w14:paraId="2FE7E931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6EE9BE10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182D4DAC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1D097BA7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FD98A0A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2791695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C5D7AC3" w14:textId="77777777">
        <w:tc>
          <w:tcPr>
            <w:tcW w:w="888" w:type="dxa"/>
            <w:vMerge/>
            <w:vAlign w:val="center"/>
          </w:tcPr>
          <w:p w14:paraId="0CEDBA57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17125BE6" w14:textId="77777777" w:rsidR="00B64EDF" w:rsidRDefault="00874583">
            <w:r>
              <w:t>3007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365C3430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0A4AE0AB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7599C1AE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26A82DF1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1CF7489A" w14:textId="77777777" w:rsidR="00B64EDF" w:rsidRDefault="00874583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55A8EB7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F534C0D" w14:textId="77777777">
        <w:tc>
          <w:tcPr>
            <w:tcW w:w="888" w:type="dxa"/>
            <w:vMerge/>
            <w:vAlign w:val="center"/>
          </w:tcPr>
          <w:p w14:paraId="393B5877" w14:textId="77777777" w:rsidR="00B64EDF" w:rsidRDefault="00B64EDF"/>
        </w:tc>
        <w:tc>
          <w:tcPr>
            <w:tcW w:w="1301" w:type="dxa"/>
            <w:vMerge/>
            <w:vAlign w:val="center"/>
          </w:tcPr>
          <w:p w14:paraId="34BDADF7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6BC7A350" w14:textId="77777777" w:rsidR="00B64EDF" w:rsidRDefault="00B64EDF"/>
        </w:tc>
        <w:tc>
          <w:tcPr>
            <w:tcW w:w="1131" w:type="dxa"/>
            <w:vAlign w:val="center"/>
          </w:tcPr>
          <w:p w14:paraId="64D111F2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43AA61AE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7A723835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0AE34DF5" w14:textId="77777777" w:rsidR="00B64EDF" w:rsidRDefault="00B64EDF"/>
        </w:tc>
        <w:tc>
          <w:tcPr>
            <w:tcW w:w="1143" w:type="dxa"/>
            <w:vMerge/>
            <w:vAlign w:val="center"/>
          </w:tcPr>
          <w:p w14:paraId="4D32577E" w14:textId="77777777" w:rsidR="00B64EDF" w:rsidRDefault="00B64EDF"/>
        </w:tc>
      </w:tr>
      <w:tr w:rsidR="00B64EDF" w14:paraId="5780A122" w14:textId="77777777">
        <w:tc>
          <w:tcPr>
            <w:tcW w:w="888" w:type="dxa"/>
            <w:vMerge/>
            <w:vAlign w:val="center"/>
          </w:tcPr>
          <w:p w14:paraId="599948F1" w14:textId="77777777" w:rsidR="00B64EDF" w:rsidRDefault="00B64EDF"/>
        </w:tc>
        <w:tc>
          <w:tcPr>
            <w:tcW w:w="1301" w:type="dxa"/>
            <w:vAlign w:val="center"/>
          </w:tcPr>
          <w:p w14:paraId="6890248F" w14:textId="77777777" w:rsidR="00B64EDF" w:rsidRDefault="00874583">
            <w:r>
              <w:t>3008</w:t>
            </w:r>
          </w:p>
        </w:tc>
        <w:tc>
          <w:tcPr>
            <w:tcW w:w="1075" w:type="dxa"/>
            <w:gridSpan w:val="2"/>
            <w:vAlign w:val="center"/>
          </w:tcPr>
          <w:p w14:paraId="7CD76813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6EC090D8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6C8196B1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427EF79E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BEE30DB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1BD50DD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3F6E5CE" w14:textId="77777777">
        <w:tc>
          <w:tcPr>
            <w:tcW w:w="888" w:type="dxa"/>
            <w:vMerge/>
            <w:vAlign w:val="center"/>
          </w:tcPr>
          <w:p w14:paraId="7CB27FBF" w14:textId="77777777" w:rsidR="00B64EDF" w:rsidRDefault="00B64EDF"/>
        </w:tc>
        <w:tc>
          <w:tcPr>
            <w:tcW w:w="1301" w:type="dxa"/>
            <w:vAlign w:val="center"/>
          </w:tcPr>
          <w:p w14:paraId="66DBBFE4" w14:textId="77777777" w:rsidR="00B64EDF" w:rsidRDefault="00874583">
            <w:r>
              <w:t>3009</w:t>
            </w:r>
          </w:p>
        </w:tc>
        <w:tc>
          <w:tcPr>
            <w:tcW w:w="1075" w:type="dxa"/>
            <w:gridSpan w:val="2"/>
            <w:vAlign w:val="center"/>
          </w:tcPr>
          <w:p w14:paraId="175D7143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76CECC3C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767E2323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016F3F8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6B9A4D7A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199B401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B631B88" w14:textId="77777777">
        <w:tc>
          <w:tcPr>
            <w:tcW w:w="888" w:type="dxa"/>
            <w:vMerge/>
            <w:vAlign w:val="center"/>
          </w:tcPr>
          <w:p w14:paraId="61DB1129" w14:textId="77777777" w:rsidR="00B64EDF" w:rsidRDefault="00B64EDF"/>
        </w:tc>
        <w:tc>
          <w:tcPr>
            <w:tcW w:w="1301" w:type="dxa"/>
            <w:vAlign w:val="center"/>
          </w:tcPr>
          <w:p w14:paraId="2C2E3F84" w14:textId="77777777" w:rsidR="00B64EDF" w:rsidRDefault="00874583">
            <w:r>
              <w:t>3010</w:t>
            </w:r>
          </w:p>
        </w:tc>
        <w:tc>
          <w:tcPr>
            <w:tcW w:w="1075" w:type="dxa"/>
            <w:gridSpan w:val="2"/>
            <w:vAlign w:val="center"/>
          </w:tcPr>
          <w:p w14:paraId="05477AD5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223FE29F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7E5ABCE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0FCC09A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B75815A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75F0366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57BBA15" w14:textId="77777777">
        <w:tc>
          <w:tcPr>
            <w:tcW w:w="888" w:type="dxa"/>
            <w:vMerge/>
            <w:vAlign w:val="center"/>
          </w:tcPr>
          <w:p w14:paraId="4423E049" w14:textId="77777777" w:rsidR="00B64EDF" w:rsidRDefault="00B64EDF"/>
        </w:tc>
        <w:tc>
          <w:tcPr>
            <w:tcW w:w="1301" w:type="dxa"/>
            <w:vAlign w:val="center"/>
          </w:tcPr>
          <w:p w14:paraId="2F602CFB" w14:textId="77777777" w:rsidR="00B64EDF" w:rsidRDefault="00874583">
            <w:r>
              <w:t>3011</w:t>
            </w:r>
          </w:p>
        </w:tc>
        <w:tc>
          <w:tcPr>
            <w:tcW w:w="1075" w:type="dxa"/>
            <w:gridSpan w:val="2"/>
            <w:vAlign w:val="center"/>
          </w:tcPr>
          <w:p w14:paraId="17AA7892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01E03549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1168E67F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005F59BB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6501F8E7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17B6A8F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26794C0" w14:textId="77777777">
        <w:tc>
          <w:tcPr>
            <w:tcW w:w="888" w:type="dxa"/>
            <w:vMerge/>
            <w:vAlign w:val="center"/>
          </w:tcPr>
          <w:p w14:paraId="069E88A1" w14:textId="77777777" w:rsidR="00B64EDF" w:rsidRDefault="00B64EDF"/>
        </w:tc>
        <w:tc>
          <w:tcPr>
            <w:tcW w:w="1301" w:type="dxa"/>
            <w:vAlign w:val="center"/>
          </w:tcPr>
          <w:p w14:paraId="0AEC4988" w14:textId="77777777" w:rsidR="00B64EDF" w:rsidRDefault="00874583">
            <w:r>
              <w:t>3012</w:t>
            </w:r>
          </w:p>
        </w:tc>
        <w:tc>
          <w:tcPr>
            <w:tcW w:w="1075" w:type="dxa"/>
            <w:gridSpan w:val="2"/>
            <w:vAlign w:val="center"/>
          </w:tcPr>
          <w:p w14:paraId="25CD8CFF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59A6DB04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712D141F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969EA23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F482ABE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2E9C6F5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988A7A5" w14:textId="77777777">
        <w:tc>
          <w:tcPr>
            <w:tcW w:w="888" w:type="dxa"/>
            <w:vMerge/>
            <w:vAlign w:val="center"/>
          </w:tcPr>
          <w:p w14:paraId="1AC25C2C" w14:textId="77777777" w:rsidR="00B64EDF" w:rsidRDefault="00B64EDF"/>
        </w:tc>
        <w:tc>
          <w:tcPr>
            <w:tcW w:w="1301" w:type="dxa"/>
            <w:vAlign w:val="center"/>
          </w:tcPr>
          <w:p w14:paraId="2D56D655" w14:textId="77777777" w:rsidR="00B64EDF" w:rsidRDefault="00874583">
            <w:r>
              <w:t>3013</w:t>
            </w:r>
          </w:p>
        </w:tc>
        <w:tc>
          <w:tcPr>
            <w:tcW w:w="1075" w:type="dxa"/>
            <w:gridSpan w:val="2"/>
            <w:vAlign w:val="center"/>
          </w:tcPr>
          <w:p w14:paraId="77694641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1CB9217A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5461486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C8E0BEE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06C8C98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7F5A62A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9929CB3" w14:textId="77777777">
        <w:tc>
          <w:tcPr>
            <w:tcW w:w="888" w:type="dxa"/>
            <w:vMerge/>
            <w:vAlign w:val="center"/>
          </w:tcPr>
          <w:p w14:paraId="1A94374A" w14:textId="77777777" w:rsidR="00B64EDF" w:rsidRDefault="00B64EDF"/>
        </w:tc>
        <w:tc>
          <w:tcPr>
            <w:tcW w:w="1301" w:type="dxa"/>
            <w:vAlign w:val="center"/>
          </w:tcPr>
          <w:p w14:paraId="4319DD43" w14:textId="77777777" w:rsidR="00B64EDF" w:rsidRDefault="00874583">
            <w:r>
              <w:t>3014</w:t>
            </w:r>
          </w:p>
        </w:tc>
        <w:tc>
          <w:tcPr>
            <w:tcW w:w="1075" w:type="dxa"/>
            <w:gridSpan w:val="2"/>
            <w:vAlign w:val="center"/>
          </w:tcPr>
          <w:p w14:paraId="524A22D7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0127613C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EC9E714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02B2D186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11CA5CC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63114BB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2CE1233" w14:textId="77777777">
        <w:tc>
          <w:tcPr>
            <w:tcW w:w="888" w:type="dxa"/>
            <w:vMerge/>
            <w:vAlign w:val="center"/>
          </w:tcPr>
          <w:p w14:paraId="7892441C" w14:textId="77777777" w:rsidR="00B64EDF" w:rsidRDefault="00B64EDF"/>
        </w:tc>
        <w:tc>
          <w:tcPr>
            <w:tcW w:w="1301" w:type="dxa"/>
            <w:vAlign w:val="center"/>
          </w:tcPr>
          <w:p w14:paraId="1E4BD225" w14:textId="77777777" w:rsidR="00B64EDF" w:rsidRDefault="00874583">
            <w:r>
              <w:t>3015</w:t>
            </w:r>
          </w:p>
        </w:tc>
        <w:tc>
          <w:tcPr>
            <w:tcW w:w="1075" w:type="dxa"/>
            <w:gridSpan w:val="2"/>
            <w:vAlign w:val="center"/>
          </w:tcPr>
          <w:p w14:paraId="5DC9A58A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1BE07FA5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E8D8E9F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7A52DA5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6D50282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74CE20D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CBF3844" w14:textId="77777777">
        <w:tc>
          <w:tcPr>
            <w:tcW w:w="888" w:type="dxa"/>
            <w:vMerge/>
            <w:vAlign w:val="center"/>
          </w:tcPr>
          <w:p w14:paraId="569CF662" w14:textId="77777777" w:rsidR="00B64EDF" w:rsidRDefault="00B64EDF"/>
        </w:tc>
        <w:tc>
          <w:tcPr>
            <w:tcW w:w="1301" w:type="dxa"/>
            <w:vAlign w:val="center"/>
          </w:tcPr>
          <w:p w14:paraId="5EA4EEDB" w14:textId="77777777" w:rsidR="00B64EDF" w:rsidRDefault="00874583">
            <w:r>
              <w:t>3016</w:t>
            </w:r>
          </w:p>
        </w:tc>
        <w:tc>
          <w:tcPr>
            <w:tcW w:w="1075" w:type="dxa"/>
            <w:gridSpan w:val="2"/>
            <w:vAlign w:val="center"/>
          </w:tcPr>
          <w:p w14:paraId="786C3EEB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6BB6A4C5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8DC0CE1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0CE70290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559F43B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36FB2B7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54EB51F" w14:textId="77777777">
        <w:tc>
          <w:tcPr>
            <w:tcW w:w="888" w:type="dxa"/>
            <w:vMerge/>
            <w:vAlign w:val="center"/>
          </w:tcPr>
          <w:p w14:paraId="2EDE5FD9" w14:textId="77777777" w:rsidR="00B64EDF" w:rsidRDefault="00B64EDF"/>
        </w:tc>
        <w:tc>
          <w:tcPr>
            <w:tcW w:w="1301" w:type="dxa"/>
            <w:vAlign w:val="center"/>
          </w:tcPr>
          <w:p w14:paraId="240FC4D3" w14:textId="77777777" w:rsidR="00B64EDF" w:rsidRDefault="00874583">
            <w:r>
              <w:t>3017</w:t>
            </w:r>
          </w:p>
        </w:tc>
        <w:tc>
          <w:tcPr>
            <w:tcW w:w="1075" w:type="dxa"/>
            <w:gridSpan w:val="2"/>
            <w:vAlign w:val="center"/>
          </w:tcPr>
          <w:p w14:paraId="0BFEA6F3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43577904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DCA65E6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28B3DB0F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6E79243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4CE2D69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2609910" w14:textId="77777777">
        <w:tc>
          <w:tcPr>
            <w:tcW w:w="888" w:type="dxa"/>
            <w:vMerge/>
            <w:vAlign w:val="center"/>
          </w:tcPr>
          <w:p w14:paraId="2787396F" w14:textId="77777777" w:rsidR="00B64EDF" w:rsidRDefault="00B64EDF"/>
        </w:tc>
        <w:tc>
          <w:tcPr>
            <w:tcW w:w="1301" w:type="dxa"/>
            <w:vAlign w:val="center"/>
          </w:tcPr>
          <w:p w14:paraId="09B322A1" w14:textId="77777777" w:rsidR="00B64EDF" w:rsidRDefault="00874583">
            <w:r>
              <w:t>3018</w:t>
            </w:r>
          </w:p>
        </w:tc>
        <w:tc>
          <w:tcPr>
            <w:tcW w:w="1075" w:type="dxa"/>
            <w:gridSpan w:val="2"/>
            <w:vAlign w:val="center"/>
          </w:tcPr>
          <w:p w14:paraId="38444305" w14:textId="77777777" w:rsidR="00B64EDF" w:rsidRDefault="00874583">
            <w:r>
              <w:t>28.52</w:t>
            </w:r>
          </w:p>
        </w:tc>
        <w:tc>
          <w:tcPr>
            <w:tcW w:w="1131" w:type="dxa"/>
            <w:vAlign w:val="center"/>
          </w:tcPr>
          <w:p w14:paraId="2DCBEA10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2DF3A16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48C42267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7689D0B" w14:textId="77777777" w:rsidR="00B64EDF" w:rsidRDefault="00874583">
            <w:r>
              <w:t>0.0316</w:t>
            </w:r>
          </w:p>
        </w:tc>
        <w:tc>
          <w:tcPr>
            <w:tcW w:w="1143" w:type="dxa"/>
            <w:vAlign w:val="center"/>
          </w:tcPr>
          <w:p w14:paraId="735D6E6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2E8FA26" w14:textId="77777777">
        <w:tc>
          <w:tcPr>
            <w:tcW w:w="888" w:type="dxa"/>
            <w:vMerge w:val="restart"/>
            <w:vAlign w:val="center"/>
          </w:tcPr>
          <w:p w14:paraId="2EDCF792" w14:textId="77777777" w:rsidR="00B64EDF" w:rsidRDefault="00874583">
            <w:r>
              <w:t>4</w:t>
            </w:r>
          </w:p>
        </w:tc>
        <w:tc>
          <w:tcPr>
            <w:tcW w:w="1301" w:type="dxa"/>
            <w:vAlign w:val="center"/>
          </w:tcPr>
          <w:p w14:paraId="6E126012" w14:textId="77777777" w:rsidR="00B64EDF" w:rsidRDefault="00874583">
            <w:r>
              <w:t>4001</w:t>
            </w:r>
          </w:p>
        </w:tc>
        <w:tc>
          <w:tcPr>
            <w:tcW w:w="1075" w:type="dxa"/>
            <w:gridSpan w:val="2"/>
            <w:vAlign w:val="center"/>
          </w:tcPr>
          <w:p w14:paraId="51FC900B" w14:textId="77777777" w:rsidR="00B64EDF" w:rsidRDefault="00874583">
            <w:r>
              <w:t>39.46</w:t>
            </w:r>
          </w:p>
        </w:tc>
        <w:tc>
          <w:tcPr>
            <w:tcW w:w="1131" w:type="dxa"/>
            <w:vAlign w:val="center"/>
          </w:tcPr>
          <w:p w14:paraId="612ED96D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D5805DC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4E5ABE8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A0094BC" w14:textId="77777777" w:rsidR="00B64EDF" w:rsidRDefault="00874583">
            <w:r>
              <w:t>0.0228</w:t>
            </w:r>
          </w:p>
        </w:tc>
        <w:tc>
          <w:tcPr>
            <w:tcW w:w="1143" w:type="dxa"/>
            <w:vAlign w:val="center"/>
          </w:tcPr>
          <w:p w14:paraId="1356C5A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189850E" w14:textId="77777777">
        <w:tc>
          <w:tcPr>
            <w:tcW w:w="888" w:type="dxa"/>
            <w:vMerge/>
            <w:vAlign w:val="center"/>
          </w:tcPr>
          <w:p w14:paraId="3ED147EA" w14:textId="77777777" w:rsidR="00B64EDF" w:rsidRDefault="00B64EDF"/>
        </w:tc>
        <w:tc>
          <w:tcPr>
            <w:tcW w:w="1301" w:type="dxa"/>
            <w:vAlign w:val="center"/>
          </w:tcPr>
          <w:p w14:paraId="7DC0BA1E" w14:textId="77777777" w:rsidR="00B64EDF" w:rsidRDefault="00874583">
            <w:r>
              <w:t>4002</w:t>
            </w:r>
          </w:p>
        </w:tc>
        <w:tc>
          <w:tcPr>
            <w:tcW w:w="1075" w:type="dxa"/>
            <w:gridSpan w:val="2"/>
            <w:vAlign w:val="center"/>
          </w:tcPr>
          <w:p w14:paraId="65B10722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536B9577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6151E892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E5409EC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90D7742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34A4CE4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5A92004" w14:textId="77777777">
        <w:tc>
          <w:tcPr>
            <w:tcW w:w="888" w:type="dxa"/>
            <w:vMerge/>
            <w:vAlign w:val="center"/>
          </w:tcPr>
          <w:p w14:paraId="03C24414" w14:textId="77777777" w:rsidR="00B64EDF" w:rsidRDefault="00B64EDF"/>
        </w:tc>
        <w:tc>
          <w:tcPr>
            <w:tcW w:w="1301" w:type="dxa"/>
            <w:vAlign w:val="center"/>
          </w:tcPr>
          <w:p w14:paraId="4EBA6C83" w14:textId="77777777" w:rsidR="00B64EDF" w:rsidRDefault="00874583">
            <w:r>
              <w:t>4003</w:t>
            </w:r>
          </w:p>
        </w:tc>
        <w:tc>
          <w:tcPr>
            <w:tcW w:w="1075" w:type="dxa"/>
            <w:gridSpan w:val="2"/>
            <w:vAlign w:val="center"/>
          </w:tcPr>
          <w:p w14:paraId="60E1AEBC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4CF957A2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14A3CCED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AF9693A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7D46BAB2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1D753CC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30D7E9A" w14:textId="77777777">
        <w:tc>
          <w:tcPr>
            <w:tcW w:w="888" w:type="dxa"/>
            <w:vMerge/>
            <w:vAlign w:val="center"/>
          </w:tcPr>
          <w:p w14:paraId="343E1A1D" w14:textId="77777777" w:rsidR="00B64EDF" w:rsidRDefault="00B64EDF"/>
        </w:tc>
        <w:tc>
          <w:tcPr>
            <w:tcW w:w="1301" w:type="dxa"/>
            <w:vAlign w:val="center"/>
          </w:tcPr>
          <w:p w14:paraId="4D7C8A26" w14:textId="77777777" w:rsidR="00B64EDF" w:rsidRDefault="00874583">
            <w:r>
              <w:t>4004</w:t>
            </w:r>
          </w:p>
        </w:tc>
        <w:tc>
          <w:tcPr>
            <w:tcW w:w="1075" w:type="dxa"/>
            <w:gridSpan w:val="2"/>
            <w:vAlign w:val="center"/>
          </w:tcPr>
          <w:p w14:paraId="3DCCB5D0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7167B684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2D1CA82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552AE13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FECE85E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7E9B335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B3DBA19" w14:textId="77777777">
        <w:tc>
          <w:tcPr>
            <w:tcW w:w="888" w:type="dxa"/>
            <w:vMerge/>
            <w:vAlign w:val="center"/>
          </w:tcPr>
          <w:p w14:paraId="57BEA64C" w14:textId="77777777" w:rsidR="00B64EDF" w:rsidRDefault="00B64EDF"/>
        </w:tc>
        <w:tc>
          <w:tcPr>
            <w:tcW w:w="1301" w:type="dxa"/>
            <w:vAlign w:val="center"/>
          </w:tcPr>
          <w:p w14:paraId="47FE8EF8" w14:textId="77777777" w:rsidR="00B64EDF" w:rsidRDefault="00874583">
            <w:r>
              <w:t>4005</w:t>
            </w:r>
          </w:p>
        </w:tc>
        <w:tc>
          <w:tcPr>
            <w:tcW w:w="1075" w:type="dxa"/>
            <w:gridSpan w:val="2"/>
            <w:vAlign w:val="center"/>
          </w:tcPr>
          <w:p w14:paraId="0BBFA660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525E6207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9E38661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78A6F6ED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85BCB13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348A5DD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6252055" w14:textId="77777777">
        <w:tc>
          <w:tcPr>
            <w:tcW w:w="888" w:type="dxa"/>
            <w:vMerge/>
            <w:vAlign w:val="center"/>
          </w:tcPr>
          <w:p w14:paraId="4A191A23" w14:textId="77777777" w:rsidR="00B64EDF" w:rsidRDefault="00B64EDF"/>
        </w:tc>
        <w:tc>
          <w:tcPr>
            <w:tcW w:w="1301" w:type="dxa"/>
            <w:vAlign w:val="center"/>
          </w:tcPr>
          <w:p w14:paraId="400C8E60" w14:textId="77777777" w:rsidR="00B64EDF" w:rsidRDefault="00874583">
            <w:r>
              <w:t>4006</w:t>
            </w:r>
          </w:p>
        </w:tc>
        <w:tc>
          <w:tcPr>
            <w:tcW w:w="1075" w:type="dxa"/>
            <w:gridSpan w:val="2"/>
            <w:vAlign w:val="center"/>
          </w:tcPr>
          <w:p w14:paraId="3CBED4AA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7FF144C9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65E8DAB6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11B7686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59EB692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34CEA1E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E0CB66D" w14:textId="77777777">
        <w:tc>
          <w:tcPr>
            <w:tcW w:w="888" w:type="dxa"/>
            <w:vMerge/>
            <w:vAlign w:val="center"/>
          </w:tcPr>
          <w:p w14:paraId="095656CA" w14:textId="77777777" w:rsidR="00B64EDF" w:rsidRDefault="00B64EDF"/>
        </w:tc>
        <w:tc>
          <w:tcPr>
            <w:tcW w:w="1301" w:type="dxa"/>
            <w:vAlign w:val="center"/>
          </w:tcPr>
          <w:p w14:paraId="504C4B3D" w14:textId="77777777" w:rsidR="00B64EDF" w:rsidRDefault="00874583">
            <w:r>
              <w:t>4007</w:t>
            </w:r>
          </w:p>
        </w:tc>
        <w:tc>
          <w:tcPr>
            <w:tcW w:w="1075" w:type="dxa"/>
            <w:gridSpan w:val="2"/>
            <w:vAlign w:val="center"/>
          </w:tcPr>
          <w:p w14:paraId="19EF446B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0B208DDF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7AEF650C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4D0470AC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E63654E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06322D9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BD3592F" w14:textId="77777777">
        <w:tc>
          <w:tcPr>
            <w:tcW w:w="888" w:type="dxa"/>
            <w:vMerge/>
            <w:vAlign w:val="center"/>
          </w:tcPr>
          <w:p w14:paraId="58BF5DFF" w14:textId="77777777" w:rsidR="00B64EDF" w:rsidRDefault="00B64EDF"/>
        </w:tc>
        <w:tc>
          <w:tcPr>
            <w:tcW w:w="1301" w:type="dxa"/>
            <w:vAlign w:val="center"/>
          </w:tcPr>
          <w:p w14:paraId="4085D6C7" w14:textId="77777777" w:rsidR="00B64EDF" w:rsidRDefault="00874583">
            <w:r>
              <w:t>4008</w:t>
            </w:r>
          </w:p>
        </w:tc>
        <w:tc>
          <w:tcPr>
            <w:tcW w:w="1075" w:type="dxa"/>
            <w:gridSpan w:val="2"/>
            <w:vAlign w:val="center"/>
          </w:tcPr>
          <w:p w14:paraId="698D73A5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729A7B99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2B8483AF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5BCA805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1867A52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1F0F5F9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E6B8EF5" w14:textId="77777777">
        <w:tc>
          <w:tcPr>
            <w:tcW w:w="888" w:type="dxa"/>
            <w:vMerge/>
            <w:vAlign w:val="center"/>
          </w:tcPr>
          <w:p w14:paraId="661134EE" w14:textId="77777777" w:rsidR="00B64EDF" w:rsidRDefault="00B64EDF"/>
        </w:tc>
        <w:tc>
          <w:tcPr>
            <w:tcW w:w="1301" w:type="dxa"/>
            <w:vAlign w:val="center"/>
          </w:tcPr>
          <w:p w14:paraId="3D287048" w14:textId="77777777" w:rsidR="00B64EDF" w:rsidRDefault="00874583">
            <w:r>
              <w:t>4009</w:t>
            </w:r>
          </w:p>
        </w:tc>
        <w:tc>
          <w:tcPr>
            <w:tcW w:w="1075" w:type="dxa"/>
            <w:gridSpan w:val="2"/>
            <w:vAlign w:val="center"/>
          </w:tcPr>
          <w:p w14:paraId="536845D5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624BE7C0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150695C2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8ABE142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4ED7A24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157396C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BE6A229" w14:textId="77777777">
        <w:tc>
          <w:tcPr>
            <w:tcW w:w="888" w:type="dxa"/>
            <w:vMerge/>
            <w:vAlign w:val="center"/>
          </w:tcPr>
          <w:p w14:paraId="4F5817DB" w14:textId="77777777" w:rsidR="00B64EDF" w:rsidRDefault="00B64EDF"/>
        </w:tc>
        <w:tc>
          <w:tcPr>
            <w:tcW w:w="1301" w:type="dxa"/>
            <w:vAlign w:val="center"/>
          </w:tcPr>
          <w:p w14:paraId="01981803" w14:textId="77777777" w:rsidR="00B64EDF" w:rsidRDefault="00874583">
            <w:r>
              <w:t>4010</w:t>
            </w:r>
          </w:p>
        </w:tc>
        <w:tc>
          <w:tcPr>
            <w:tcW w:w="1075" w:type="dxa"/>
            <w:gridSpan w:val="2"/>
            <w:vAlign w:val="center"/>
          </w:tcPr>
          <w:p w14:paraId="42DDCA56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51A81544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844B6B5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F2211E6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9157DB9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6884DB8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4E76E01" w14:textId="77777777">
        <w:tc>
          <w:tcPr>
            <w:tcW w:w="888" w:type="dxa"/>
            <w:vMerge/>
            <w:vAlign w:val="center"/>
          </w:tcPr>
          <w:p w14:paraId="69E7C9BF" w14:textId="77777777" w:rsidR="00B64EDF" w:rsidRDefault="00B64EDF"/>
        </w:tc>
        <w:tc>
          <w:tcPr>
            <w:tcW w:w="1301" w:type="dxa"/>
            <w:vAlign w:val="center"/>
          </w:tcPr>
          <w:p w14:paraId="7C338FD5" w14:textId="77777777" w:rsidR="00B64EDF" w:rsidRDefault="00874583">
            <w:r>
              <w:t>4011</w:t>
            </w:r>
          </w:p>
        </w:tc>
        <w:tc>
          <w:tcPr>
            <w:tcW w:w="1075" w:type="dxa"/>
            <w:gridSpan w:val="2"/>
            <w:vAlign w:val="center"/>
          </w:tcPr>
          <w:p w14:paraId="6121CA59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685CAECB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46AA8241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653CFA8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85223EB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7238B79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7817BA0" w14:textId="77777777">
        <w:tc>
          <w:tcPr>
            <w:tcW w:w="888" w:type="dxa"/>
            <w:vMerge/>
            <w:vAlign w:val="center"/>
          </w:tcPr>
          <w:p w14:paraId="3D73C98C" w14:textId="77777777" w:rsidR="00B64EDF" w:rsidRDefault="00B64EDF"/>
        </w:tc>
        <w:tc>
          <w:tcPr>
            <w:tcW w:w="1301" w:type="dxa"/>
            <w:vAlign w:val="center"/>
          </w:tcPr>
          <w:p w14:paraId="1E07C7A5" w14:textId="77777777" w:rsidR="00B64EDF" w:rsidRDefault="00874583">
            <w:r>
              <w:t>4012</w:t>
            </w:r>
          </w:p>
        </w:tc>
        <w:tc>
          <w:tcPr>
            <w:tcW w:w="1075" w:type="dxa"/>
            <w:gridSpan w:val="2"/>
            <w:vAlign w:val="center"/>
          </w:tcPr>
          <w:p w14:paraId="2B82B8DE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50FAF1C4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4619D33B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67C94EE8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0E4F745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5AEED58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9FA0766" w14:textId="77777777">
        <w:tc>
          <w:tcPr>
            <w:tcW w:w="888" w:type="dxa"/>
            <w:vMerge/>
            <w:vAlign w:val="center"/>
          </w:tcPr>
          <w:p w14:paraId="5D7060B8" w14:textId="77777777" w:rsidR="00B64EDF" w:rsidRDefault="00B64EDF"/>
        </w:tc>
        <w:tc>
          <w:tcPr>
            <w:tcW w:w="1301" w:type="dxa"/>
            <w:vAlign w:val="center"/>
          </w:tcPr>
          <w:p w14:paraId="3B3B6A81" w14:textId="77777777" w:rsidR="00B64EDF" w:rsidRDefault="00874583">
            <w:r>
              <w:t>4013</w:t>
            </w:r>
          </w:p>
        </w:tc>
        <w:tc>
          <w:tcPr>
            <w:tcW w:w="1075" w:type="dxa"/>
            <w:gridSpan w:val="2"/>
            <w:vAlign w:val="center"/>
          </w:tcPr>
          <w:p w14:paraId="7171B3C6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320A95C3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5B2023CB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7B0A074C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AC6E5AC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4B65C31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543DFB6" w14:textId="77777777">
        <w:tc>
          <w:tcPr>
            <w:tcW w:w="888" w:type="dxa"/>
            <w:vMerge/>
            <w:vAlign w:val="center"/>
          </w:tcPr>
          <w:p w14:paraId="27FA96D1" w14:textId="77777777" w:rsidR="00B64EDF" w:rsidRDefault="00B64EDF"/>
        </w:tc>
        <w:tc>
          <w:tcPr>
            <w:tcW w:w="1301" w:type="dxa"/>
            <w:vAlign w:val="center"/>
          </w:tcPr>
          <w:p w14:paraId="5378A3B2" w14:textId="77777777" w:rsidR="00B64EDF" w:rsidRDefault="00874583">
            <w:r>
              <w:t>4014</w:t>
            </w:r>
          </w:p>
        </w:tc>
        <w:tc>
          <w:tcPr>
            <w:tcW w:w="1075" w:type="dxa"/>
            <w:gridSpan w:val="2"/>
            <w:vAlign w:val="center"/>
          </w:tcPr>
          <w:p w14:paraId="562CC059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0DDC0AA0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4D904C01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33C09ED3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7F99E408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4DCE0FE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2DC098" w14:textId="77777777">
        <w:tc>
          <w:tcPr>
            <w:tcW w:w="888" w:type="dxa"/>
            <w:vMerge/>
            <w:vAlign w:val="center"/>
          </w:tcPr>
          <w:p w14:paraId="47EA3311" w14:textId="77777777" w:rsidR="00B64EDF" w:rsidRDefault="00B64EDF"/>
        </w:tc>
        <w:tc>
          <w:tcPr>
            <w:tcW w:w="1301" w:type="dxa"/>
            <w:vAlign w:val="center"/>
          </w:tcPr>
          <w:p w14:paraId="7EB5E704" w14:textId="77777777" w:rsidR="00B64EDF" w:rsidRDefault="00874583">
            <w:r>
              <w:t>4015</w:t>
            </w:r>
          </w:p>
        </w:tc>
        <w:tc>
          <w:tcPr>
            <w:tcW w:w="1075" w:type="dxa"/>
            <w:gridSpan w:val="2"/>
            <w:vAlign w:val="center"/>
          </w:tcPr>
          <w:p w14:paraId="236C8E79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16A281EA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735EAC32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1200F13A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93309AC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4606EFE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B528D2" w14:textId="77777777">
        <w:tc>
          <w:tcPr>
            <w:tcW w:w="888" w:type="dxa"/>
            <w:vMerge/>
            <w:vAlign w:val="center"/>
          </w:tcPr>
          <w:p w14:paraId="5D4234A0" w14:textId="77777777" w:rsidR="00B64EDF" w:rsidRDefault="00B64EDF"/>
        </w:tc>
        <w:tc>
          <w:tcPr>
            <w:tcW w:w="1301" w:type="dxa"/>
            <w:vAlign w:val="center"/>
          </w:tcPr>
          <w:p w14:paraId="4FE9BAD0" w14:textId="77777777" w:rsidR="00B64EDF" w:rsidRDefault="00874583">
            <w:r>
              <w:t>4016</w:t>
            </w:r>
          </w:p>
        </w:tc>
        <w:tc>
          <w:tcPr>
            <w:tcW w:w="1075" w:type="dxa"/>
            <w:gridSpan w:val="2"/>
            <w:vAlign w:val="center"/>
          </w:tcPr>
          <w:p w14:paraId="54B08B7D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13E410A8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2F5FB321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0567D860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7BE4971D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0B86353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77A4B70" w14:textId="77777777">
        <w:tc>
          <w:tcPr>
            <w:tcW w:w="888" w:type="dxa"/>
            <w:vMerge/>
            <w:vAlign w:val="center"/>
          </w:tcPr>
          <w:p w14:paraId="5EEBDAF3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193B943D" w14:textId="77777777" w:rsidR="00B64EDF" w:rsidRDefault="00874583">
            <w:r>
              <w:t>4017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1DB2BA95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6CACB879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392DEBB3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31B801AD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7B2526E8" w14:textId="77777777" w:rsidR="00B64EDF" w:rsidRDefault="00874583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5B52830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C3243F8" w14:textId="77777777">
        <w:tc>
          <w:tcPr>
            <w:tcW w:w="888" w:type="dxa"/>
            <w:vMerge/>
            <w:vAlign w:val="center"/>
          </w:tcPr>
          <w:p w14:paraId="79ACC6A0" w14:textId="77777777" w:rsidR="00B64EDF" w:rsidRDefault="00B64EDF"/>
        </w:tc>
        <w:tc>
          <w:tcPr>
            <w:tcW w:w="1301" w:type="dxa"/>
            <w:vMerge/>
            <w:vAlign w:val="center"/>
          </w:tcPr>
          <w:p w14:paraId="744CD824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430CCC32" w14:textId="77777777" w:rsidR="00B64EDF" w:rsidRDefault="00B64EDF"/>
        </w:tc>
        <w:tc>
          <w:tcPr>
            <w:tcW w:w="1131" w:type="dxa"/>
            <w:vAlign w:val="center"/>
          </w:tcPr>
          <w:p w14:paraId="5D028263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44510334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72F4C9AA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3E96E8D" w14:textId="77777777" w:rsidR="00B64EDF" w:rsidRDefault="00B64EDF"/>
        </w:tc>
        <w:tc>
          <w:tcPr>
            <w:tcW w:w="1143" w:type="dxa"/>
            <w:vMerge/>
            <w:vAlign w:val="center"/>
          </w:tcPr>
          <w:p w14:paraId="1D42F15D" w14:textId="77777777" w:rsidR="00B64EDF" w:rsidRDefault="00B64EDF"/>
        </w:tc>
      </w:tr>
      <w:tr w:rsidR="00B64EDF" w14:paraId="1637BE94" w14:textId="77777777">
        <w:tc>
          <w:tcPr>
            <w:tcW w:w="888" w:type="dxa"/>
            <w:vMerge/>
            <w:vAlign w:val="center"/>
          </w:tcPr>
          <w:p w14:paraId="1F664A00" w14:textId="77777777" w:rsidR="00B64EDF" w:rsidRDefault="00B64EDF"/>
        </w:tc>
        <w:tc>
          <w:tcPr>
            <w:tcW w:w="1301" w:type="dxa"/>
            <w:vAlign w:val="center"/>
          </w:tcPr>
          <w:p w14:paraId="3231B1BA" w14:textId="77777777" w:rsidR="00B64EDF" w:rsidRDefault="00874583">
            <w:r>
              <w:t>4018</w:t>
            </w:r>
          </w:p>
        </w:tc>
        <w:tc>
          <w:tcPr>
            <w:tcW w:w="1075" w:type="dxa"/>
            <w:gridSpan w:val="2"/>
            <w:vAlign w:val="center"/>
          </w:tcPr>
          <w:p w14:paraId="377BEA3D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27D5EC72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54DC936D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2D10976A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708D76AD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7E0EBB6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E281DA" w14:textId="77777777">
        <w:tc>
          <w:tcPr>
            <w:tcW w:w="888" w:type="dxa"/>
            <w:vMerge w:val="restart"/>
            <w:vAlign w:val="center"/>
          </w:tcPr>
          <w:p w14:paraId="7396DFBF" w14:textId="77777777" w:rsidR="00B64EDF" w:rsidRDefault="00874583">
            <w:r>
              <w:t>5</w:t>
            </w:r>
          </w:p>
        </w:tc>
        <w:tc>
          <w:tcPr>
            <w:tcW w:w="1301" w:type="dxa"/>
            <w:vAlign w:val="center"/>
          </w:tcPr>
          <w:p w14:paraId="7E129420" w14:textId="77777777" w:rsidR="00B64EDF" w:rsidRDefault="00874583">
            <w:r>
              <w:t>5001</w:t>
            </w:r>
          </w:p>
        </w:tc>
        <w:tc>
          <w:tcPr>
            <w:tcW w:w="1075" w:type="dxa"/>
            <w:gridSpan w:val="2"/>
            <w:vAlign w:val="center"/>
          </w:tcPr>
          <w:p w14:paraId="29C985A4" w14:textId="77777777" w:rsidR="00B64EDF" w:rsidRDefault="00874583">
            <w:r>
              <w:t>39.46</w:t>
            </w:r>
          </w:p>
        </w:tc>
        <w:tc>
          <w:tcPr>
            <w:tcW w:w="1131" w:type="dxa"/>
            <w:vAlign w:val="center"/>
          </w:tcPr>
          <w:p w14:paraId="33189B5A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20C9D11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48F2790E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91AECCC" w14:textId="77777777" w:rsidR="00B64EDF" w:rsidRDefault="00874583">
            <w:r>
              <w:t>0.0228</w:t>
            </w:r>
          </w:p>
        </w:tc>
        <w:tc>
          <w:tcPr>
            <w:tcW w:w="1143" w:type="dxa"/>
            <w:vAlign w:val="center"/>
          </w:tcPr>
          <w:p w14:paraId="38FB185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24E519" w14:textId="77777777">
        <w:tc>
          <w:tcPr>
            <w:tcW w:w="888" w:type="dxa"/>
            <w:vMerge/>
            <w:vAlign w:val="center"/>
          </w:tcPr>
          <w:p w14:paraId="739C4868" w14:textId="77777777" w:rsidR="00B64EDF" w:rsidRDefault="00B64EDF"/>
        </w:tc>
        <w:tc>
          <w:tcPr>
            <w:tcW w:w="1301" w:type="dxa"/>
            <w:vAlign w:val="center"/>
          </w:tcPr>
          <w:p w14:paraId="4D92B12C" w14:textId="77777777" w:rsidR="00B64EDF" w:rsidRDefault="00874583">
            <w:r>
              <w:t>5002</w:t>
            </w:r>
          </w:p>
        </w:tc>
        <w:tc>
          <w:tcPr>
            <w:tcW w:w="1075" w:type="dxa"/>
            <w:gridSpan w:val="2"/>
            <w:vAlign w:val="center"/>
          </w:tcPr>
          <w:p w14:paraId="0FA3B456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164A086F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1323EDA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FA1F155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2B4364D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4693FB8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69F4AA8" w14:textId="77777777">
        <w:tc>
          <w:tcPr>
            <w:tcW w:w="888" w:type="dxa"/>
            <w:vMerge/>
            <w:vAlign w:val="center"/>
          </w:tcPr>
          <w:p w14:paraId="4075CA5F" w14:textId="77777777" w:rsidR="00B64EDF" w:rsidRDefault="00B64EDF"/>
        </w:tc>
        <w:tc>
          <w:tcPr>
            <w:tcW w:w="1301" w:type="dxa"/>
            <w:vAlign w:val="center"/>
          </w:tcPr>
          <w:p w14:paraId="01E173A2" w14:textId="77777777" w:rsidR="00B64EDF" w:rsidRDefault="00874583">
            <w:r>
              <w:t>5003</w:t>
            </w:r>
          </w:p>
        </w:tc>
        <w:tc>
          <w:tcPr>
            <w:tcW w:w="1075" w:type="dxa"/>
            <w:gridSpan w:val="2"/>
            <w:vAlign w:val="center"/>
          </w:tcPr>
          <w:p w14:paraId="411DCE84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2F886E6E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20013F97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AF13E39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3ECFDA7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75CBCDB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8171364" w14:textId="77777777">
        <w:tc>
          <w:tcPr>
            <w:tcW w:w="888" w:type="dxa"/>
            <w:vMerge/>
            <w:vAlign w:val="center"/>
          </w:tcPr>
          <w:p w14:paraId="47FFE7F9" w14:textId="77777777" w:rsidR="00B64EDF" w:rsidRDefault="00B64EDF"/>
        </w:tc>
        <w:tc>
          <w:tcPr>
            <w:tcW w:w="1301" w:type="dxa"/>
            <w:vAlign w:val="center"/>
          </w:tcPr>
          <w:p w14:paraId="3F73063C" w14:textId="77777777" w:rsidR="00B64EDF" w:rsidRDefault="00874583">
            <w:r>
              <w:t>5004</w:t>
            </w:r>
          </w:p>
        </w:tc>
        <w:tc>
          <w:tcPr>
            <w:tcW w:w="1075" w:type="dxa"/>
            <w:gridSpan w:val="2"/>
            <w:vAlign w:val="center"/>
          </w:tcPr>
          <w:p w14:paraId="3AC31047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68543D85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2C90D55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76112C93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BE7F42D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5C8F14A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DC5449C" w14:textId="77777777">
        <w:tc>
          <w:tcPr>
            <w:tcW w:w="888" w:type="dxa"/>
            <w:vMerge/>
            <w:vAlign w:val="center"/>
          </w:tcPr>
          <w:p w14:paraId="284FD84B" w14:textId="77777777" w:rsidR="00B64EDF" w:rsidRDefault="00B64EDF"/>
        </w:tc>
        <w:tc>
          <w:tcPr>
            <w:tcW w:w="1301" w:type="dxa"/>
            <w:vAlign w:val="center"/>
          </w:tcPr>
          <w:p w14:paraId="1A297D8E" w14:textId="77777777" w:rsidR="00B64EDF" w:rsidRDefault="00874583">
            <w:r>
              <w:t>5005</w:t>
            </w:r>
          </w:p>
        </w:tc>
        <w:tc>
          <w:tcPr>
            <w:tcW w:w="1075" w:type="dxa"/>
            <w:gridSpan w:val="2"/>
            <w:vAlign w:val="center"/>
          </w:tcPr>
          <w:p w14:paraId="44C26EED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722658BB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4426E795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238F1D77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46A2C02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3827110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F387386" w14:textId="77777777">
        <w:tc>
          <w:tcPr>
            <w:tcW w:w="888" w:type="dxa"/>
            <w:vMerge/>
            <w:vAlign w:val="center"/>
          </w:tcPr>
          <w:p w14:paraId="23E5F34F" w14:textId="77777777" w:rsidR="00B64EDF" w:rsidRDefault="00B64EDF"/>
        </w:tc>
        <w:tc>
          <w:tcPr>
            <w:tcW w:w="1301" w:type="dxa"/>
            <w:vAlign w:val="center"/>
          </w:tcPr>
          <w:p w14:paraId="47B3E0FC" w14:textId="77777777" w:rsidR="00B64EDF" w:rsidRDefault="00874583">
            <w:r>
              <w:t>5006</w:t>
            </w:r>
          </w:p>
        </w:tc>
        <w:tc>
          <w:tcPr>
            <w:tcW w:w="1075" w:type="dxa"/>
            <w:gridSpan w:val="2"/>
            <w:vAlign w:val="center"/>
          </w:tcPr>
          <w:p w14:paraId="5ACB01BB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390E4923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74189443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DFCB24B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250CD14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40D8260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6CA6C35" w14:textId="77777777">
        <w:tc>
          <w:tcPr>
            <w:tcW w:w="888" w:type="dxa"/>
            <w:vMerge/>
            <w:vAlign w:val="center"/>
          </w:tcPr>
          <w:p w14:paraId="73B4BB5C" w14:textId="77777777" w:rsidR="00B64EDF" w:rsidRDefault="00B64EDF"/>
        </w:tc>
        <w:tc>
          <w:tcPr>
            <w:tcW w:w="1301" w:type="dxa"/>
            <w:vAlign w:val="center"/>
          </w:tcPr>
          <w:p w14:paraId="7784B6E6" w14:textId="77777777" w:rsidR="00B64EDF" w:rsidRDefault="00874583">
            <w:r>
              <w:t>5007</w:t>
            </w:r>
          </w:p>
        </w:tc>
        <w:tc>
          <w:tcPr>
            <w:tcW w:w="1075" w:type="dxa"/>
            <w:gridSpan w:val="2"/>
            <w:vAlign w:val="center"/>
          </w:tcPr>
          <w:p w14:paraId="396986C6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20641F17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C0981EF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53CA79BA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9ACAE7D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10AEA3B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261EF20" w14:textId="77777777">
        <w:tc>
          <w:tcPr>
            <w:tcW w:w="888" w:type="dxa"/>
            <w:vMerge/>
            <w:vAlign w:val="center"/>
          </w:tcPr>
          <w:p w14:paraId="6EA5FBDA" w14:textId="77777777" w:rsidR="00B64EDF" w:rsidRDefault="00B64EDF"/>
        </w:tc>
        <w:tc>
          <w:tcPr>
            <w:tcW w:w="1301" w:type="dxa"/>
            <w:vAlign w:val="center"/>
          </w:tcPr>
          <w:p w14:paraId="70BBC8C9" w14:textId="77777777" w:rsidR="00B64EDF" w:rsidRDefault="00874583">
            <w:r>
              <w:t>5008</w:t>
            </w:r>
          </w:p>
        </w:tc>
        <w:tc>
          <w:tcPr>
            <w:tcW w:w="1075" w:type="dxa"/>
            <w:gridSpan w:val="2"/>
            <w:vAlign w:val="center"/>
          </w:tcPr>
          <w:p w14:paraId="6F12CB1E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3F0720BB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F7F6FE4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26F43C05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2AF5C85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1C7CFF7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E0171D0" w14:textId="77777777">
        <w:tc>
          <w:tcPr>
            <w:tcW w:w="888" w:type="dxa"/>
            <w:vMerge/>
            <w:vAlign w:val="center"/>
          </w:tcPr>
          <w:p w14:paraId="021F5627" w14:textId="77777777" w:rsidR="00B64EDF" w:rsidRDefault="00B64EDF"/>
        </w:tc>
        <w:tc>
          <w:tcPr>
            <w:tcW w:w="1301" w:type="dxa"/>
            <w:vAlign w:val="center"/>
          </w:tcPr>
          <w:p w14:paraId="0738BA24" w14:textId="77777777" w:rsidR="00B64EDF" w:rsidRDefault="00874583">
            <w:r>
              <w:t>5009</w:t>
            </w:r>
          </w:p>
        </w:tc>
        <w:tc>
          <w:tcPr>
            <w:tcW w:w="1075" w:type="dxa"/>
            <w:gridSpan w:val="2"/>
            <w:vAlign w:val="center"/>
          </w:tcPr>
          <w:p w14:paraId="2649A262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71E75B5D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3A8FDA3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51743FD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897F85C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391FA4C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F961E90" w14:textId="77777777">
        <w:tc>
          <w:tcPr>
            <w:tcW w:w="888" w:type="dxa"/>
            <w:vMerge/>
            <w:vAlign w:val="center"/>
          </w:tcPr>
          <w:p w14:paraId="6877F447" w14:textId="77777777" w:rsidR="00B64EDF" w:rsidRDefault="00B64EDF"/>
        </w:tc>
        <w:tc>
          <w:tcPr>
            <w:tcW w:w="1301" w:type="dxa"/>
            <w:vAlign w:val="center"/>
          </w:tcPr>
          <w:p w14:paraId="5CE33F14" w14:textId="77777777" w:rsidR="00B64EDF" w:rsidRDefault="00874583">
            <w:r>
              <w:t>5010</w:t>
            </w:r>
          </w:p>
        </w:tc>
        <w:tc>
          <w:tcPr>
            <w:tcW w:w="1075" w:type="dxa"/>
            <w:gridSpan w:val="2"/>
            <w:vAlign w:val="center"/>
          </w:tcPr>
          <w:p w14:paraId="14F7C2B4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7FF51E19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79909373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A75920C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B70A628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3BA3378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93CB2DF" w14:textId="77777777">
        <w:tc>
          <w:tcPr>
            <w:tcW w:w="888" w:type="dxa"/>
            <w:vMerge/>
            <w:vAlign w:val="center"/>
          </w:tcPr>
          <w:p w14:paraId="3D1F896D" w14:textId="77777777" w:rsidR="00B64EDF" w:rsidRDefault="00B64EDF"/>
        </w:tc>
        <w:tc>
          <w:tcPr>
            <w:tcW w:w="1301" w:type="dxa"/>
            <w:vAlign w:val="center"/>
          </w:tcPr>
          <w:p w14:paraId="7DE7F209" w14:textId="77777777" w:rsidR="00B64EDF" w:rsidRDefault="00874583">
            <w:r>
              <w:t>5011</w:t>
            </w:r>
          </w:p>
        </w:tc>
        <w:tc>
          <w:tcPr>
            <w:tcW w:w="1075" w:type="dxa"/>
            <w:gridSpan w:val="2"/>
            <w:vAlign w:val="center"/>
          </w:tcPr>
          <w:p w14:paraId="463D427F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372CEC76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1783B0A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0C7DD61D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528BC417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56EE90F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0C336B9" w14:textId="77777777">
        <w:tc>
          <w:tcPr>
            <w:tcW w:w="888" w:type="dxa"/>
            <w:vMerge/>
            <w:vAlign w:val="center"/>
          </w:tcPr>
          <w:p w14:paraId="48A6C5A4" w14:textId="77777777" w:rsidR="00B64EDF" w:rsidRDefault="00B64EDF"/>
        </w:tc>
        <w:tc>
          <w:tcPr>
            <w:tcW w:w="1301" w:type="dxa"/>
            <w:vAlign w:val="center"/>
          </w:tcPr>
          <w:p w14:paraId="40F8F9FF" w14:textId="77777777" w:rsidR="00B64EDF" w:rsidRDefault="00874583">
            <w:r>
              <w:t>5012</w:t>
            </w:r>
          </w:p>
        </w:tc>
        <w:tc>
          <w:tcPr>
            <w:tcW w:w="1075" w:type="dxa"/>
            <w:gridSpan w:val="2"/>
            <w:vAlign w:val="center"/>
          </w:tcPr>
          <w:p w14:paraId="2A9B882D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2BC3E657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15684FBB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5DC76E48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6DEA695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66A9879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670D965" w14:textId="77777777">
        <w:tc>
          <w:tcPr>
            <w:tcW w:w="888" w:type="dxa"/>
            <w:vMerge/>
            <w:vAlign w:val="center"/>
          </w:tcPr>
          <w:p w14:paraId="2C1717A6" w14:textId="77777777" w:rsidR="00B64EDF" w:rsidRDefault="00B64EDF"/>
        </w:tc>
        <w:tc>
          <w:tcPr>
            <w:tcW w:w="1301" w:type="dxa"/>
            <w:vAlign w:val="center"/>
          </w:tcPr>
          <w:p w14:paraId="0CF2F6E0" w14:textId="77777777" w:rsidR="00B64EDF" w:rsidRDefault="00874583">
            <w:r>
              <w:t>5013</w:t>
            </w:r>
          </w:p>
        </w:tc>
        <w:tc>
          <w:tcPr>
            <w:tcW w:w="1075" w:type="dxa"/>
            <w:gridSpan w:val="2"/>
            <w:vAlign w:val="center"/>
          </w:tcPr>
          <w:p w14:paraId="5FF5B25C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6FC85C18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7481FB67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399693D5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60B21E21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2C3ACA5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BF927CC" w14:textId="77777777">
        <w:tc>
          <w:tcPr>
            <w:tcW w:w="888" w:type="dxa"/>
            <w:vMerge/>
            <w:vAlign w:val="center"/>
          </w:tcPr>
          <w:p w14:paraId="1250F294" w14:textId="77777777" w:rsidR="00B64EDF" w:rsidRDefault="00B64EDF"/>
        </w:tc>
        <w:tc>
          <w:tcPr>
            <w:tcW w:w="1301" w:type="dxa"/>
            <w:vAlign w:val="center"/>
          </w:tcPr>
          <w:p w14:paraId="4676C70C" w14:textId="77777777" w:rsidR="00B64EDF" w:rsidRDefault="00874583">
            <w:r>
              <w:t>5014</w:t>
            </w:r>
          </w:p>
        </w:tc>
        <w:tc>
          <w:tcPr>
            <w:tcW w:w="1075" w:type="dxa"/>
            <w:gridSpan w:val="2"/>
            <w:vAlign w:val="center"/>
          </w:tcPr>
          <w:p w14:paraId="55BEE270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1701BCAE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38B01875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56A711A6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625D02A4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253B38A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AE624D" w14:textId="77777777">
        <w:tc>
          <w:tcPr>
            <w:tcW w:w="888" w:type="dxa"/>
            <w:vMerge/>
            <w:vAlign w:val="center"/>
          </w:tcPr>
          <w:p w14:paraId="5078A1BD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3EE1A767" w14:textId="77777777" w:rsidR="00B64EDF" w:rsidRDefault="00874583">
            <w:r>
              <w:t>5015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71DFE8CA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35F28D70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3528C580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782D81BC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04D6F905" w14:textId="77777777" w:rsidR="00B64EDF" w:rsidRDefault="00874583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461BE1B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B762A0F" w14:textId="77777777">
        <w:tc>
          <w:tcPr>
            <w:tcW w:w="888" w:type="dxa"/>
            <w:vMerge/>
            <w:vAlign w:val="center"/>
          </w:tcPr>
          <w:p w14:paraId="5AFDE862" w14:textId="77777777" w:rsidR="00B64EDF" w:rsidRDefault="00B64EDF"/>
        </w:tc>
        <w:tc>
          <w:tcPr>
            <w:tcW w:w="1301" w:type="dxa"/>
            <w:vMerge/>
            <w:vAlign w:val="center"/>
          </w:tcPr>
          <w:p w14:paraId="59C8CB38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07291876" w14:textId="77777777" w:rsidR="00B64EDF" w:rsidRDefault="00B64EDF"/>
        </w:tc>
        <w:tc>
          <w:tcPr>
            <w:tcW w:w="1131" w:type="dxa"/>
            <w:vAlign w:val="center"/>
          </w:tcPr>
          <w:p w14:paraId="4E9C16AC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551E99FA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1205EF54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08BB2563" w14:textId="77777777" w:rsidR="00B64EDF" w:rsidRDefault="00B64EDF"/>
        </w:tc>
        <w:tc>
          <w:tcPr>
            <w:tcW w:w="1143" w:type="dxa"/>
            <w:vMerge/>
            <w:vAlign w:val="center"/>
          </w:tcPr>
          <w:p w14:paraId="0E95FF77" w14:textId="77777777" w:rsidR="00B64EDF" w:rsidRDefault="00B64EDF"/>
        </w:tc>
      </w:tr>
      <w:tr w:rsidR="00B64EDF" w14:paraId="6C7D51BF" w14:textId="77777777">
        <w:tc>
          <w:tcPr>
            <w:tcW w:w="888" w:type="dxa"/>
            <w:vMerge/>
            <w:vAlign w:val="center"/>
          </w:tcPr>
          <w:p w14:paraId="6F385345" w14:textId="77777777" w:rsidR="00B64EDF" w:rsidRDefault="00B64EDF"/>
        </w:tc>
        <w:tc>
          <w:tcPr>
            <w:tcW w:w="1301" w:type="dxa"/>
            <w:vAlign w:val="center"/>
          </w:tcPr>
          <w:p w14:paraId="5EDF6564" w14:textId="77777777" w:rsidR="00B64EDF" w:rsidRDefault="00874583">
            <w:r>
              <w:t>5016</w:t>
            </w:r>
          </w:p>
        </w:tc>
        <w:tc>
          <w:tcPr>
            <w:tcW w:w="1075" w:type="dxa"/>
            <w:gridSpan w:val="2"/>
            <w:vAlign w:val="center"/>
          </w:tcPr>
          <w:p w14:paraId="3B4199C0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5EB42E38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415E0185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4E6D29BA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CE69950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45947C9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0D259F4" w14:textId="77777777">
        <w:tc>
          <w:tcPr>
            <w:tcW w:w="888" w:type="dxa"/>
            <w:vMerge w:val="restart"/>
            <w:vAlign w:val="center"/>
          </w:tcPr>
          <w:p w14:paraId="1EB60DDD" w14:textId="77777777" w:rsidR="00B64EDF" w:rsidRDefault="00874583">
            <w:r>
              <w:t>6</w:t>
            </w:r>
          </w:p>
        </w:tc>
        <w:tc>
          <w:tcPr>
            <w:tcW w:w="1301" w:type="dxa"/>
            <w:vAlign w:val="center"/>
          </w:tcPr>
          <w:p w14:paraId="493EAC54" w14:textId="77777777" w:rsidR="00B64EDF" w:rsidRDefault="00874583">
            <w:r>
              <w:t>6001</w:t>
            </w:r>
          </w:p>
        </w:tc>
        <w:tc>
          <w:tcPr>
            <w:tcW w:w="1075" w:type="dxa"/>
            <w:gridSpan w:val="2"/>
            <w:vAlign w:val="center"/>
          </w:tcPr>
          <w:p w14:paraId="0465F294" w14:textId="77777777" w:rsidR="00B64EDF" w:rsidRDefault="00874583">
            <w:r>
              <w:t>39.46</w:t>
            </w:r>
          </w:p>
        </w:tc>
        <w:tc>
          <w:tcPr>
            <w:tcW w:w="1131" w:type="dxa"/>
            <w:vAlign w:val="center"/>
          </w:tcPr>
          <w:p w14:paraId="5617C5FF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6913A43F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190F235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0A8B59F" w14:textId="77777777" w:rsidR="00B64EDF" w:rsidRDefault="00874583">
            <w:r>
              <w:t>0.0228</w:t>
            </w:r>
          </w:p>
        </w:tc>
        <w:tc>
          <w:tcPr>
            <w:tcW w:w="1143" w:type="dxa"/>
            <w:vAlign w:val="center"/>
          </w:tcPr>
          <w:p w14:paraId="034C4A7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8CE0A53" w14:textId="77777777">
        <w:tc>
          <w:tcPr>
            <w:tcW w:w="888" w:type="dxa"/>
            <w:vMerge/>
            <w:vAlign w:val="center"/>
          </w:tcPr>
          <w:p w14:paraId="40D1B67E" w14:textId="77777777" w:rsidR="00B64EDF" w:rsidRDefault="00B64EDF"/>
        </w:tc>
        <w:tc>
          <w:tcPr>
            <w:tcW w:w="1301" w:type="dxa"/>
            <w:vAlign w:val="center"/>
          </w:tcPr>
          <w:p w14:paraId="4852C9E1" w14:textId="77777777" w:rsidR="00B64EDF" w:rsidRDefault="00874583">
            <w:r>
              <w:t>6002</w:t>
            </w:r>
          </w:p>
        </w:tc>
        <w:tc>
          <w:tcPr>
            <w:tcW w:w="1075" w:type="dxa"/>
            <w:gridSpan w:val="2"/>
            <w:vAlign w:val="center"/>
          </w:tcPr>
          <w:p w14:paraId="2B1788DE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40EA751B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7D9B5915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4BB57762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BB1D514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4048180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A2F8F30" w14:textId="77777777">
        <w:tc>
          <w:tcPr>
            <w:tcW w:w="888" w:type="dxa"/>
            <w:vMerge/>
            <w:vAlign w:val="center"/>
          </w:tcPr>
          <w:p w14:paraId="036EE6D3" w14:textId="77777777" w:rsidR="00B64EDF" w:rsidRDefault="00B64EDF"/>
        </w:tc>
        <w:tc>
          <w:tcPr>
            <w:tcW w:w="1301" w:type="dxa"/>
            <w:vAlign w:val="center"/>
          </w:tcPr>
          <w:p w14:paraId="5099E9DE" w14:textId="77777777" w:rsidR="00B64EDF" w:rsidRDefault="00874583">
            <w:r>
              <w:t>6003</w:t>
            </w:r>
          </w:p>
        </w:tc>
        <w:tc>
          <w:tcPr>
            <w:tcW w:w="1075" w:type="dxa"/>
            <w:gridSpan w:val="2"/>
            <w:vAlign w:val="center"/>
          </w:tcPr>
          <w:p w14:paraId="3BADD2D9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167EA993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143C1E9B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16EEE9B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77C4A964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4EA34F8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7B2BE9F" w14:textId="77777777">
        <w:tc>
          <w:tcPr>
            <w:tcW w:w="888" w:type="dxa"/>
            <w:vMerge/>
            <w:vAlign w:val="center"/>
          </w:tcPr>
          <w:p w14:paraId="3D9522C4" w14:textId="77777777" w:rsidR="00B64EDF" w:rsidRDefault="00B64EDF"/>
        </w:tc>
        <w:tc>
          <w:tcPr>
            <w:tcW w:w="1301" w:type="dxa"/>
            <w:vAlign w:val="center"/>
          </w:tcPr>
          <w:p w14:paraId="1D639C7C" w14:textId="77777777" w:rsidR="00B64EDF" w:rsidRDefault="00874583">
            <w:r>
              <w:t>6004</w:t>
            </w:r>
          </w:p>
        </w:tc>
        <w:tc>
          <w:tcPr>
            <w:tcW w:w="1075" w:type="dxa"/>
            <w:gridSpan w:val="2"/>
            <w:vAlign w:val="center"/>
          </w:tcPr>
          <w:p w14:paraId="11770E60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1F6F3DBD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9A02C5E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0D2C82C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1561867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2EF2E7C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7E3ED2" w14:textId="77777777">
        <w:tc>
          <w:tcPr>
            <w:tcW w:w="888" w:type="dxa"/>
            <w:vMerge/>
            <w:vAlign w:val="center"/>
          </w:tcPr>
          <w:p w14:paraId="5F47A0DE" w14:textId="77777777" w:rsidR="00B64EDF" w:rsidRDefault="00B64EDF"/>
        </w:tc>
        <w:tc>
          <w:tcPr>
            <w:tcW w:w="1301" w:type="dxa"/>
            <w:vAlign w:val="center"/>
          </w:tcPr>
          <w:p w14:paraId="59F34CF3" w14:textId="77777777" w:rsidR="00B64EDF" w:rsidRDefault="00874583">
            <w:r>
              <w:t>6005</w:t>
            </w:r>
          </w:p>
        </w:tc>
        <w:tc>
          <w:tcPr>
            <w:tcW w:w="1075" w:type="dxa"/>
            <w:gridSpan w:val="2"/>
            <w:vAlign w:val="center"/>
          </w:tcPr>
          <w:p w14:paraId="65DBDA1F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3E4BBAEB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7A4E932C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370FBF7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07F0BAC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74EF904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EE1B36C" w14:textId="77777777">
        <w:tc>
          <w:tcPr>
            <w:tcW w:w="888" w:type="dxa"/>
            <w:vMerge/>
            <w:vAlign w:val="center"/>
          </w:tcPr>
          <w:p w14:paraId="773CC817" w14:textId="77777777" w:rsidR="00B64EDF" w:rsidRDefault="00B64EDF"/>
        </w:tc>
        <w:tc>
          <w:tcPr>
            <w:tcW w:w="1301" w:type="dxa"/>
            <w:vAlign w:val="center"/>
          </w:tcPr>
          <w:p w14:paraId="71D51755" w14:textId="77777777" w:rsidR="00B64EDF" w:rsidRDefault="00874583">
            <w:r>
              <w:t>6006</w:t>
            </w:r>
          </w:p>
        </w:tc>
        <w:tc>
          <w:tcPr>
            <w:tcW w:w="1075" w:type="dxa"/>
            <w:gridSpan w:val="2"/>
            <w:vAlign w:val="center"/>
          </w:tcPr>
          <w:p w14:paraId="16ED172F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209F30EE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1624DF8C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FA0C378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7577A29D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09A660F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0D1CCA" w14:textId="77777777">
        <w:tc>
          <w:tcPr>
            <w:tcW w:w="888" w:type="dxa"/>
            <w:vMerge/>
            <w:vAlign w:val="center"/>
          </w:tcPr>
          <w:p w14:paraId="43AD2714" w14:textId="77777777" w:rsidR="00B64EDF" w:rsidRDefault="00B64EDF"/>
        </w:tc>
        <w:tc>
          <w:tcPr>
            <w:tcW w:w="1301" w:type="dxa"/>
            <w:vAlign w:val="center"/>
          </w:tcPr>
          <w:p w14:paraId="64C0F2DF" w14:textId="77777777" w:rsidR="00B64EDF" w:rsidRDefault="00874583">
            <w:r>
              <w:t>6007</w:t>
            </w:r>
          </w:p>
        </w:tc>
        <w:tc>
          <w:tcPr>
            <w:tcW w:w="1075" w:type="dxa"/>
            <w:gridSpan w:val="2"/>
            <w:vAlign w:val="center"/>
          </w:tcPr>
          <w:p w14:paraId="59322F39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754A9238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48D8597E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2EEE0706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7C903942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43F18F2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A862183" w14:textId="77777777">
        <w:tc>
          <w:tcPr>
            <w:tcW w:w="888" w:type="dxa"/>
            <w:vMerge/>
            <w:vAlign w:val="center"/>
          </w:tcPr>
          <w:p w14:paraId="03163A84" w14:textId="77777777" w:rsidR="00B64EDF" w:rsidRDefault="00B64EDF"/>
        </w:tc>
        <w:tc>
          <w:tcPr>
            <w:tcW w:w="1301" w:type="dxa"/>
            <w:vAlign w:val="center"/>
          </w:tcPr>
          <w:p w14:paraId="06CF9839" w14:textId="77777777" w:rsidR="00B64EDF" w:rsidRDefault="00874583">
            <w:r>
              <w:t>6008</w:t>
            </w:r>
          </w:p>
        </w:tc>
        <w:tc>
          <w:tcPr>
            <w:tcW w:w="1075" w:type="dxa"/>
            <w:gridSpan w:val="2"/>
            <w:vAlign w:val="center"/>
          </w:tcPr>
          <w:p w14:paraId="650F7403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1CE2757E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6C2283C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518E47E2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5A688AE2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77A4DB8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B17F4D0" w14:textId="77777777">
        <w:tc>
          <w:tcPr>
            <w:tcW w:w="888" w:type="dxa"/>
            <w:vMerge/>
            <w:vAlign w:val="center"/>
          </w:tcPr>
          <w:p w14:paraId="56C047E0" w14:textId="77777777" w:rsidR="00B64EDF" w:rsidRDefault="00B64EDF"/>
        </w:tc>
        <w:tc>
          <w:tcPr>
            <w:tcW w:w="1301" w:type="dxa"/>
            <w:vAlign w:val="center"/>
          </w:tcPr>
          <w:p w14:paraId="29923970" w14:textId="77777777" w:rsidR="00B64EDF" w:rsidRDefault="00874583">
            <w:r>
              <w:t>6009</w:t>
            </w:r>
          </w:p>
        </w:tc>
        <w:tc>
          <w:tcPr>
            <w:tcW w:w="1075" w:type="dxa"/>
            <w:gridSpan w:val="2"/>
            <w:vAlign w:val="center"/>
          </w:tcPr>
          <w:p w14:paraId="69B24817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7784825A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189BB65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0BE6DF8C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31AA6C5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207CB42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93D19F7" w14:textId="77777777">
        <w:tc>
          <w:tcPr>
            <w:tcW w:w="888" w:type="dxa"/>
            <w:vMerge/>
            <w:vAlign w:val="center"/>
          </w:tcPr>
          <w:p w14:paraId="1117B5B1" w14:textId="77777777" w:rsidR="00B64EDF" w:rsidRDefault="00B64EDF"/>
        </w:tc>
        <w:tc>
          <w:tcPr>
            <w:tcW w:w="1301" w:type="dxa"/>
            <w:vAlign w:val="center"/>
          </w:tcPr>
          <w:p w14:paraId="55A210F4" w14:textId="77777777" w:rsidR="00B64EDF" w:rsidRDefault="00874583">
            <w:r>
              <w:t>6010</w:t>
            </w:r>
          </w:p>
        </w:tc>
        <w:tc>
          <w:tcPr>
            <w:tcW w:w="1075" w:type="dxa"/>
            <w:gridSpan w:val="2"/>
            <w:vAlign w:val="center"/>
          </w:tcPr>
          <w:p w14:paraId="45714FAF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270ACDC2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64845581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43D12163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8FA9F8B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51C7636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1C6D4FA" w14:textId="77777777">
        <w:tc>
          <w:tcPr>
            <w:tcW w:w="888" w:type="dxa"/>
            <w:vMerge/>
            <w:vAlign w:val="center"/>
          </w:tcPr>
          <w:p w14:paraId="681A17BB" w14:textId="77777777" w:rsidR="00B64EDF" w:rsidRDefault="00B64EDF"/>
        </w:tc>
        <w:tc>
          <w:tcPr>
            <w:tcW w:w="1301" w:type="dxa"/>
            <w:vAlign w:val="center"/>
          </w:tcPr>
          <w:p w14:paraId="4C0D5C91" w14:textId="77777777" w:rsidR="00B64EDF" w:rsidRDefault="00874583">
            <w:r>
              <w:t>6011</w:t>
            </w:r>
          </w:p>
        </w:tc>
        <w:tc>
          <w:tcPr>
            <w:tcW w:w="1075" w:type="dxa"/>
            <w:gridSpan w:val="2"/>
            <w:vAlign w:val="center"/>
          </w:tcPr>
          <w:p w14:paraId="37A4F547" w14:textId="77777777" w:rsidR="00B64EDF" w:rsidRDefault="00874583">
            <w:r>
              <w:t>34.66</w:t>
            </w:r>
          </w:p>
        </w:tc>
        <w:tc>
          <w:tcPr>
            <w:tcW w:w="1131" w:type="dxa"/>
            <w:vAlign w:val="center"/>
          </w:tcPr>
          <w:p w14:paraId="4E626D06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0FD5CEB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02E25FC4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4180A51D" w14:textId="77777777" w:rsidR="00B64EDF" w:rsidRDefault="00874583">
            <w:r>
              <w:t>0.0260</w:t>
            </w:r>
          </w:p>
        </w:tc>
        <w:tc>
          <w:tcPr>
            <w:tcW w:w="1143" w:type="dxa"/>
            <w:vAlign w:val="center"/>
          </w:tcPr>
          <w:p w14:paraId="7F4B2B3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F3DC722" w14:textId="77777777">
        <w:tc>
          <w:tcPr>
            <w:tcW w:w="888" w:type="dxa"/>
            <w:vMerge/>
            <w:vAlign w:val="center"/>
          </w:tcPr>
          <w:p w14:paraId="43E51A37" w14:textId="77777777" w:rsidR="00B64EDF" w:rsidRDefault="00B64EDF"/>
        </w:tc>
        <w:tc>
          <w:tcPr>
            <w:tcW w:w="1301" w:type="dxa"/>
            <w:vAlign w:val="center"/>
          </w:tcPr>
          <w:p w14:paraId="472B8DF1" w14:textId="77777777" w:rsidR="00B64EDF" w:rsidRDefault="00874583">
            <w:r>
              <w:t>6012</w:t>
            </w:r>
          </w:p>
        </w:tc>
        <w:tc>
          <w:tcPr>
            <w:tcW w:w="1075" w:type="dxa"/>
            <w:gridSpan w:val="2"/>
            <w:vAlign w:val="center"/>
          </w:tcPr>
          <w:p w14:paraId="6CF13ED9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7E050509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219F345D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73A8A4A1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7C0B451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26D25CC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2A78C5B" w14:textId="77777777">
        <w:tc>
          <w:tcPr>
            <w:tcW w:w="888" w:type="dxa"/>
            <w:vMerge/>
            <w:vAlign w:val="center"/>
          </w:tcPr>
          <w:p w14:paraId="300D4DD3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096F75D7" w14:textId="77777777" w:rsidR="00B64EDF" w:rsidRDefault="00874583">
            <w:r>
              <w:t>6013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140878F3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2414AC77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48290ED2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6A2A73F7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79AFB739" w14:textId="77777777" w:rsidR="00B64EDF" w:rsidRDefault="00874583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6515068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BCCD0C6" w14:textId="77777777">
        <w:tc>
          <w:tcPr>
            <w:tcW w:w="888" w:type="dxa"/>
            <w:vMerge/>
            <w:vAlign w:val="center"/>
          </w:tcPr>
          <w:p w14:paraId="20C064D0" w14:textId="77777777" w:rsidR="00B64EDF" w:rsidRDefault="00B64EDF"/>
        </w:tc>
        <w:tc>
          <w:tcPr>
            <w:tcW w:w="1301" w:type="dxa"/>
            <w:vMerge/>
            <w:vAlign w:val="center"/>
          </w:tcPr>
          <w:p w14:paraId="0FE84CD1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5DD7ABD1" w14:textId="77777777" w:rsidR="00B64EDF" w:rsidRDefault="00B64EDF"/>
        </w:tc>
        <w:tc>
          <w:tcPr>
            <w:tcW w:w="1131" w:type="dxa"/>
            <w:vAlign w:val="center"/>
          </w:tcPr>
          <w:p w14:paraId="35E74C1D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055FD08D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47D066CC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21047515" w14:textId="77777777" w:rsidR="00B64EDF" w:rsidRDefault="00B64EDF"/>
        </w:tc>
        <w:tc>
          <w:tcPr>
            <w:tcW w:w="1143" w:type="dxa"/>
            <w:vMerge/>
            <w:vAlign w:val="center"/>
          </w:tcPr>
          <w:p w14:paraId="430C595B" w14:textId="77777777" w:rsidR="00B64EDF" w:rsidRDefault="00B64EDF"/>
        </w:tc>
      </w:tr>
      <w:tr w:rsidR="00B64EDF" w14:paraId="5B4266D9" w14:textId="77777777">
        <w:tc>
          <w:tcPr>
            <w:tcW w:w="888" w:type="dxa"/>
            <w:vMerge/>
            <w:vAlign w:val="center"/>
          </w:tcPr>
          <w:p w14:paraId="0B72182C" w14:textId="77777777" w:rsidR="00B64EDF" w:rsidRDefault="00B64EDF"/>
        </w:tc>
        <w:tc>
          <w:tcPr>
            <w:tcW w:w="1301" w:type="dxa"/>
            <w:vAlign w:val="center"/>
          </w:tcPr>
          <w:p w14:paraId="3315F41A" w14:textId="77777777" w:rsidR="00B64EDF" w:rsidRDefault="00874583">
            <w:r>
              <w:t>6014</w:t>
            </w:r>
          </w:p>
        </w:tc>
        <w:tc>
          <w:tcPr>
            <w:tcW w:w="1075" w:type="dxa"/>
            <w:gridSpan w:val="2"/>
            <w:vAlign w:val="center"/>
          </w:tcPr>
          <w:p w14:paraId="6C42520C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475296F0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46754356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1BA52564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9983D6E" w14:textId="77777777" w:rsidR="00B64EDF" w:rsidRDefault="00874583">
            <w:r>
              <w:t>0.0456</w:t>
            </w:r>
          </w:p>
        </w:tc>
        <w:tc>
          <w:tcPr>
            <w:tcW w:w="1143" w:type="dxa"/>
            <w:vAlign w:val="center"/>
          </w:tcPr>
          <w:p w14:paraId="50795F1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0B4D252" w14:textId="77777777">
        <w:tc>
          <w:tcPr>
            <w:tcW w:w="888" w:type="dxa"/>
            <w:vMerge w:val="restart"/>
            <w:vAlign w:val="center"/>
          </w:tcPr>
          <w:p w14:paraId="1D707D15" w14:textId="77777777" w:rsidR="00B64EDF" w:rsidRDefault="00874583">
            <w:r>
              <w:t>7</w:t>
            </w:r>
          </w:p>
        </w:tc>
        <w:tc>
          <w:tcPr>
            <w:tcW w:w="1301" w:type="dxa"/>
            <w:vAlign w:val="center"/>
          </w:tcPr>
          <w:p w14:paraId="7F7B57D5" w14:textId="77777777" w:rsidR="00B64EDF" w:rsidRDefault="00874583">
            <w:r>
              <w:t>7001</w:t>
            </w:r>
          </w:p>
        </w:tc>
        <w:tc>
          <w:tcPr>
            <w:tcW w:w="1075" w:type="dxa"/>
            <w:gridSpan w:val="2"/>
            <w:vAlign w:val="center"/>
          </w:tcPr>
          <w:p w14:paraId="39E571FA" w14:textId="77777777" w:rsidR="00B64EDF" w:rsidRDefault="00874583">
            <w:r>
              <w:t>39.46</w:t>
            </w:r>
          </w:p>
        </w:tc>
        <w:tc>
          <w:tcPr>
            <w:tcW w:w="1131" w:type="dxa"/>
            <w:vAlign w:val="center"/>
          </w:tcPr>
          <w:p w14:paraId="3252575E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1BEE78EF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26A21CC0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435C6DF" w14:textId="77777777" w:rsidR="00B64EDF" w:rsidRDefault="00874583">
            <w:r>
              <w:t>0.0228</w:t>
            </w:r>
          </w:p>
        </w:tc>
        <w:tc>
          <w:tcPr>
            <w:tcW w:w="1143" w:type="dxa"/>
            <w:vAlign w:val="center"/>
          </w:tcPr>
          <w:p w14:paraId="0E1B19A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B1B4231" w14:textId="77777777">
        <w:tc>
          <w:tcPr>
            <w:tcW w:w="888" w:type="dxa"/>
            <w:vMerge/>
            <w:vAlign w:val="center"/>
          </w:tcPr>
          <w:p w14:paraId="73F570C6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29F445BB" w14:textId="77777777" w:rsidR="00B64EDF" w:rsidRDefault="00874583">
            <w:r>
              <w:t>7002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1B23DCB2" w14:textId="77777777" w:rsidR="00B64EDF" w:rsidRDefault="00874583">
            <w:r>
              <w:t>29.59</w:t>
            </w:r>
          </w:p>
        </w:tc>
        <w:tc>
          <w:tcPr>
            <w:tcW w:w="1131" w:type="dxa"/>
            <w:vAlign w:val="center"/>
          </w:tcPr>
          <w:p w14:paraId="49D65043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3DD1EBA3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3949A920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59EA1374" w14:textId="77777777" w:rsidR="00B64EDF" w:rsidRDefault="00874583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03F9396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BF2AA3B" w14:textId="77777777">
        <w:tc>
          <w:tcPr>
            <w:tcW w:w="888" w:type="dxa"/>
            <w:vMerge/>
            <w:vAlign w:val="center"/>
          </w:tcPr>
          <w:p w14:paraId="2FC70042" w14:textId="77777777" w:rsidR="00B64EDF" w:rsidRDefault="00B64EDF"/>
        </w:tc>
        <w:tc>
          <w:tcPr>
            <w:tcW w:w="1301" w:type="dxa"/>
            <w:vMerge/>
            <w:vAlign w:val="center"/>
          </w:tcPr>
          <w:p w14:paraId="0061AF22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3E8865F2" w14:textId="77777777" w:rsidR="00B64EDF" w:rsidRDefault="00B64EDF"/>
        </w:tc>
        <w:tc>
          <w:tcPr>
            <w:tcW w:w="1131" w:type="dxa"/>
            <w:vAlign w:val="center"/>
          </w:tcPr>
          <w:p w14:paraId="11BBD068" w14:textId="77777777" w:rsidR="00B64EDF" w:rsidRDefault="00874583">
            <w:r>
              <w:t>C-0915</w:t>
            </w:r>
          </w:p>
        </w:tc>
        <w:tc>
          <w:tcPr>
            <w:tcW w:w="1415" w:type="dxa"/>
            <w:vAlign w:val="center"/>
          </w:tcPr>
          <w:p w14:paraId="6D36DF53" w14:textId="77777777" w:rsidR="00B64EDF" w:rsidRDefault="00874583">
            <w:r>
              <w:t>1.35</w:t>
            </w:r>
          </w:p>
        </w:tc>
        <w:tc>
          <w:tcPr>
            <w:tcW w:w="1245" w:type="dxa"/>
            <w:vAlign w:val="center"/>
          </w:tcPr>
          <w:p w14:paraId="6D22602C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5AD05CE9" w14:textId="77777777" w:rsidR="00B64EDF" w:rsidRDefault="00B64EDF"/>
        </w:tc>
        <w:tc>
          <w:tcPr>
            <w:tcW w:w="1143" w:type="dxa"/>
            <w:vMerge/>
            <w:vAlign w:val="center"/>
          </w:tcPr>
          <w:p w14:paraId="06894A43" w14:textId="77777777" w:rsidR="00B64EDF" w:rsidRDefault="00B64EDF"/>
        </w:tc>
      </w:tr>
      <w:tr w:rsidR="00B64EDF" w14:paraId="6BCF2A8B" w14:textId="77777777">
        <w:tc>
          <w:tcPr>
            <w:tcW w:w="888" w:type="dxa"/>
            <w:vMerge/>
            <w:vAlign w:val="center"/>
          </w:tcPr>
          <w:p w14:paraId="077974A0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597BD3C6" w14:textId="77777777" w:rsidR="00B64EDF" w:rsidRDefault="00874583">
            <w:r>
              <w:t>7003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7E782EDD" w14:textId="77777777" w:rsidR="00B64EDF" w:rsidRDefault="00874583">
            <w:r>
              <w:t>29.54</w:t>
            </w:r>
          </w:p>
        </w:tc>
        <w:tc>
          <w:tcPr>
            <w:tcW w:w="1131" w:type="dxa"/>
            <w:vAlign w:val="center"/>
          </w:tcPr>
          <w:p w14:paraId="63AACF9E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2AEBB9A4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03D88DE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3B880A5" w14:textId="77777777" w:rsidR="00B64EDF" w:rsidRDefault="00874583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182C052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E40CD98" w14:textId="77777777">
        <w:tc>
          <w:tcPr>
            <w:tcW w:w="888" w:type="dxa"/>
            <w:vMerge/>
            <w:vAlign w:val="center"/>
          </w:tcPr>
          <w:p w14:paraId="05A0143B" w14:textId="77777777" w:rsidR="00B64EDF" w:rsidRDefault="00B64EDF"/>
        </w:tc>
        <w:tc>
          <w:tcPr>
            <w:tcW w:w="1301" w:type="dxa"/>
            <w:vMerge/>
            <w:vAlign w:val="center"/>
          </w:tcPr>
          <w:p w14:paraId="6934C71D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28C79FC5" w14:textId="77777777" w:rsidR="00B64EDF" w:rsidRDefault="00B64EDF"/>
        </w:tc>
        <w:tc>
          <w:tcPr>
            <w:tcW w:w="1131" w:type="dxa"/>
            <w:vAlign w:val="center"/>
          </w:tcPr>
          <w:p w14:paraId="0D490231" w14:textId="77777777" w:rsidR="00B64EDF" w:rsidRDefault="00874583">
            <w:r>
              <w:t>C-1215</w:t>
            </w:r>
          </w:p>
        </w:tc>
        <w:tc>
          <w:tcPr>
            <w:tcW w:w="1415" w:type="dxa"/>
            <w:vAlign w:val="center"/>
          </w:tcPr>
          <w:p w14:paraId="44E5B910" w14:textId="77777777" w:rsidR="00B64EDF" w:rsidRDefault="00874583">
            <w:r>
              <w:t>1.80</w:t>
            </w:r>
          </w:p>
        </w:tc>
        <w:tc>
          <w:tcPr>
            <w:tcW w:w="1245" w:type="dxa"/>
            <w:vAlign w:val="center"/>
          </w:tcPr>
          <w:p w14:paraId="3BF97B8C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D057070" w14:textId="77777777" w:rsidR="00B64EDF" w:rsidRDefault="00B64EDF"/>
        </w:tc>
        <w:tc>
          <w:tcPr>
            <w:tcW w:w="1143" w:type="dxa"/>
            <w:vMerge/>
            <w:vAlign w:val="center"/>
          </w:tcPr>
          <w:p w14:paraId="04B77CF1" w14:textId="77777777" w:rsidR="00B64EDF" w:rsidRDefault="00B64EDF"/>
        </w:tc>
      </w:tr>
      <w:tr w:rsidR="00B64EDF" w14:paraId="0DFB490E" w14:textId="77777777">
        <w:tc>
          <w:tcPr>
            <w:tcW w:w="888" w:type="dxa"/>
            <w:vMerge/>
            <w:vAlign w:val="center"/>
          </w:tcPr>
          <w:p w14:paraId="671C01DB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38800CE5" w14:textId="77777777" w:rsidR="00B64EDF" w:rsidRDefault="00874583">
            <w:r>
              <w:t>7004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37B7AF8" w14:textId="77777777" w:rsidR="00B64EDF" w:rsidRDefault="00874583">
            <w:r>
              <w:t>29.54</w:t>
            </w:r>
          </w:p>
        </w:tc>
        <w:tc>
          <w:tcPr>
            <w:tcW w:w="1131" w:type="dxa"/>
            <w:vAlign w:val="center"/>
          </w:tcPr>
          <w:p w14:paraId="53294466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7131E1C1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21AEAE1D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55A51E5" w14:textId="77777777" w:rsidR="00B64EDF" w:rsidRDefault="00874583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3504A35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8C200B7" w14:textId="77777777">
        <w:tc>
          <w:tcPr>
            <w:tcW w:w="888" w:type="dxa"/>
            <w:vMerge/>
            <w:vAlign w:val="center"/>
          </w:tcPr>
          <w:p w14:paraId="7C2E48A4" w14:textId="77777777" w:rsidR="00B64EDF" w:rsidRDefault="00B64EDF"/>
        </w:tc>
        <w:tc>
          <w:tcPr>
            <w:tcW w:w="1301" w:type="dxa"/>
            <w:vMerge/>
            <w:vAlign w:val="center"/>
          </w:tcPr>
          <w:p w14:paraId="16A5C261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701EAE05" w14:textId="77777777" w:rsidR="00B64EDF" w:rsidRDefault="00B64EDF"/>
        </w:tc>
        <w:tc>
          <w:tcPr>
            <w:tcW w:w="1131" w:type="dxa"/>
            <w:vAlign w:val="center"/>
          </w:tcPr>
          <w:p w14:paraId="6406EB27" w14:textId="77777777" w:rsidR="00B64EDF" w:rsidRDefault="00874583">
            <w:r>
              <w:t>C-1215</w:t>
            </w:r>
          </w:p>
        </w:tc>
        <w:tc>
          <w:tcPr>
            <w:tcW w:w="1415" w:type="dxa"/>
            <w:vAlign w:val="center"/>
          </w:tcPr>
          <w:p w14:paraId="78782263" w14:textId="77777777" w:rsidR="00B64EDF" w:rsidRDefault="00874583">
            <w:r>
              <w:t>1.80</w:t>
            </w:r>
          </w:p>
        </w:tc>
        <w:tc>
          <w:tcPr>
            <w:tcW w:w="1245" w:type="dxa"/>
            <w:vAlign w:val="center"/>
          </w:tcPr>
          <w:p w14:paraId="33CC2D65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AF6583A" w14:textId="77777777" w:rsidR="00B64EDF" w:rsidRDefault="00B64EDF"/>
        </w:tc>
        <w:tc>
          <w:tcPr>
            <w:tcW w:w="1143" w:type="dxa"/>
            <w:vMerge/>
            <w:vAlign w:val="center"/>
          </w:tcPr>
          <w:p w14:paraId="17A38F6D" w14:textId="77777777" w:rsidR="00B64EDF" w:rsidRDefault="00B64EDF"/>
        </w:tc>
      </w:tr>
      <w:tr w:rsidR="00B64EDF" w14:paraId="1FD3F72C" w14:textId="77777777">
        <w:tc>
          <w:tcPr>
            <w:tcW w:w="888" w:type="dxa"/>
            <w:vMerge/>
            <w:vAlign w:val="center"/>
          </w:tcPr>
          <w:p w14:paraId="45A26E8E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03782404" w14:textId="77777777" w:rsidR="00B64EDF" w:rsidRDefault="00874583">
            <w:r>
              <w:t>7005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330A6C8B" w14:textId="77777777" w:rsidR="00B64EDF" w:rsidRDefault="00874583">
            <w:r>
              <w:t>29.54</w:t>
            </w:r>
          </w:p>
        </w:tc>
        <w:tc>
          <w:tcPr>
            <w:tcW w:w="1131" w:type="dxa"/>
            <w:vAlign w:val="center"/>
          </w:tcPr>
          <w:p w14:paraId="31F2E817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4EBE7ACB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7C799FAD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60EF9932" w14:textId="77777777" w:rsidR="00B64EDF" w:rsidRDefault="00874583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62D4FBF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2A8DC59" w14:textId="77777777">
        <w:tc>
          <w:tcPr>
            <w:tcW w:w="888" w:type="dxa"/>
            <w:vMerge/>
            <w:vAlign w:val="center"/>
          </w:tcPr>
          <w:p w14:paraId="21BE19CB" w14:textId="77777777" w:rsidR="00B64EDF" w:rsidRDefault="00B64EDF"/>
        </w:tc>
        <w:tc>
          <w:tcPr>
            <w:tcW w:w="1301" w:type="dxa"/>
            <w:vMerge/>
            <w:vAlign w:val="center"/>
          </w:tcPr>
          <w:p w14:paraId="14F04D2D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61CD7550" w14:textId="77777777" w:rsidR="00B64EDF" w:rsidRDefault="00B64EDF"/>
        </w:tc>
        <w:tc>
          <w:tcPr>
            <w:tcW w:w="1131" w:type="dxa"/>
            <w:vAlign w:val="center"/>
          </w:tcPr>
          <w:p w14:paraId="221A6039" w14:textId="77777777" w:rsidR="00B64EDF" w:rsidRDefault="00874583">
            <w:r>
              <w:t>C-1215</w:t>
            </w:r>
          </w:p>
        </w:tc>
        <w:tc>
          <w:tcPr>
            <w:tcW w:w="1415" w:type="dxa"/>
            <w:vAlign w:val="center"/>
          </w:tcPr>
          <w:p w14:paraId="68EA1C3C" w14:textId="77777777" w:rsidR="00B64EDF" w:rsidRDefault="00874583">
            <w:r>
              <w:t>1.80</w:t>
            </w:r>
          </w:p>
        </w:tc>
        <w:tc>
          <w:tcPr>
            <w:tcW w:w="1245" w:type="dxa"/>
            <w:vAlign w:val="center"/>
          </w:tcPr>
          <w:p w14:paraId="784A061B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4AD9319E" w14:textId="77777777" w:rsidR="00B64EDF" w:rsidRDefault="00B64EDF"/>
        </w:tc>
        <w:tc>
          <w:tcPr>
            <w:tcW w:w="1143" w:type="dxa"/>
            <w:vMerge/>
            <w:vAlign w:val="center"/>
          </w:tcPr>
          <w:p w14:paraId="09516553" w14:textId="77777777" w:rsidR="00B64EDF" w:rsidRDefault="00B64EDF"/>
        </w:tc>
      </w:tr>
      <w:tr w:rsidR="00B64EDF" w14:paraId="6E345475" w14:textId="77777777">
        <w:tc>
          <w:tcPr>
            <w:tcW w:w="888" w:type="dxa"/>
            <w:vMerge/>
            <w:vAlign w:val="center"/>
          </w:tcPr>
          <w:p w14:paraId="731A08D6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48D1F706" w14:textId="77777777" w:rsidR="00B64EDF" w:rsidRDefault="00874583">
            <w:r>
              <w:t>7006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39FE6FA1" w14:textId="77777777" w:rsidR="00B64EDF" w:rsidRDefault="00874583">
            <w:r>
              <w:t>29.54</w:t>
            </w:r>
          </w:p>
        </w:tc>
        <w:tc>
          <w:tcPr>
            <w:tcW w:w="1131" w:type="dxa"/>
            <w:vAlign w:val="center"/>
          </w:tcPr>
          <w:p w14:paraId="710D5425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2761F56C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7410EBF3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838C090" w14:textId="77777777" w:rsidR="00B64EDF" w:rsidRDefault="00874583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444034B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A445AAA" w14:textId="77777777">
        <w:tc>
          <w:tcPr>
            <w:tcW w:w="888" w:type="dxa"/>
            <w:vMerge/>
            <w:vAlign w:val="center"/>
          </w:tcPr>
          <w:p w14:paraId="6898FADF" w14:textId="77777777" w:rsidR="00B64EDF" w:rsidRDefault="00B64EDF"/>
        </w:tc>
        <w:tc>
          <w:tcPr>
            <w:tcW w:w="1301" w:type="dxa"/>
            <w:vMerge/>
            <w:vAlign w:val="center"/>
          </w:tcPr>
          <w:p w14:paraId="4FDD2C48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72F895E1" w14:textId="77777777" w:rsidR="00B64EDF" w:rsidRDefault="00B64EDF"/>
        </w:tc>
        <w:tc>
          <w:tcPr>
            <w:tcW w:w="1131" w:type="dxa"/>
            <w:vAlign w:val="center"/>
          </w:tcPr>
          <w:p w14:paraId="459ABCC4" w14:textId="77777777" w:rsidR="00B64EDF" w:rsidRDefault="00874583">
            <w:r>
              <w:t>C-1215</w:t>
            </w:r>
          </w:p>
        </w:tc>
        <w:tc>
          <w:tcPr>
            <w:tcW w:w="1415" w:type="dxa"/>
            <w:vAlign w:val="center"/>
          </w:tcPr>
          <w:p w14:paraId="5C4897EC" w14:textId="77777777" w:rsidR="00B64EDF" w:rsidRDefault="00874583">
            <w:r>
              <w:t>1.80</w:t>
            </w:r>
          </w:p>
        </w:tc>
        <w:tc>
          <w:tcPr>
            <w:tcW w:w="1245" w:type="dxa"/>
            <w:vAlign w:val="center"/>
          </w:tcPr>
          <w:p w14:paraId="67F92813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5C835DF5" w14:textId="77777777" w:rsidR="00B64EDF" w:rsidRDefault="00B64EDF"/>
        </w:tc>
        <w:tc>
          <w:tcPr>
            <w:tcW w:w="1143" w:type="dxa"/>
            <w:vMerge/>
            <w:vAlign w:val="center"/>
          </w:tcPr>
          <w:p w14:paraId="36B85FEA" w14:textId="77777777" w:rsidR="00B64EDF" w:rsidRDefault="00B64EDF"/>
        </w:tc>
      </w:tr>
      <w:tr w:rsidR="00B64EDF" w14:paraId="79AB0D3D" w14:textId="77777777">
        <w:tc>
          <w:tcPr>
            <w:tcW w:w="888" w:type="dxa"/>
            <w:vMerge/>
            <w:vAlign w:val="center"/>
          </w:tcPr>
          <w:p w14:paraId="0B57109D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26251D3F" w14:textId="77777777" w:rsidR="00B64EDF" w:rsidRDefault="00874583">
            <w:r>
              <w:t>7007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78DFB4ED" w14:textId="77777777" w:rsidR="00B64EDF" w:rsidRDefault="00874583">
            <w:r>
              <w:t>29.54</w:t>
            </w:r>
          </w:p>
        </w:tc>
        <w:tc>
          <w:tcPr>
            <w:tcW w:w="1131" w:type="dxa"/>
            <w:vAlign w:val="center"/>
          </w:tcPr>
          <w:p w14:paraId="392CED65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B9C1AEE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7EC1CAC3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6B8CA4C8" w14:textId="77777777" w:rsidR="00B64EDF" w:rsidRDefault="00874583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0D9A75E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3D74DAB" w14:textId="77777777">
        <w:tc>
          <w:tcPr>
            <w:tcW w:w="888" w:type="dxa"/>
            <w:vMerge/>
            <w:vAlign w:val="center"/>
          </w:tcPr>
          <w:p w14:paraId="3227DEF0" w14:textId="77777777" w:rsidR="00B64EDF" w:rsidRDefault="00B64EDF"/>
        </w:tc>
        <w:tc>
          <w:tcPr>
            <w:tcW w:w="1301" w:type="dxa"/>
            <w:vMerge/>
            <w:vAlign w:val="center"/>
          </w:tcPr>
          <w:p w14:paraId="3EA067BE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2AB8B399" w14:textId="77777777" w:rsidR="00B64EDF" w:rsidRDefault="00B64EDF"/>
        </w:tc>
        <w:tc>
          <w:tcPr>
            <w:tcW w:w="1131" w:type="dxa"/>
            <w:vAlign w:val="center"/>
          </w:tcPr>
          <w:p w14:paraId="0ACECAAE" w14:textId="77777777" w:rsidR="00B64EDF" w:rsidRDefault="00874583">
            <w:r>
              <w:t>C-1215</w:t>
            </w:r>
          </w:p>
        </w:tc>
        <w:tc>
          <w:tcPr>
            <w:tcW w:w="1415" w:type="dxa"/>
            <w:vAlign w:val="center"/>
          </w:tcPr>
          <w:p w14:paraId="3A421D60" w14:textId="77777777" w:rsidR="00B64EDF" w:rsidRDefault="00874583">
            <w:r>
              <w:t>1.80</w:t>
            </w:r>
          </w:p>
        </w:tc>
        <w:tc>
          <w:tcPr>
            <w:tcW w:w="1245" w:type="dxa"/>
            <w:vAlign w:val="center"/>
          </w:tcPr>
          <w:p w14:paraId="156DAD24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2B97F993" w14:textId="77777777" w:rsidR="00B64EDF" w:rsidRDefault="00B64EDF"/>
        </w:tc>
        <w:tc>
          <w:tcPr>
            <w:tcW w:w="1143" w:type="dxa"/>
            <w:vMerge/>
            <w:vAlign w:val="center"/>
          </w:tcPr>
          <w:p w14:paraId="004E386D" w14:textId="77777777" w:rsidR="00B64EDF" w:rsidRDefault="00B64EDF"/>
        </w:tc>
      </w:tr>
      <w:tr w:rsidR="00B64EDF" w14:paraId="395ED50F" w14:textId="77777777">
        <w:tc>
          <w:tcPr>
            <w:tcW w:w="888" w:type="dxa"/>
            <w:vMerge/>
            <w:vAlign w:val="center"/>
          </w:tcPr>
          <w:p w14:paraId="05CB6913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678AB87F" w14:textId="77777777" w:rsidR="00B64EDF" w:rsidRDefault="00874583">
            <w:r>
              <w:t>7008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4FD4BBA0" w14:textId="77777777" w:rsidR="00B64EDF" w:rsidRDefault="00874583">
            <w:r>
              <w:t>29.54</w:t>
            </w:r>
          </w:p>
        </w:tc>
        <w:tc>
          <w:tcPr>
            <w:tcW w:w="1131" w:type="dxa"/>
            <w:vAlign w:val="center"/>
          </w:tcPr>
          <w:p w14:paraId="2F2EBAA6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2EBB3DC2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03D11F1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1E63BEB" w14:textId="77777777" w:rsidR="00B64EDF" w:rsidRDefault="00874583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1895796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BDE952" w14:textId="77777777">
        <w:tc>
          <w:tcPr>
            <w:tcW w:w="888" w:type="dxa"/>
            <w:vMerge/>
            <w:vAlign w:val="center"/>
          </w:tcPr>
          <w:p w14:paraId="0620713A" w14:textId="77777777" w:rsidR="00B64EDF" w:rsidRDefault="00B64EDF"/>
        </w:tc>
        <w:tc>
          <w:tcPr>
            <w:tcW w:w="1301" w:type="dxa"/>
            <w:vMerge/>
            <w:vAlign w:val="center"/>
          </w:tcPr>
          <w:p w14:paraId="25A46A34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2F8B2635" w14:textId="77777777" w:rsidR="00B64EDF" w:rsidRDefault="00B64EDF"/>
        </w:tc>
        <w:tc>
          <w:tcPr>
            <w:tcW w:w="1131" w:type="dxa"/>
            <w:vAlign w:val="center"/>
          </w:tcPr>
          <w:p w14:paraId="08458684" w14:textId="77777777" w:rsidR="00B64EDF" w:rsidRDefault="00874583">
            <w:r>
              <w:t>C-1215</w:t>
            </w:r>
          </w:p>
        </w:tc>
        <w:tc>
          <w:tcPr>
            <w:tcW w:w="1415" w:type="dxa"/>
            <w:vAlign w:val="center"/>
          </w:tcPr>
          <w:p w14:paraId="6E461F76" w14:textId="77777777" w:rsidR="00B64EDF" w:rsidRDefault="00874583">
            <w:r>
              <w:t>1.80</w:t>
            </w:r>
          </w:p>
        </w:tc>
        <w:tc>
          <w:tcPr>
            <w:tcW w:w="1245" w:type="dxa"/>
            <w:vAlign w:val="center"/>
          </w:tcPr>
          <w:p w14:paraId="1331E3D6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7BFE46DB" w14:textId="77777777" w:rsidR="00B64EDF" w:rsidRDefault="00B64EDF"/>
        </w:tc>
        <w:tc>
          <w:tcPr>
            <w:tcW w:w="1143" w:type="dxa"/>
            <w:vMerge/>
            <w:vAlign w:val="center"/>
          </w:tcPr>
          <w:p w14:paraId="64F12FA6" w14:textId="77777777" w:rsidR="00B64EDF" w:rsidRDefault="00B64EDF"/>
        </w:tc>
      </w:tr>
      <w:tr w:rsidR="00B64EDF" w14:paraId="12D98AA7" w14:textId="77777777">
        <w:tc>
          <w:tcPr>
            <w:tcW w:w="888" w:type="dxa"/>
            <w:vMerge/>
            <w:vAlign w:val="center"/>
          </w:tcPr>
          <w:p w14:paraId="77ACA57C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355576D1" w14:textId="77777777" w:rsidR="00B64EDF" w:rsidRDefault="00874583">
            <w:r>
              <w:t>7009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ABBF1A4" w14:textId="77777777" w:rsidR="00B64EDF" w:rsidRDefault="00874583">
            <w:r>
              <w:t>29.54</w:t>
            </w:r>
          </w:p>
        </w:tc>
        <w:tc>
          <w:tcPr>
            <w:tcW w:w="1131" w:type="dxa"/>
            <w:vAlign w:val="center"/>
          </w:tcPr>
          <w:p w14:paraId="0731DF86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1F58BAF9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2A09AB24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FF73EE5" w14:textId="77777777" w:rsidR="00B64EDF" w:rsidRDefault="00874583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5B34C79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D9DB76E" w14:textId="77777777">
        <w:tc>
          <w:tcPr>
            <w:tcW w:w="888" w:type="dxa"/>
            <w:vMerge/>
            <w:vAlign w:val="center"/>
          </w:tcPr>
          <w:p w14:paraId="3EA8F53F" w14:textId="77777777" w:rsidR="00B64EDF" w:rsidRDefault="00B64EDF"/>
        </w:tc>
        <w:tc>
          <w:tcPr>
            <w:tcW w:w="1301" w:type="dxa"/>
            <w:vMerge/>
            <w:vAlign w:val="center"/>
          </w:tcPr>
          <w:p w14:paraId="72D53DC9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79B0484B" w14:textId="77777777" w:rsidR="00B64EDF" w:rsidRDefault="00B64EDF"/>
        </w:tc>
        <w:tc>
          <w:tcPr>
            <w:tcW w:w="1131" w:type="dxa"/>
            <w:vAlign w:val="center"/>
          </w:tcPr>
          <w:p w14:paraId="7AD2643F" w14:textId="77777777" w:rsidR="00B64EDF" w:rsidRDefault="00874583">
            <w:r>
              <w:t>C-1215</w:t>
            </w:r>
          </w:p>
        </w:tc>
        <w:tc>
          <w:tcPr>
            <w:tcW w:w="1415" w:type="dxa"/>
            <w:vAlign w:val="center"/>
          </w:tcPr>
          <w:p w14:paraId="745CC097" w14:textId="77777777" w:rsidR="00B64EDF" w:rsidRDefault="00874583">
            <w:r>
              <w:t>1.80</w:t>
            </w:r>
          </w:p>
        </w:tc>
        <w:tc>
          <w:tcPr>
            <w:tcW w:w="1245" w:type="dxa"/>
            <w:vAlign w:val="center"/>
          </w:tcPr>
          <w:p w14:paraId="25555CDD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56D85570" w14:textId="77777777" w:rsidR="00B64EDF" w:rsidRDefault="00B64EDF"/>
        </w:tc>
        <w:tc>
          <w:tcPr>
            <w:tcW w:w="1143" w:type="dxa"/>
            <w:vMerge/>
            <w:vAlign w:val="center"/>
          </w:tcPr>
          <w:p w14:paraId="44528AA5" w14:textId="77777777" w:rsidR="00B64EDF" w:rsidRDefault="00B64EDF"/>
        </w:tc>
      </w:tr>
      <w:tr w:rsidR="00B64EDF" w14:paraId="612B4129" w14:textId="77777777">
        <w:tc>
          <w:tcPr>
            <w:tcW w:w="888" w:type="dxa"/>
            <w:vMerge/>
            <w:vAlign w:val="center"/>
          </w:tcPr>
          <w:p w14:paraId="1692C87C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18220881" w14:textId="77777777" w:rsidR="00B64EDF" w:rsidRDefault="00874583">
            <w:r>
              <w:t>7010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6CACECF7" w14:textId="77777777" w:rsidR="00B64EDF" w:rsidRDefault="00874583">
            <w:r>
              <w:t>29.54</w:t>
            </w:r>
          </w:p>
        </w:tc>
        <w:tc>
          <w:tcPr>
            <w:tcW w:w="1131" w:type="dxa"/>
            <w:vAlign w:val="center"/>
          </w:tcPr>
          <w:p w14:paraId="410BB119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7895DF2D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289FAC0C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10981504" w14:textId="77777777" w:rsidR="00B64EDF" w:rsidRDefault="00874583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356AE6F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FCCFBC4" w14:textId="77777777">
        <w:tc>
          <w:tcPr>
            <w:tcW w:w="888" w:type="dxa"/>
            <w:vMerge/>
            <w:vAlign w:val="center"/>
          </w:tcPr>
          <w:p w14:paraId="536F9AE9" w14:textId="77777777" w:rsidR="00B64EDF" w:rsidRDefault="00B64EDF"/>
        </w:tc>
        <w:tc>
          <w:tcPr>
            <w:tcW w:w="1301" w:type="dxa"/>
            <w:vMerge/>
            <w:vAlign w:val="center"/>
          </w:tcPr>
          <w:p w14:paraId="7B96AE63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5EAD12AF" w14:textId="77777777" w:rsidR="00B64EDF" w:rsidRDefault="00B64EDF"/>
        </w:tc>
        <w:tc>
          <w:tcPr>
            <w:tcW w:w="1131" w:type="dxa"/>
            <w:vAlign w:val="center"/>
          </w:tcPr>
          <w:p w14:paraId="30B2B431" w14:textId="77777777" w:rsidR="00B64EDF" w:rsidRDefault="00874583">
            <w:r>
              <w:t>C-1215</w:t>
            </w:r>
          </w:p>
        </w:tc>
        <w:tc>
          <w:tcPr>
            <w:tcW w:w="1415" w:type="dxa"/>
            <w:vAlign w:val="center"/>
          </w:tcPr>
          <w:p w14:paraId="52B795DD" w14:textId="77777777" w:rsidR="00B64EDF" w:rsidRDefault="00874583">
            <w:r>
              <w:t>1.80</w:t>
            </w:r>
          </w:p>
        </w:tc>
        <w:tc>
          <w:tcPr>
            <w:tcW w:w="1245" w:type="dxa"/>
            <w:vAlign w:val="center"/>
          </w:tcPr>
          <w:p w14:paraId="67FD25DC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75A25C4F" w14:textId="77777777" w:rsidR="00B64EDF" w:rsidRDefault="00B64EDF"/>
        </w:tc>
        <w:tc>
          <w:tcPr>
            <w:tcW w:w="1143" w:type="dxa"/>
            <w:vMerge/>
            <w:vAlign w:val="center"/>
          </w:tcPr>
          <w:p w14:paraId="70BC3869" w14:textId="77777777" w:rsidR="00B64EDF" w:rsidRDefault="00B64EDF"/>
        </w:tc>
      </w:tr>
      <w:tr w:rsidR="00B64EDF" w14:paraId="2B5F2D2B" w14:textId="77777777">
        <w:tc>
          <w:tcPr>
            <w:tcW w:w="888" w:type="dxa"/>
            <w:vMerge/>
            <w:vAlign w:val="center"/>
          </w:tcPr>
          <w:p w14:paraId="75E3967F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37116F90" w14:textId="77777777" w:rsidR="00B64EDF" w:rsidRDefault="00874583">
            <w:r>
              <w:t>7011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32F1B0AB" w14:textId="77777777" w:rsidR="00B64EDF" w:rsidRDefault="00874583">
            <w:r>
              <w:t>29.54</w:t>
            </w:r>
          </w:p>
        </w:tc>
        <w:tc>
          <w:tcPr>
            <w:tcW w:w="1131" w:type="dxa"/>
            <w:vAlign w:val="center"/>
          </w:tcPr>
          <w:p w14:paraId="7D13634A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6BD4FF8C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55C8CD4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A937B4E" w14:textId="77777777" w:rsidR="00B64EDF" w:rsidRDefault="00874583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76EE347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CF1C03A" w14:textId="77777777">
        <w:tc>
          <w:tcPr>
            <w:tcW w:w="888" w:type="dxa"/>
            <w:vMerge/>
            <w:vAlign w:val="center"/>
          </w:tcPr>
          <w:p w14:paraId="7D549B2A" w14:textId="77777777" w:rsidR="00B64EDF" w:rsidRDefault="00B64EDF"/>
        </w:tc>
        <w:tc>
          <w:tcPr>
            <w:tcW w:w="1301" w:type="dxa"/>
            <w:vMerge/>
            <w:vAlign w:val="center"/>
          </w:tcPr>
          <w:p w14:paraId="31D1A494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52A3813B" w14:textId="77777777" w:rsidR="00B64EDF" w:rsidRDefault="00B64EDF"/>
        </w:tc>
        <w:tc>
          <w:tcPr>
            <w:tcW w:w="1131" w:type="dxa"/>
            <w:vAlign w:val="center"/>
          </w:tcPr>
          <w:p w14:paraId="65A18880" w14:textId="77777777" w:rsidR="00B64EDF" w:rsidRDefault="00874583">
            <w:r>
              <w:t>C-1215</w:t>
            </w:r>
          </w:p>
        </w:tc>
        <w:tc>
          <w:tcPr>
            <w:tcW w:w="1415" w:type="dxa"/>
            <w:vAlign w:val="center"/>
          </w:tcPr>
          <w:p w14:paraId="00FE8F10" w14:textId="77777777" w:rsidR="00B64EDF" w:rsidRDefault="00874583">
            <w:r>
              <w:t>1.80</w:t>
            </w:r>
          </w:p>
        </w:tc>
        <w:tc>
          <w:tcPr>
            <w:tcW w:w="1245" w:type="dxa"/>
            <w:vAlign w:val="center"/>
          </w:tcPr>
          <w:p w14:paraId="40C31641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1739935C" w14:textId="77777777" w:rsidR="00B64EDF" w:rsidRDefault="00B64EDF"/>
        </w:tc>
        <w:tc>
          <w:tcPr>
            <w:tcW w:w="1143" w:type="dxa"/>
            <w:vMerge/>
            <w:vAlign w:val="center"/>
          </w:tcPr>
          <w:p w14:paraId="16D6E3E7" w14:textId="77777777" w:rsidR="00B64EDF" w:rsidRDefault="00B64EDF"/>
        </w:tc>
      </w:tr>
      <w:tr w:rsidR="00B64EDF" w14:paraId="6FAA162B" w14:textId="77777777">
        <w:tc>
          <w:tcPr>
            <w:tcW w:w="888" w:type="dxa"/>
            <w:vMerge/>
            <w:vAlign w:val="center"/>
          </w:tcPr>
          <w:p w14:paraId="71684A75" w14:textId="77777777" w:rsidR="00B64EDF" w:rsidRDefault="00B64EDF"/>
        </w:tc>
        <w:tc>
          <w:tcPr>
            <w:tcW w:w="1301" w:type="dxa"/>
            <w:vMerge w:val="restart"/>
            <w:vAlign w:val="center"/>
          </w:tcPr>
          <w:p w14:paraId="48FD5F18" w14:textId="77777777" w:rsidR="00B64EDF" w:rsidRDefault="00874583">
            <w:r>
              <w:t>7012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3B35E779" w14:textId="77777777" w:rsidR="00B64EDF" w:rsidRDefault="00874583">
            <w:r>
              <w:t>29.54</w:t>
            </w:r>
          </w:p>
        </w:tc>
        <w:tc>
          <w:tcPr>
            <w:tcW w:w="1131" w:type="dxa"/>
            <w:vAlign w:val="center"/>
          </w:tcPr>
          <w:p w14:paraId="1DFDD8F0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2E7829B5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52E4D946" w14:textId="77777777" w:rsidR="00B64EDF" w:rsidRDefault="00874583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30702813" w14:textId="77777777" w:rsidR="00B64EDF" w:rsidRDefault="00874583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59BE2BF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933419F" w14:textId="77777777">
        <w:tc>
          <w:tcPr>
            <w:tcW w:w="888" w:type="dxa"/>
            <w:vMerge/>
            <w:vAlign w:val="center"/>
          </w:tcPr>
          <w:p w14:paraId="6B217597" w14:textId="77777777" w:rsidR="00B64EDF" w:rsidRDefault="00B64EDF"/>
        </w:tc>
        <w:tc>
          <w:tcPr>
            <w:tcW w:w="1301" w:type="dxa"/>
            <w:vMerge/>
            <w:vAlign w:val="center"/>
          </w:tcPr>
          <w:p w14:paraId="7DA9195D" w14:textId="77777777" w:rsidR="00B64EDF" w:rsidRDefault="00B64EDF"/>
        </w:tc>
        <w:tc>
          <w:tcPr>
            <w:tcW w:w="1075" w:type="dxa"/>
            <w:gridSpan w:val="2"/>
            <w:vMerge/>
            <w:vAlign w:val="center"/>
          </w:tcPr>
          <w:p w14:paraId="5B3EFA32" w14:textId="77777777" w:rsidR="00B64EDF" w:rsidRDefault="00B64EDF"/>
        </w:tc>
        <w:tc>
          <w:tcPr>
            <w:tcW w:w="1131" w:type="dxa"/>
            <w:vAlign w:val="center"/>
          </w:tcPr>
          <w:p w14:paraId="1A114248" w14:textId="77777777" w:rsidR="00B64EDF" w:rsidRDefault="00874583">
            <w:r>
              <w:t>C-1215</w:t>
            </w:r>
          </w:p>
        </w:tc>
        <w:tc>
          <w:tcPr>
            <w:tcW w:w="1415" w:type="dxa"/>
            <w:vAlign w:val="center"/>
          </w:tcPr>
          <w:p w14:paraId="23289023" w14:textId="77777777" w:rsidR="00B64EDF" w:rsidRDefault="00874583">
            <w:r>
              <w:t>1.80</w:t>
            </w:r>
          </w:p>
        </w:tc>
        <w:tc>
          <w:tcPr>
            <w:tcW w:w="1245" w:type="dxa"/>
            <w:vAlign w:val="center"/>
          </w:tcPr>
          <w:p w14:paraId="662E493B" w14:textId="77777777" w:rsidR="00B64EDF" w:rsidRDefault="00874583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18BC5752" w14:textId="77777777" w:rsidR="00B64EDF" w:rsidRDefault="00B64EDF"/>
        </w:tc>
        <w:tc>
          <w:tcPr>
            <w:tcW w:w="1143" w:type="dxa"/>
            <w:vMerge/>
            <w:vAlign w:val="center"/>
          </w:tcPr>
          <w:p w14:paraId="0C6E9413" w14:textId="77777777" w:rsidR="00B64EDF" w:rsidRDefault="00B64EDF"/>
        </w:tc>
      </w:tr>
      <w:tr w:rsidR="00B64EDF" w14:paraId="2A13154B" w14:textId="77777777">
        <w:tc>
          <w:tcPr>
            <w:tcW w:w="888" w:type="dxa"/>
            <w:vMerge/>
            <w:vAlign w:val="center"/>
          </w:tcPr>
          <w:p w14:paraId="0E692464" w14:textId="77777777" w:rsidR="00B64EDF" w:rsidRDefault="00B64EDF"/>
        </w:tc>
        <w:tc>
          <w:tcPr>
            <w:tcW w:w="1301" w:type="dxa"/>
            <w:vAlign w:val="center"/>
          </w:tcPr>
          <w:p w14:paraId="72A5C992" w14:textId="77777777" w:rsidR="00B64EDF" w:rsidRDefault="00874583">
            <w:r>
              <w:t>7013</w:t>
            </w:r>
          </w:p>
        </w:tc>
        <w:tc>
          <w:tcPr>
            <w:tcW w:w="1075" w:type="dxa"/>
            <w:gridSpan w:val="2"/>
            <w:vAlign w:val="center"/>
          </w:tcPr>
          <w:p w14:paraId="5D32DD8C" w14:textId="77777777" w:rsidR="00B64EDF" w:rsidRDefault="00874583">
            <w:r>
              <w:t>20.48</w:t>
            </w:r>
          </w:p>
        </w:tc>
        <w:tc>
          <w:tcPr>
            <w:tcW w:w="1131" w:type="dxa"/>
            <w:vAlign w:val="center"/>
          </w:tcPr>
          <w:p w14:paraId="036A3947" w14:textId="77777777" w:rsidR="00B64EDF" w:rsidRDefault="00874583">
            <w:r>
              <w:t>C-1515</w:t>
            </w:r>
          </w:p>
        </w:tc>
        <w:tc>
          <w:tcPr>
            <w:tcW w:w="1415" w:type="dxa"/>
            <w:vAlign w:val="center"/>
          </w:tcPr>
          <w:p w14:paraId="1D23FE1C" w14:textId="77777777" w:rsidR="00B64EDF" w:rsidRDefault="00874583">
            <w:r>
              <w:t>2.25</w:t>
            </w:r>
          </w:p>
        </w:tc>
        <w:tc>
          <w:tcPr>
            <w:tcW w:w="1245" w:type="dxa"/>
            <w:vAlign w:val="center"/>
          </w:tcPr>
          <w:p w14:paraId="08D83D2F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6AAFF2B6" w14:textId="77777777" w:rsidR="00B64EDF" w:rsidRDefault="00874583">
            <w:r>
              <w:t>0.1099</w:t>
            </w:r>
          </w:p>
        </w:tc>
        <w:tc>
          <w:tcPr>
            <w:tcW w:w="1143" w:type="dxa"/>
            <w:vAlign w:val="center"/>
          </w:tcPr>
          <w:p w14:paraId="7AFF2A9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2E42561" w14:textId="77777777">
        <w:tc>
          <w:tcPr>
            <w:tcW w:w="888" w:type="dxa"/>
            <w:vMerge/>
            <w:vAlign w:val="center"/>
          </w:tcPr>
          <w:p w14:paraId="392497B8" w14:textId="77777777" w:rsidR="00B64EDF" w:rsidRDefault="00B64EDF"/>
        </w:tc>
        <w:tc>
          <w:tcPr>
            <w:tcW w:w="1301" w:type="dxa"/>
            <w:vAlign w:val="center"/>
          </w:tcPr>
          <w:p w14:paraId="4BDD2D88" w14:textId="77777777" w:rsidR="00B64EDF" w:rsidRDefault="00874583">
            <w:r>
              <w:t>7014</w:t>
            </w:r>
          </w:p>
        </w:tc>
        <w:tc>
          <w:tcPr>
            <w:tcW w:w="1075" w:type="dxa"/>
            <w:gridSpan w:val="2"/>
            <w:vAlign w:val="center"/>
          </w:tcPr>
          <w:p w14:paraId="7F28A361" w14:textId="77777777" w:rsidR="00B64EDF" w:rsidRDefault="00874583">
            <w:r>
              <w:t>20.48</w:t>
            </w:r>
          </w:p>
        </w:tc>
        <w:tc>
          <w:tcPr>
            <w:tcW w:w="1131" w:type="dxa"/>
            <w:vAlign w:val="center"/>
          </w:tcPr>
          <w:p w14:paraId="5510AC6F" w14:textId="77777777" w:rsidR="00B64EDF" w:rsidRDefault="00874583">
            <w:r>
              <w:t>C-1515</w:t>
            </w:r>
          </w:p>
        </w:tc>
        <w:tc>
          <w:tcPr>
            <w:tcW w:w="1415" w:type="dxa"/>
            <w:vAlign w:val="center"/>
          </w:tcPr>
          <w:p w14:paraId="7BB40340" w14:textId="77777777" w:rsidR="00B64EDF" w:rsidRDefault="00874583">
            <w:r>
              <w:t>2.25</w:t>
            </w:r>
          </w:p>
        </w:tc>
        <w:tc>
          <w:tcPr>
            <w:tcW w:w="1245" w:type="dxa"/>
            <w:vAlign w:val="center"/>
          </w:tcPr>
          <w:p w14:paraId="43EDA1CA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E649FD2" w14:textId="77777777" w:rsidR="00B64EDF" w:rsidRDefault="00874583">
            <w:r>
              <w:t>0.1099</w:t>
            </w:r>
          </w:p>
        </w:tc>
        <w:tc>
          <w:tcPr>
            <w:tcW w:w="1143" w:type="dxa"/>
            <w:vAlign w:val="center"/>
          </w:tcPr>
          <w:p w14:paraId="4554022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10751D2" w14:textId="77777777">
        <w:tc>
          <w:tcPr>
            <w:tcW w:w="888" w:type="dxa"/>
            <w:vMerge/>
            <w:vAlign w:val="center"/>
          </w:tcPr>
          <w:p w14:paraId="457ADA72" w14:textId="77777777" w:rsidR="00B64EDF" w:rsidRDefault="00B64EDF"/>
        </w:tc>
        <w:tc>
          <w:tcPr>
            <w:tcW w:w="1301" w:type="dxa"/>
            <w:vAlign w:val="center"/>
          </w:tcPr>
          <w:p w14:paraId="151B29F3" w14:textId="77777777" w:rsidR="00B64EDF" w:rsidRDefault="00874583">
            <w:r>
              <w:t>7015</w:t>
            </w:r>
          </w:p>
        </w:tc>
        <w:tc>
          <w:tcPr>
            <w:tcW w:w="1075" w:type="dxa"/>
            <w:gridSpan w:val="2"/>
            <w:vAlign w:val="center"/>
          </w:tcPr>
          <w:p w14:paraId="4E24FD48" w14:textId="77777777" w:rsidR="00B64EDF" w:rsidRDefault="00874583">
            <w:r>
              <w:t>20.48</w:t>
            </w:r>
          </w:p>
        </w:tc>
        <w:tc>
          <w:tcPr>
            <w:tcW w:w="1131" w:type="dxa"/>
            <w:vAlign w:val="center"/>
          </w:tcPr>
          <w:p w14:paraId="7C15A139" w14:textId="77777777" w:rsidR="00B64EDF" w:rsidRDefault="00874583">
            <w:r>
              <w:t>C-1515</w:t>
            </w:r>
          </w:p>
        </w:tc>
        <w:tc>
          <w:tcPr>
            <w:tcW w:w="1415" w:type="dxa"/>
            <w:vAlign w:val="center"/>
          </w:tcPr>
          <w:p w14:paraId="64D70163" w14:textId="77777777" w:rsidR="00B64EDF" w:rsidRDefault="00874583">
            <w:r>
              <w:t>2.25</w:t>
            </w:r>
          </w:p>
        </w:tc>
        <w:tc>
          <w:tcPr>
            <w:tcW w:w="1245" w:type="dxa"/>
            <w:vAlign w:val="center"/>
          </w:tcPr>
          <w:p w14:paraId="275D3292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D69CB54" w14:textId="77777777" w:rsidR="00B64EDF" w:rsidRDefault="00874583">
            <w:r>
              <w:t>0.1099</w:t>
            </w:r>
          </w:p>
        </w:tc>
        <w:tc>
          <w:tcPr>
            <w:tcW w:w="1143" w:type="dxa"/>
            <w:vAlign w:val="center"/>
          </w:tcPr>
          <w:p w14:paraId="1EAA298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E6D8572" w14:textId="77777777">
        <w:tc>
          <w:tcPr>
            <w:tcW w:w="888" w:type="dxa"/>
            <w:vMerge/>
            <w:vAlign w:val="center"/>
          </w:tcPr>
          <w:p w14:paraId="10DAA6DB" w14:textId="77777777" w:rsidR="00B64EDF" w:rsidRDefault="00B64EDF"/>
        </w:tc>
        <w:tc>
          <w:tcPr>
            <w:tcW w:w="1301" w:type="dxa"/>
            <w:vAlign w:val="center"/>
          </w:tcPr>
          <w:p w14:paraId="2F3FD090" w14:textId="77777777" w:rsidR="00B64EDF" w:rsidRDefault="00874583">
            <w:r>
              <w:t>7016</w:t>
            </w:r>
          </w:p>
        </w:tc>
        <w:tc>
          <w:tcPr>
            <w:tcW w:w="1075" w:type="dxa"/>
            <w:gridSpan w:val="2"/>
            <w:vAlign w:val="center"/>
          </w:tcPr>
          <w:p w14:paraId="3E3101B6" w14:textId="77777777" w:rsidR="00B64EDF" w:rsidRDefault="00874583">
            <w:r>
              <w:t>20.48</w:t>
            </w:r>
          </w:p>
        </w:tc>
        <w:tc>
          <w:tcPr>
            <w:tcW w:w="1131" w:type="dxa"/>
            <w:vAlign w:val="center"/>
          </w:tcPr>
          <w:p w14:paraId="791B79B2" w14:textId="77777777" w:rsidR="00B64EDF" w:rsidRDefault="00874583">
            <w:r>
              <w:t>C-1515</w:t>
            </w:r>
          </w:p>
        </w:tc>
        <w:tc>
          <w:tcPr>
            <w:tcW w:w="1415" w:type="dxa"/>
            <w:vAlign w:val="center"/>
          </w:tcPr>
          <w:p w14:paraId="2E188A44" w14:textId="77777777" w:rsidR="00B64EDF" w:rsidRDefault="00874583">
            <w:r>
              <w:t>2.25</w:t>
            </w:r>
          </w:p>
        </w:tc>
        <w:tc>
          <w:tcPr>
            <w:tcW w:w="1245" w:type="dxa"/>
            <w:vAlign w:val="center"/>
          </w:tcPr>
          <w:p w14:paraId="7E7D1C0E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0AA3E9F" w14:textId="77777777" w:rsidR="00B64EDF" w:rsidRDefault="00874583">
            <w:r>
              <w:t>0.1099</w:t>
            </w:r>
          </w:p>
        </w:tc>
        <w:tc>
          <w:tcPr>
            <w:tcW w:w="1143" w:type="dxa"/>
            <w:vAlign w:val="center"/>
          </w:tcPr>
          <w:p w14:paraId="3E31253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F0FF8A3" w14:textId="77777777">
        <w:tc>
          <w:tcPr>
            <w:tcW w:w="888" w:type="dxa"/>
            <w:vMerge/>
            <w:vAlign w:val="center"/>
          </w:tcPr>
          <w:p w14:paraId="4AA557C8" w14:textId="77777777" w:rsidR="00B64EDF" w:rsidRDefault="00B64EDF"/>
        </w:tc>
        <w:tc>
          <w:tcPr>
            <w:tcW w:w="1301" w:type="dxa"/>
            <w:vAlign w:val="center"/>
          </w:tcPr>
          <w:p w14:paraId="442566C0" w14:textId="77777777" w:rsidR="00B64EDF" w:rsidRDefault="00874583">
            <w:r>
              <w:t>7017</w:t>
            </w:r>
          </w:p>
        </w:tc>
        <w:tc>
          <w:tcPr>
            <w:tcW w:w="1075" w:type="dxa"/>
            <w:gridSpan w:val="2"/>
            <w:vAlign w:val="center"/>
          </w:tcPr>
          <w:p w14:paraId="69E3BE72" w14:textId="77777777" w:rsidR="00B64EDF" w:rsidRDefault="00874583">
            <w:r>
              <w:t>20.48</w:t>
            </w:r>
          </w:p>
        </w:tc>
        <w:tc>
          <w:tcPr>
            <w:tcW w:w="1131" w:type="dxa"/>
            <w:vAlign w:val="center"/>
          </w:tcPr>
          <w:p w14:paraId="610E0E6D" w14:textId="77777777" w:rsidR="00B64EDF" w:rsidRDefault="00874583">
            <w:r>
              <w:t>C-1515</w:t>
            </w:r>
          </w:p>
        </w:tc>
        <w:tc>
          <w:tcPr>
            <w:tcW w:w="1415" w:type="dxa"/>
            <w:vAlign w:val="center"/>
          </w:tcPr>
          <w:p w14:paraId="734C64D4" w14:textId="77777777" w:rsidR="00B64EDF" w:rsidRDefault="00874583">
            <w:r>
              <w:t>2.25</w:t>
            </w:r>
          </w:p>
        </w:tc>
        <w:tc>
          <w:tcPr>
            <w:tcW w:w="1245" w:type="dxa"/>
            <w:vAlign w:val="center"/>
          </w:tcPr>
          <w:p w14:paraId="54C5152C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7CA1213" w14:textId="77777777" w:rsidR="00B64EDF" w:rsidRDefault="00874583">
            <w:r>
              <w:t>0.1099</w:t>
            </w:r>
          </w:p>
        </w:tc>
        <w:tc>
          <w:tcPr>
            <w:tcW w:w="1143" w:type="dxa"/>
            <w:vAlign w:val="center"/>
          </w:tcPr>
          <w:p w14:paraId="0E243B9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F657AD" w14:textId="77777777">
        <w:tc>
          <w:tcPr>
            <w:tcW w:w="888" w:type="dxa"/>
            <w:vMerge/>
            <w:vAlign w:val="center"/>
          </w:tcPr>
          <w:p w14:paraId="42C24FB2" w14:textId="77777777" w:rsidR="00B64EDF" w:rsidRDefault="00B64EDF"/>
        </w:tc>
        <w:tc>
          <w:tcPr>
            <w:tcW w:w="1301" w:type="dxa"/>
            <w:vAlign w:val="center"/>
          </w:tcPr>
          <w:p w14:paraId="33782845" w14:textId="77777777" w:rsidR="00B64EDF" w:rsidRDefault="00874583">
            <w:r>
              <w:t>7018</w:t>
            </w:r>
          </w:p>
        </w:tc>
        <w:tc>
          <w:tcPr>
            <w:tcW w:w="1075" w:type="dxa"/>
            <w:gridSpan w:val="2"/>
            <w:vAlign w:val="center"/>
          </w:tcPr>
          <w:p w14:paraId="23ADB948" w14:textId="77777777" w:rsidR="00B64EDF" w:rsidRDefault="00874583">
            <w:r>
              <w:t>20.48</w:t>
            </w:r>
          </w:p>
        </w:tc>
        <w:tc>
          <w:tcPr>
            <w:tcW w:w="1131" w:type="dxa"/>
            <w:vAlign w:val="center"/>
          </w:tcPr>
          <w:p w14:paraId="5AA9CD4E" w14:textId="77777777" w:rsidR="00B64EDF" w:rsidRDefault="00874583">
            <w:r>
              <w:t>C-1515</w:t>
            </w:r>
          </w:p>
        </w:tc>
        <w:tc>
          <w:tcPr>
            <w:tcW w:w="1415" w:type="dxa"/>
            <w:vAlign w:val="center"/>
          </w:tcPr>
          <w:p w14:paraId="3F36147C" w14:textId="77777777" w:rsidR="00B64EDF" w:rsidRDefault="00874583">
            <w:r>
              <w:t>2.25</w:t>
            </w:r>
          </w:p>
        </w:tc>
        <w:tc>
          <w:tcPr>
            <w:tcW w:w="1245" w:type="dxa"/>
            <w:vAlign w:val="center"/>
          </w:tcPr>
          <w:p w14:paraId="18BCA926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8B1D0F4" w14:textId="77777777" w:rsidR="00B64EDF" w:rsidRDefault="00874583">
            <w:r>
              <w:t>0.1099</w:t>
            </w:r>
          </w:p>
        </w:tc>
        <w:tc>
          <w:tcPr>
            <w:tcW w:w="1143" w:type="dxa"/>
            <w:vAlign w:val="center"/>
          </w:tcPr>
          <w:p w14:paraId="78A9D25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C86B8E5" w14:textId="77777777">
        <w:tc>
          <w:tcPr>
            <w:tcW w:w="888" w:type="dxa"/>
            <w:vMerge/>
            <w:vAlign w:val="center"/>
          </w:tcPr>
          <w:p w14:paraId="768E5133" w14:textId="77777777" w:rsidR="00B64EDF" w:rsidRDefault="00B64EDF"/>
        </w:tc>
        <w:tc>
          <w:tcPr>
            <w:tcW w:w="1301" w:type="dxa"/>
            <w:vAlign w:val="center"/>
          </w:tcPr>
          <w:p w14:paraId="4CCE0B10" w14:textId="77777777" w:rsidR="00B64EDF" w:rsidRDefault="00874583">
            <w:r>
              <w:t>7019</w:t>
            </w:r>
          </w:p>
        </w:tc>
        <w:tc>
          <w:tcPr>
            <w:tcW w:w="1075" w:type="dxa"/>
            <w:gridSpan w:val="2"/>
            <w:vAlign w:val="center"/>
          </w:tcPr>
          <w:p w14:paraId="178B3045" w14:textId="77777777" w:rsidR="00B64EDF" w:rsidRDefault="00874583">
            <w:r>
              <w:t>20.48</w:t>
            </w:r>
          </w:p>
        </w:tc>
        <w:tc>
          <w:tcPr>
            <w:tcW w:w="1131" w:type="dxa"/>
            <w:vAlign w:val="center"/>
          </w:tcPr>
          <w:p w14:paraId="51C7772B" w14:textId="77777777" w:rsidR="00B64EDF" w:rsidRDefault="00874583">
            <w:r>
              <w:t>C-1515</w:t>
            </w:r>
          </w:p>
        </w:tc>
        <w:tc>
          <w:tcPr>
            <w:tcW w:w="1415" w:type="dxa"/>
            <w:vAlign w:val="center"/>
          </w:tcPr>
          <w:p w14:paraId="6C339DFC" w14:textId="77777777" w:rsidR="00B64EDF" w:rsidRDefault="00874583">
            <w:r>
              <w:t>2.25</w:t>
            </w:r>
          </w:p>
        </w:tc>
        <w:tc>
          <w:tcPr>
            <w:tcW w:w="1245" w:type="dxa"/>
            <w:vAlign w:val="center"/>
          </w:tcPr>
          <w:p w14:paraId="1340C5EF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6F61F31" w14:textId="77777777" w:rsidR="00B64EDF" w:rsidRDefault="00874583">
            <w:r>
              <w:t>0.1099</w:t>
            </w:r>
          </w:p>
        </w:tc>
        <w:tc>
          <w:tcPr>
            <w:tcW w:w="1143" w:type="dxa"/>
            <w:vAlign w:val="center"/>
          </w:tcPr>
          <w:p w14:paraId="1B176B9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227AC10" w14:textId="77777777">
        <w:tc>
          <w:tcPr>
            <w:tcW w:w="888" w:type="dxa"/>
            <w:vMerge/>
            <w:vAlign w:val="center"/>
          </w:tcPr>
          <w:p w14:paraId="077028DF" w14:textId="77777777" w:rsidR="00B64EDF" w:rsidRDefault="00B64EDF"/>
        </w:tc>
        <w:tc>
          <w:tcPr>
            <w:tcW w:w="1301" w:type="dxa"/>
            <w:vAlign w:val="center"/>
          </w:tcPr>
          <w:p w14:paraId="74DCBA44" w14:textId="77777777" w:rsidR="00B64EDF" w:rsidRDefault="00874583">
            <w:r>
              <w:t>7020</w:t>
            </w:r>
          </w:p>
        </w:tc>
        <w:tc>
          <w:tcPr>
            <w:tcW w:w="1075" w:type="dxa"/>
            <w:gridSpan w:val="2"/>
            <w:vAlign w:val="center"/>
          </w:tcPr>
          <w:p w14:paraId="52E2B8F0" w14:textId="77777777" w:rsidR="00B64EDF" w:rsidRDefault="00874583">
            <w:r>
              <w:t>20.48</w:t>
            </w:r>
          </w:p>
        </w:tc>
        <w:tc>
          <w:tcPr>
            <w:tcW w:w="1131" w:type="dxa"/>
            <w:vAlign w:val="center"/>
          </w:tcPr>
          <w:p w14:paraId="5EDDC14D" w14:textId="77777777" w:rsidR="00B64EDF" w:rsidRDefault="00874583">
            <w:r>
              <w:t>C-1515</w:t>
            </w:r>
          </w:p>
        </w:tc>
        <w:tc>
          <w:tcPr>
            <w:tcW w:w="1415" w:type="dxa"/>
            <w:vAlign w:val="center"/>
          </w:tcPr>
          <w:p w14:paraId="7C4D994F" w14:textId="77777777" w:rsidR="00B64EDF" w:rsidRDefault="00874583">
            <w:r>
              <w:t>2.25</w:t>
            </w:r>
          </w:p>
        </w:tc>
        <w:tc>
          <w:tcPr>
            <w:tcW w:w="1245" w:type="dxa"/>
            <w:vAlign w:val="center"/>
          </w:tcPr>
          <w:p w14:paraId="47FF72F2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2DE98282" w14:textId="77777777" w:rsidR="00B64EDF" w:rsidRDefault="00874583">
            <w:r>
              <w:t>0.1099</w:t>
            </w:r>
          </w:p>
        </w:tc>
        <w:tc>
          <w:tcPr>
            <w:tcW w:w="1143" w:type="dxa"/>
            <w:vAlign w:val="center"/>
          </w:tcPr>
          <w:p w14:paraId="724091D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958B29E" w14:textId="77777777">
        <w:tc>
          <w:tcPr>
            <w:tcW w:w="888" w:type="dxa"/>
            <w:vMerge/>
            <w:vAlign w:val="center"/>
          </w:tcPr>
          <w:p w14:paraId="3700BC40" w14:textId="77777777" w:rsidR="00B64EDF" w:rsidRDefault="00B64EDF"/>
        </w:tc>
        <w:tc>
          <w:tcPr>
            <w:tcW w:w="1301" w:type="dxa"/>
            <w:vAlign w:val="center"/>
          </w:tcPr>
          <w:p w14:paraId="3242C64E" w14:textId="77777777" w:rsidR="00B64EDF" w:rsidRDefault="00874583">
            <w:r>
              <w:t>7021</w:t>
            </w:r>
          </w:p>
        </w:tc>
        <w:tc>
          <w:tcPr>
            <w:tcW w:w="1075" w:type="dxa"/>
            <w:gridSpan w:val="2"/>
            <w:vAlign w:val="center"/>
          </w:tcPr>
          <w:p w14:paraId="46BE7D1F" w14:textId="77777777" w:rsidR="00B64EDF" w:rsidRDefault="00874583">
            <w:r>
              <w:t>20.48</w:t>
            </w:r>
          </w:p>
        </w:tc>
        <w:tc>
          <w:tcPr>
            <w:tcW w:w="1131" w:type="dxa"/>
            <w:vAlign w:val="center"/>
          </w:tcPr>
          <w:p w14:paraId="14D2DF7D" w14:textId="77777777" w:rsidR="00B64EDF" w:rsidRDefault="00874583">
            <w:r>
              <w:t>C-1515</w:t>
            </w:r>
          </w:p>
        </w:tc>
        <w:tc>
          <w:tcPr>
            <w:tcW w:w="1415" w:type="dxa"/>
            <w:vAlign w:val="center"/>
          </w:tcPr>
          <w:p w14:paraId="78D46DFD" w14:textId="77777777" w:rsidR="00B64EDF" w:rsidRDefault="00874583">
            <w:r>
              <w:t>2.25</w:t>
            </w:r>
          </w:p>
        </w:tc>
        <w:tc>
          <w:tcPr>
            <w:tcW w:w="1245" w:type="dxa"/>
            <w:vAlign w:val="center"/>
          </w:tcPr>
          <w:p w14:paraId="088C69DE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DC60CF1" w14:textId="77777777" w:rsidR="00B64EDF" w:rsidRDefault="00874583">
            <w:r>
              <w:t>0.1099</w:t>
            </w:r>
          </w:p>
        </w:tc>
        <w:tc>
          <w:tcPr>
            <w:tcW w:w="1143" w:type="dxa"/>
            <w:vAlign w:val="center"/>
          </w:tcPr>
          <w:p w14:paraId="01EB423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45922A" w14:textId="77777777">
        <w:tc>
          <w:tcPr>
            <w:tcW w:w="888" w:type="dxa"/>
            <w:vMerge/>
            <w:vAlign w:val="center"/>
          </w:tcPr>
          <w:p w14:paraId="1AC9216F" w14:textId="77777777" w:rsidR="00B64EDF" w:rsidRDefault="00B64EDF"/>
        </w:tc>
        <w:tc>
          <w:tcPr>
            <w:tcW w:w="1301" w:type="dxa"/>
            <w:vAlign w:val="center"/>
          </w:tcPr>
          <w:p w14:paraId="31145520" w14:textId="77777777" w:rsidR="00B64EDF" w:rsidRDefault="00874583">
            <w:r>
              <w:t>7022</w:t>
            </w:r>
          </w:p>
        </w:tc>
        <w:tc>
          <w:tcPr>
            <w:tcW w:w="1075" w:type="dxa"/>
            <w:gridSpan w:val="2"/>
            <w:vAlign w:val="center"/>
          </w:tcPr>
          <w:p w14:paraId="74127022" w14:textId="77777777" w:rsidR="00B64EDF" w:rsidRDefault="00874583">
            <w:r>
              <w:t>20.48</w:t>
            </w:r>
          </w:p>
        </w:tc>
        <w:tc>
          <w:tcPr>
            <w:tcW w:w="1131" w:type="dxa"/>
            <w:vAlign w:val="center"/>
          </w:tcPr>
          <w:p w14:paraId="0264BB72" w14:textId="77777777" w:rsidR="00B64EDF" w:rsidRDefault="00874583">
            <w:r>
              <w:t>C-1515</w:t>
            </w:r>
          </w:p>
        </w:tc>
        <w:tc>
          <w:tcPr>
            <w:tcW w:w="1415" w:type="dxa"/>
            <w:vAlign w:val="center"/>
          </w:tcPr>
          <w:p w14:paraId="6D77B7E3" w14:textId="77777777" w:rsidR="00B64EDF" w:rsidRDefault="00874583">
            <w:r>
              <w:t>2.25</w:t>
            </w:r>
          </w:p>
        </w:tc>
        <w:tc>
          <w:tcPr>
            <w:tcW w:w="1245" w:type="dxa"/>
            <w:vAlign w:val="center"/>
          </w:tcPr>
          <w:p w14:paraId="24D67781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52B359F7" w14:textId="77777777" w:rsidR="00B64EDF" w:rsidRDefault="00874583">
            <w:r>
              <w:t>0.1099</w:t>
            </w:r>
          </w:p>
        </w:tc>
        <w:tc>
          <w:tcPr>
            <w:tcW w:w="1143" w:type="dxa"/>
            <w:vAlign w:val="center"/>
          </w:tcPr>
          <w:p w14:paraId="458F4B3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221C1E6" w14:textId="77777777">
        <w:tc>
          <w:tcPr>
            <w:tcW w:w="888" w:type="dxa"/>
            <w:vMerge w:val="restart"/>
            <w:vAlign w:val="center"/>
          </w:tcPr>
          <w:p w14:paraId="79052188" w14:textId="77777777" w:rsidR="00B64EDF" w:rsidRDefault="00874583">
            <w:r>
              <w:t>8</w:t>
            </w:r>
          </w:p>
        </w:tc>
        <w:tc>
          <w:tcPr>
            <w:tcW w:w="1301" w:type="dxa"/>
            <w:vAlign w:val="center"/>
          </w:tcPr>
          <w:p w14:paraId="54E45B29" w14:textId="77777777" w:rsidR="00B64EDF" w:rsidRDefault="00874583">
            <w:r>
              <w:t>8041</w:t>
            </w:r>
          </w:p>
        </w:tc>
        <w:tc>
          <w:tcPr>
            <w:tcW w:w="1075" w:type="dxa"/>
            <w:gridSpan w:val="2"/>
            <w:vAlign w:val="center"/>
          </w:tcPr>
          <w:p w14:paraId="578A1E5E" w14:textId="77777777" w:rsidR="00B64EDF" w:rsidRDefault="00874583">
            <w:r>
              <w:t>7.80</w:t>
            </w:r>
          </w:p>
        </w:tc>
        <w:tc>
          <w:tcPr>
            <w:tcW w:w="1131" w:type="dxa"/>
            <w:vAlign w:val="center"/>
          </w:tcPr>
          <w:p w14:paraId="68BBDA42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9B0F537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4BBED49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88AED1A" w14:textId="77777777" w:rsidR="00B64EDF" w:rsidRDefault="00874583">
            <w:r>
              <w:t>0.1153</w:t>
            </w:r>
          </w:p>
        </w:tc>
        <w:tc>
          <w:tcPr>
            <w:tcW w:w="1143" w:type="dxa"/>
            <w:vAlign w:val="center"/>
          </w:tcPr>
          <w:p w14:paraId="24B6C14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2B38EE5" w14:textId="77777777">
        <w:tc>
          <w:tcPr>
            <w:tcW w:w="888" w:type="dxa"/>
            <w:vMerge/>
            <w:vAlign w:val="center"/>
          </w:tcPr>
          <w:p w14:paraId="341846C2" w14:textId="77777777" w:rsidR="00B64EDF" w:rsidRDefault="00B64EDF"/>
        </w:tc>
        <w:tc>
          <w:tcPr>
            <w:tcW w:w="1301" w:type="dxa"/>
            <w:vAlign w:val="center"/>
          </w:tcPr>
          <w:p w14:paraId="225F4EC7" w14:textId="77777777" w:rsidR="00B64EDF" w:rsidRDefault="00874583">
            <w:r>
              <w:t>8042</w:t>
            </w:r>
          </w:p>
        </w:tc>
        <w:tc>
          <w:tcPr>
            <w:tcW w:w="1075" w:type="dxa"/>
            <w:gridSpan w:val="2"/>
            <w:vAlign w:val="center"/>
          </w:tcPr>
          <w:p w14:paraId="3D5DFB04" w14:textId="77777777" w:rsidR="00B64EDF" w:rsidRDefault="00874583">
            <w:r>
              <w:t>7.80</w:t>
            </w:r>
          </w:p>
        </w:tc>
        <w:tc>
          <w:tcPr>
            <w:tcW w:w="1131" w:type="dxa"/>
            <w:vAlign w:val="center"/>
          </w:tcPr>
          <w:p w14:paraId="5973904F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417407F5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B621301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C7FCE67" w14:textId="77777777" w:rsidR="00B64EDF" w:rsidRDefault="00874583">
            <w:r>
              <w:t>0.1153</w:t>
            </w:r>
          </w:p>
        </w:tc>
        <w:tc>
          <w:tcPr>
            <w:tcW w:w="1143" w:type="dxa"/>
            <w:vAlign w:val="center"/>
          </w:tcPr>
          <w:p w14:paraId="6E1E125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13D871" w14:textId="77777777">
        <w:tc>
          <w:tcPr>
            <w:tcW w:w="888" w:type="dxa"/>
            <w:vMerge/>
            <w:vAlign w:val="center"/>
          </w:tcPr>
          <w:p w14:paraId="0D7DACA7" w14:textId="77777777" w:rsidR="00B64EDF" w:rsidRDefault="00B64EDF"/>
        </w:tc>
        <w:tc>
          <w:tcPr>
            <w:tcW w:w="1301" w:type="dxa"/>
            <w:vAlign w:val="center"/>
          </w:tcPr>
          <w:p w14:paraId="295544C2" w14:textId="77777777" w:rsidR="00B64EDF" w:rsidRDefault="00874583">
            <w:r>
              <w:t>8043</w:t>
            </w:r>
          </w:p>
        </w:tc>
        <w:tc>
          <w:tcPr>
            <w:tcW w:w="1075" w:type="dxa"/>
            <w:gridSpan w:val="2"/>
            <w:vAlign w:val="center"/>
          </w:tcPr>
          <w:p w14:paraId="473B81E5" w14:textId="77777777" w:rsidR="00B64EDF" w:rsidRDefault="00874583">
            <w:r>
              <w:t>7.80</w:t>
            </w:r>
          </w:p>
        </w:tc>
        <w:tc>
          <w:tcPr>
            <w:tcW w:w="1131" w:type="dxa"/>
            <w:vAlign w:val="center"/>
          </w:tcPr>
          <w:p w14:paraId="50F3099A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16C449DD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035272DD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D0D3805" w14:textId="77777777" w:rsidR="00B64EDF" w:rsidRDefault="00874583">
            <w:r>
              <w:t>0.1153</w:t>
            </w:r>
          </w:p>
        </w:tc>
        <w:tc>
          <w:tcPr>
            <w:tcW w:w="1143" w:type="dxa"/>
            <w:vAlign w:val="center"/>
          </w:tcPr>
          <w:p w14:paraId="4F2ABFF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95F43E3" w14:textId="77777777">
        <w:tc>
          <w:tcPr>
            <w:tcW w:w="888" w:type="dxa"/>
            <w:vMerge/>
            <w:vAlign w:val="center"/>
          </w:tcPr>
          <w:p w14:paraId="3263308E" w14:textId="77777777" w:rsidR="00B64EDF" w:rsidRDefault="00B64EDF"/>
        </w:tc>
        <w:tc>
          <w:tcPr>
            <w:tcW w:w="1301" w:type="dxa"/>
            <w:vAlign w:val="center"/>
          </w:tcPr>
          <w:p w14:paraId="224A98B2" w14:textId="77777777" w:rsidR="00B64EDF" w:rsidRDefault="00874583">
            <w:r>
              <w:t>8044</w:t>
            </w:r>
          </w:p>
        </w:tc>
        <w:tc>
          <w:tcPr>
            <w:tcW w:w="1075" w:type="dxa"/>
            <w:gridSpan w:val="2"/>
            <w:vAlign w:val="center"/>
          </w:tcPr>
          <w:p w14:paraId="22D0A7BA" w14:textId="77777777" w:rsidR="00B64EDF" w:rsidRDefault="00874583">
            <w:r>
              <w:t>7.80</w:t>
            </w:r>
          </w:p>
        </w:tc>
        <w:tc>
          <w:tcPr>
            <w:tcW w:w="1131" w:type="dxa"/>
            <w:vAlign w:val="center"/>
          </w:tcPr>
          <w:p w14:paraId="39BF53DA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7C009E65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3EC97E7B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5305FCD7" w14:textId="77777777" w:rsidR="00B64EDF" w:rsidRDefault="00874583">
            <w:r>
              <w:t>0.1153</w:t>
            </w:r>
          </w:p>
        </w:tc>
        <w:tc>
          <w:tcPr>
            <w:tcW w:w="1143" w:type="dxa"/>
            <w:vAlign w:val="center"/>
          </w:tcPr>
          <w:p w14:paraId="27C19AE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27087D7" w14:textId="77777777">
        <w:tc>
          <w:tcPr>
            <w:tcW w:w="888" w:type="dxa"/>
            <w:vMerge/>
            <w:vAlign w:val="center"/>
          </w:tcPr>
          <w:p w14:paraId="66BC445D" w14:textId="77777777" w:rsidR="00B64EDF" w:rsidRDefault="00B64EDF"/>
        </w:tc>
        <w:tc>
          <w:tcPr>
            <w:tcW w:w="1301" w:type="dxa"/>
            <w:vAlign w:val="center"/>
          </w:tcPr>
          <w:p w14:paraId="5F978903" w14:textId="77777777" w:rsidR="00B64EDF" w:rsidRDefault="00874583">
            <w:r>
              <w:t>8045</w:t>
            </w:r>
          </w:p>
        </w:tc>
        <w:tc>
          <w:tcPr>
            <w:tcW w:w="1075" w:type="dxa"/>
            <w:gridSpan w:val="2"/>
            <w:vAlign w:val="center"/>
          </w:tcPr>
          <w:p w14:paraId="53702123" w14:textId="77777777" w:rsidR="00B64EDF" w:rsidRDefault="00874583">
            <w:r>
              <w:t>7.80</w:t>
            </w:r>
          </w:p>
        </w:tc>
        <w:tc>
          <w:tcPr>
            <w:tcW w:w="1131" w:type="dxa"/>
            <w:vAlign w:val="center"/>
          </w:tcPr>
          <w:p w14:paraId="0FB42EE2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0E774E8D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20D1E6A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C547BE9" w14:textId="77777777" w:rsidR="00B64EDF" w:rsidRDefault="00874583">
            <w:r>
              <w:t>0.1153</w:t>
            </w:r>
          </w:p>
        </w:tc>
        <w:tc>
          <w:tcPr>
            <w:tcW w:w="1143" w:type="dxa"/>
            <w:vAlign w:val="center"/>
          </w:tcPr>
          <w:p w14:paraId="7022645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08ECE61" w14:textId="77777777">
        <w:tc>
          <w:tcPr>
            <w:tcW w:w="888" w:type="dxa"/>
            <w:vMerge/>
            <w:vAlign w:val="center"/>
          </w:tcPr>
          <w:p w14:paraId="62183751" w14:textId="77777777" w:rsidR="00B64EDF" w:rsidRDefault="00B64EDF"/>
        </w:tc>
        <w:tc>
          <w:tcPr>
            <w:tcW w:w="1301" w:type="dxa"/>
            <w:vAlign w:val="center"/>
          </w:tcPr>
          <w:p w14:paraId="560F1423" w14:textId="77777777" w:rsidR="00B64EDF" w:rsidRDefault="00874583">
            <w:r>
              <w:t>8046</w:t>
            </w:r>
          </w:p>
        </w:tc>
        <w:tc>
          <w:tcPr>
            <w:tcW w:w="1075" w:type="dxa"/>
            <w:gridSpan w:val="2"/>
            <w:vAlign w:val="center"/>
          </w:tcPr>
          <w:p w14:paraId="1B846A45" w14:textId="77777777" w:rsidR="00B64EDF" w:rsidRDefault="00874583">
            <w:r>
              <w:t>7.80</w:t>
            </w:r>
          </w:p>
        </w:tc>
        <w:tc>
          <w:tcPr>
            <w:tcW w:w="1131" w:type="dxa"/>
            <w:vAlign w:val="center"/>
          </w:tcPr>
          <w:p w14:paraId="41ED8D97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15DC05B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14A94F7C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E5AF527" w14:textId="77777777" w:rsidR="00B64EDF" w:rsidRDefault="00874583">
            <w:r>
              <w:t>0.1153</w:t>
            </w:r>
          </w:p>
        </w:tc>
        <w:tc>
          <w:tcPr>
            <w:tcW w:w="1143" w:type="dxa"/>
            <w:vAlign w:val="center"/>
          </w:tcPr>
          <w:p w14:paraId="427BC05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5315FA0" w14:textId="77777777">
        <w:tc>
          <w:tcPr>
            <w:tcW w:w="888" w:type="dxa"/>
            <w:vMerge/>
            <w:vAlign w:val="center"/>
          </w:tcPr>
          <w:p w14:paraId="219033FC" w14:textId="77777777" w:rsidR="00B64EDF" w:rsidRDefault="00B64EDF"/>
        </w:tc>
        <w:tc>
          <w:tcPr>
            <w:tcW w:w="1301" w:type="dxa"/>
            <w:vAlign w:val="center"/>
          </w:tcPr>
          <w:p w14:paraId="34270EBC" w14:textId="77777777" w:rsidR="00B64EDF" w:rsidRDefault="00874583">
            <w:r>
              <w:t>8047</w:t>
            </w:r>
          </w:p>
        </w:tc>
        <w:tc>
          <w:tcPr>
            <w:tcW w:w="1075" w:type="dxa"/>
            <w:gridSpan w:val="2"/>
            <w:vAlign w:val="center"/>
          </w:tcPr>
          <w:p w14:paraId="596D0103" w14:textId="77777777" w:rsidR="00B64EDF" w:rsidRDefault="00874583">
            <w:r>
              <w:t>7.80</w:t>
            </w:r>
          </w:p>
        </w:tc>
        <w:tc>
          <w:tcPr>
            <w:tcW w:w="1131" w:type="dxa"/>
            <w:vAlign w:val="center"/>
          </w:tcPr>
          <w:p w14:paraId="45CCAB34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7D0BEEF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7E39B6E1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729D0B3" w14:textId="77777777" w:rsidR="00B64EDF" w:rsidRDefault="00874583">
            <w:r>
              <w:t>0.1153</w:t>
            </w:r>
          </w:p>
        </w:tc>
        <w:tc>
          <w:tcPr>
            <w:tcW w:w="1143" w:type="dxa"/>
            <w:vAlign w:val="center"/>
          </w:tcPr>
          <w:p w14:paraId="6A38195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03B0EDB" w14:textId="77777777">
        <w:tc>
          <w:tcPr>
            <w:tcW w:w="888" w:type="dxa"/>
            <w:vMerge/>
            <w:vAlign w:val="center"/>
          </w:tcPr>
          <w:p w14:paraId="522E2D01" w14:textId="77777777" w:rsidR="00B64EDF" w:rsidRDefault="00B64EDF"/>
        </w:tc>
        <w:tc>
          <w:tcPr>
            <w:tcW w:w="1301" w:type="dxa"/>
            <w:vAlign w:val="center"/>
          </w:tcPr>
          <w:p w14:paraId="50815BD3" w14:textId="77777777" w:rsidR="00B64EDF" w:rsidRDefault="00874583">
            <w:r>
              <w:t>8048</w:t>
            </w:r>
          </w:p>
        </w:tc>
        <w:tc>
          <w:tcPr>
            <w:tcW w:w="1075" w:type="dxa"/>
            <w:gridSpan w:val="2"/>
            <w:vAlign w:val="center"/>
          </w:tcPr>
          <w:p w14:paraId="0DAC8D0A" w14:textId="77777777" w:rsidR="00B64EDF" w:rsidRDefault="00874583">
            <w:r>
              <w:t>7.80</w:t>
            </w:r>
          </w:p>
        </w:tc>
        <w:tc>
          <w:tcPr>
            <w:tcW w:w="1131" w:type="dxa"/>
            <w:vAlign w:val="center"/>
          </w:tcPr>
          <w:p w14:paraId="2FAB74E0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5FAF90B6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6D4F8010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1DF0DFE0" w14:textId="77777777" w:rsidR="00B64EDF" w:rsidRDefault="00874583">
            <w:r>
              <w:t>0.1153</w:t>
            </w:r>
          </w:p>
        </w:tc>
        <w:tc>
          <w:tcPr>
            <w:tcW w:w="1143" w:type="dxa"/>
            <w:vAlign w:val="center"/>
          </w:tcPr>
          <w:p w14:paraId="3CC943C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503CACB" w14:textId="77777777">
        <w:tc>
          <w:tcPr>
            <w:tcW w:w="888" w:type="dxa"/>
            <w:vMerge/>
            <w:vAlign w:val="center"/>
          </w:tcPr>
          <w:p w14:paraId="44B592F1" w14:textId="77777777" w:rsidR="00B64EDF" w:rsidRDefault="00B64EDF"/>
        </w:tc>
        <w:tc>
          <w:tcPr>
            <w:tcW w:w="1301" w:type="dxa"/>
            <w:vAlign w:val="center"/>
          </w:tcPr>
          <w:p w14:paraId="04D307EA" w14:textId="77777777" w:rsidR="00B64EDF" w:rsidRDefault="00874583">
            <w:r>
              <w:t>8049</w:t>
            </w:r>
          </w:p>
        </w:tc>
        <w:tc>
          <w:tcPr>
            <w:tcW w:w="1075" w:type="dxa"/>
            <w:gridSpan w:val="2"/>
            <w:vAlign w:val="center"/>
          </w:tcPr>
          <w:p w14:paraId="2EE33FC0" w14:textId="77777777" w:rsidR="00B64EDF" w:rsidRDefault="00874583">
            <w:r>
              <w:t>7.80</w:t>
            </w:r>
          </w:p>
        </w:tc>
        <w:tc>
          <w:tcPr>
            <w:tcW w:w="1131" w:type="dxa"/>
            <w:vAlign w:val="center"/>
          </w:tcPr>
          <w:p w14:paraId="5F1174E0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3BBDA432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7550DE70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3A726B72" w14:textId="77777777" w:rsidR="00B64EDF" w:rsidRDefault="00874583">
            <w:r>
              <w:t>0.1153</w:t>
            </w:r>
          </w:p>
        </w:tc>
        <w:tc>
          <w:tcPr>
            <w:tcW w:w="1143" w:type="dxa"/>
            <w:vAlign w:val="center"/>
          </w:tcPr>
          <w:p w14:paraId="5290B88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33CC2B7" w14:textId="77777777">
        <w:tc>
          <w:tcPr>
            <w:tcW w:w="888" w:type="dxa"/>
            <w:vMerge/>
            <w:vAlign w:val="center"/>
          </w:tcPr>
          <w:p w14:paraId="4D87869E" w14:textId="77777777" w:rsidR="00B64EDF" w:rsidRDefault="00B64EDF"/>
        </w:tc>
        <w:tc>
          <w:tcPr>
            <w:tcW w:w="1301" w:type="dxa"/>
            <w:vAlign w:val="center"/>
          </w:tcPr>
          <w:p w14:paraId="63443011" w14:textId="77777777" w:rsidR="00B64EDF" w:rsidRDefault="00874583">
            <w:r>
              <w:t>8050</w:t>
            </w:r>
          </w:p>
        </w:tc>
        <w:tc>
          <w:tcPr>
            <w:tcW w:w="1075" w:type="dxa"/>
            <w:gridSpan w:val="2"/>
            <w:vAlign w:val="center"/>
          </w:tcPr>
          <w:p w14:paraId="49F4DFC1" w14:textId="77777777" w:rsidR="00B64EDF" w:rsidRDefault="00874583">
            <w:r>
              <w:t>7.80</w:t>
            </w:r>
          </w:p>
        </w:tc>
        <w:tc>
          <w:tcPr>
            <w:tcW w:w="1131" w:type="dxa"/>
            <w:vAlign w:val="center"/>
          </w:tcPr>
          <w:p w14:paraId="5238D850" w14:textId="77777777" w:rsidR="00B64EDF" w:rsidRDefault="00874583">
            <w:r>
              <w:t>C-0615</w:t>
            </w:r>
          </w:p>
        </w:tc>
        <w:tc>
          <w:tcPr>
            <w:tcW w:w="1415" w:type="dxa"/>
            <w:vAlign w:val="center"/>
          </w:tcPr>
          <w:p w14:paraId="69CF4FCC" w14:textId="77777777" w:rsidR="00B64EDF" w:rsidRDefault="00874583">
            <w:r>
              <w:t>0.90</w:t>
            </w:r>
          </w:p>
        </w:tc>
        <w:tc>
          <w:tcPr>
            <w:tcW w:w="1245" w:type="dxa"/>
            <w:vAlign w:val="center"/>
          </w:tcPr>
          <w:p w14:paraId="5135440A" w14:textId="77777777" w:rsidR="00B64EDF" w:rsidRDefault="00874583">
            <w:r>
              <w:t>外窗</w:t>
            </w:r>
          </w:p>
        </w:tc>
        <w:tc>
          <w:tcPr>
            <w:tcW w:w="1131" w:type="dxa"/>
            <w:vAlign w:val="center"/>
          </w:tcPr>
          <w:p w14:paraId="038001F0" w14:textId="77777777" w:rsidR="00B64EDF" w:rsidRDefault="00874583">
            <w:r>
              <w:t>0.1153</w:t>
            </w:r>
          </w:p>
        </w:tc>
        <w:tc>
          <w:tcPr>
            <w:tcW w:w="1143" w:type="dxa"/>
            <w:vAlign w:val="center"/>
          </w:tcPr>
          <w:p w14:paraId="60D7008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8870A6E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D06C7BD" w14:textId="77777777" w:rsidR="00B64EDF" w:rsidRDefault="00874583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14:paraId="48296EA8" w14:textId="77777777" w:rsidR="00B64EDF" w:rsidRDefault="00874583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4.0.5</w:t>
            </w:r>
            <w:r>
              <w:t>条</w:t>
            </w:r>
          </w:p>
        </w:tc>
      </w:tr>
      <w:tr w:rsidR="00B64EDF" w14:paraId="5B22F89A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FA81146" w14:textId="77777777" w:rsidR="00B64EDF" w:rsidRDefault="00874583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14:paraId="1DAB9940" w14:textId="77777777" w:rsidR="00B64EDF" w:rsidRDefault="00874583">
            <w:r>
              <w:t>建筑的卧室、书房、客厅等主要房间的房间窗地面积比不应小于</w:t>
            </w:r>
            <w:r>
              <w:t>1/7</w:t>
            </w:r>
          </w:p>
        </w:tc>
      </w:tr>
      <w:tr w:rsidR="00B64EDF" w14:paraId="41EAED8D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7A8094E" w14:textId="77777777" w:rsidR="00B64EDF" w:rsidRDefault="00874583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14:paraId="3479DB9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6CA81A0E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07FC7124" w14:textId="77777777" w:rsidR="00B64EDF" w:rsidRDefault="00B64EDF">
      <w:pPr>
        <w:widowControl w:val="0"/>
        <w:jc w:val="both"/>
        <w:rPr>
          <w:kern w:val="2"/>
          <w:szCs w:val="24"/>
          <w:lang w:val="en-US"/>
        </w:rPr>
      </w:pPr>
    </w:p>
    <w:p w14:paraId="7A8D34D6" w14:textId="77777777" w:rsidR="00B64EDF" w:rsidRDefault="00874583">
      <w:pPr>
        <w:pStyle w:val="1"/>
        <w:widowControl w:val="0"/>
        <w:jc w:val="both"/>
        <w:rPr>
          <w:kern w:val="2"/>
          <w:szCs w:val="24"/>
        </w:rPr>
      </w:pPr>
      <w:bookmarkStart w:id="38" w:name="_Toc92098557"/>
      <w:r>
        <w:rPr>
          <w:kern w:val="2"/>
          <w:szCs w:val="24"/>
        </w:rPr>
        <w:t>可见光透射比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25"/>
        <w:gridCol w:w="2088"/>
        <w:gridCol w:w="2009"/>
        <w:gridCol w:w="2009"/>
      </w:tblGrid>
      <w:tr w:rsidR="00B64EDF" w14:paraId="7B3CB523" w14:textId="77777777">
        <w:tc>
          <w:tcPr>
            <w:tcW w:w="1301" w:type="dxa"/>
            <w:shd w:val="clear" w:color="auto" w:fill="E6E6E6"/>
            <w:vAlign w:val="center"/>
          </w:tcPr>
          <w:p w14:paraId="1630EFE1" w14:textId="77777777" w:rsidR="00B64EDF" w:rsidRDefault="00874583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6E6F4135" w14:textId="77777777" w:rsidR="00B64EDF" w:rsidRDefault="00874583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14:paraId="3D25907B" w14:textId="77777777" w:rsidR="00B64EDF" w:rsidRDefault="00874583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65248CD5" w14:textId="77777777" w:rsidR="00B64EDF" w:rsidRDefault="00874583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463BB287" w14:textId="77777777" w:rsidR="00B64EDF" w:rsidRDefault="00874583">
            <w:pPr>
              <w:jc w:val="center"/>
            </w:pPr>
            <w:r>
              <w:t>透射比限值</w:t>
            </w:r>
          </w:p>
        </w:tc>
      </w:tr>
      <w:tr w:rsidR="00B64EDF" w14:paraId="52BC981B" w14:textId="77777777">
        <w:tc>
          <w:tcPr>
            <w:tcW w:w="1301" w:type="dxa"/>
            <w:shd w:val="clear" w:color="auto" w:fill="E6E6E6"/>
            <w:vAlign w:val="center"/>
          </w:tcPr>
          <w:p w14:paraId="62FE0695" w14:textId="77777777" w:rsidR="00B64EDF" w:rsidRDefault="00874583">
            <w:r>
              <w:t>南向</w:t>
            </w:r>
          </w:p>
        </w:tc>
        <w:tc>
          <w:tcPr>
            <w:tcW w:w="1924" w:type="dxa"/>
            <w:vAlign w:val="center"/>
          </w:tcPr>
          <w:p w14:paraId="464F8088" w14:textId="77777777" w:rsidR="00B64EDF" w:rsidRDefault="00874583">
            <w:r>
              <w:t>0.13</w:t>
            </w:r>
          </w:p>
        </w:tc>
        <w:tc>
          <w:tcPr>
            <w:tcW w:w="2088" w:type="dxa"/>
            <w:vAlign w:val="center"/>
          </w:tcPr>
          <w:p w14:paraId="7302CBA7" w14:textId="77777777" w:rsidR="00B64EDF" w:rsidRDefault="00874583">
            <w:r>
              <w:t>C-0615</w:t>
            </w:r>
          </w:p>
        </w:tc>
        <w:tc>
          <w:tcPr>
            <w:tcW w:w="2009" w:type="dxa"/>
            <w:vAlign w:val="center"/>
          </w:tcPr>
          <w:p w14:paraId="4D4BB53C" w14:textId="77777777" w:rsidR="00B64EDF" w:rsidRDefault="00874583">
            <w:r>
              <w:t>0.80</w:t>
            </w:r>
          </w:p>
        </w:tc>
        <w:tc>
          <w:tcPr>
            <w:tcW w:w="2009" w:type="dxa"/>
            <w:vAlign w:val="center"/>
          </w:tcPr>
          <w:p w14:paraId="6C74AA77" w14:textId="77777777" w:rsidR="00B64EDF" w:rsidRDefault="00874583">
            <w:r>
              <w:t>0.50</w:t>
            </w:r>
          </w:p>
        </w:tc>
      </w:tr>
      <w:tr w:rsidR="00B64EDF" w14:paraId="6FADC379" w14:textId="77777777">
        <w:tc>
          <w:tcPr>
            <w:tcW w:w="1301" w:type="dxa"/>
            <w:shd w:val="clear" w:color="auto" w:fill="E6E6E6"/>
            <w:vAlign w:val="center"/>
          </w:tcPr>
          <w:p w14:paraId="28242DD5" w14:textId="77777777" w:rsidR="00B64EDF" w:rsidRDefault="00874583">
            <w:r>
              <w:t>北向</w:t>
            </w:r>
          </w:p>
        </w:tc>
        <w:tc>
          <w:tcPr>
            <w:tcW w:w="1924" w:type="dxa"/>
            <w:vAlign w:val="center"/>
          </w:tcPr>
          <w:p w14:paraId="0EFF1F0C" w14:textId="77777777" w:rsidR="00B64EDF" w:rsidRDefault="00874583">
            <w:r>
              <w:t>0.14</w:t>
            </w:r>
          </w:p>
        </w:tc>
        <w:tc>
          <w:tcPr>
            <w:tcW w:w="2088" w:type="dxa"/>
            <w:vAlign w:val="center"/>
          </w:tcPr>
          <w:p w14:paraId="6C56BA97" w14:textId="77777777" w:rsidR="00B64EDF" w:rsidRDefault="00874583">
            <w:r>
              <w:t>C-1215</w:t>
            </w:r>
          </w:p>
        </w:tc>
        <w:tc>
          <w:tcPr>
            <w:tcW w:w="2009" w:type="dxa"/>
            <w:vAlign w:val="center"/>
          </w:tcPr>
          <w:p w14:paraId="56412BA4" w14:textId="77777777" w:rsidR="00B64EDF" w:rsidRDefault="00874583">
            <w:r>
              <w:t>0.80</w:t>
            </w:r>
          </w:p>
        </w:tc>
        <w:tc>
          <w:tcPr>
            <w:tcW w:w="2009" w:type="dxa"/>
            <w:vAlign w:val="center"/>
          </w:tcPr>
          <w:p w14:paraId="1D3404ED" w14:textId="77777777" w:rsidR="00B64EDF" w:rsidRDefault="00874583">
            <w:r>
              <w:t>0.50</w:t>
            </w:r>
          </w:p>
        </w:tc>
      </w:tr>
      <w:tr w:rsidR="00B64EDF" w14:paraId="5F57D271" w14:textId="77777777">
        <w:tc>
          <w:tcPr>
            <w:tcW w:w="1301" w:type="dxa"/>
            <w:shd w:val="clear" w:color="auto" w:fill="E6E6E6"/>
            <w:vAlign w:val="center"/>
          </w:tcPr>
          <w:p w14:paraId="7830EED1" w14:textId="77777777" w:rsidR="00B64EDF" w:rsidRDefault="00874583">
            <w:r>
              <w:t>东向</w:t>
            </w:r>
          </w:p>
        </w:tc>
        <w:tc>
          <w:tcPr>
            <w:tcW w:w="1924" w:type="dxa"/>
            <w:vAlign w:val="center"/>
          </w:tcPr>
          <w:p w14:paraId="0846BD7E" w14:textId="77777777" w:rsidR="00B64EDF" w:rsidRDefault="00874583">
            <w:r>
              <w:t>0.05</w:t>
            </w:r>
          </w:p>
        </w:tc>
        <w:tc>
          <w:tcPr>
            <w:tcW w:w="2088" w:type="dxa"/>
            <w:vAlign w:val="center"/>
          </w:tcPr>
          <w:p w14:paraId="1CE03E1A" w14:textId="77777777" w:rsidR="00B64EDF" w:rsidRDefault="00874583">
            <w:r>
              <w:t>C-0615</w:t>
            </w:r>
          </w:p>
        </w:tc>
        <w:tc>
          <w:tcPr>
            <w:tcW w:w="2009" w:type="dxa"/>
            <w:vAlign w:val="center"/>
          </w:tcPr>
          <w:p w14:paraId="61BB2F2E" w14:textId="77777777" w:rsidR="00B64EDF" w:rsidRDefault="00874583">
            <w:r>
              <w:t>0.80</w:t>
            </w:r>
          </w:p>
        </w:tc>
        <w:tc>
          <w:tcPr>
            <w:tcW w:w="2009" w:type="dxa"/>
            <w:vAlign w:val="center"/>
          </w:tcPr>
          <w:p w14:paraId="650DD957" w14:textId="77777777" w:rsidR="00B64EDF" w:rsidRDefault="00874583">
            <w:r>
              <w:t>0.50</w:t>
            </w:r>
          </w:p>
        </w:tc>
      </w:tr>
      <w:tr w:rsidR="00B64EDF" w14:paraId="419B20FA" w14:textId="77777777">
        <w:tc>
          <w:tcPr>
            <w:tcW w:w="1301" w:type="dxa"/>
            <w:shd w:val="clear" w:color="auto" w:fill="E6E6E6"/>
            <w:vAlign w:val="center"/>
          </w:tcPr>
          <w:p w14:paraId="47313236" w14:textId="77777777" w:rsidR="00B64EDF" w:rsidRDefault="00874583">
            <w:r>
              <w:t>西向</w:t>
            </w:r>
          </w:p>
        </w:tc>
        <w:tc>
          <w:tcPr>
            <w:tcW w:w="1924" w:type="dxa"/>
            <w:vAlign w:val="center"/>
          </w:tcPr>
          <w:p w14:paraId="45601071" w14:textId="77777777" w:rsidR="00B64EDF" w:rsidRDefault="00874583">
            <w:r>
              <w:t>0.04</w:t>
            </w:r>
          </w:p>
        </w:tc>
        <w:tc>
          <w:tcPr>
            <w:tcW w:w="2088" w:type="dxa"/>
            <w:vAlign w:val="center"/>
          </w:tcPr>
          <w:p w14:paraId="11639C31" w14:textId="77777777" w:rsidR="00B64EDF" w:rsidRDefault="00874583">
            <w:r>
              <w:t>C-0615</w:t>
            </w:r>
          </w:p>
        </w:tc>
        <w:tc>
          <w:tcPr>
            <w:tcW w:w="2009" w:type="dxa"/>
            <w:vAlign w:val="center"/>
          </w:tcPr>
          <w:p w14:paraId="356BAED0" w14:textId="77777777" w:rsidR="00B64EDF" w:rsidRDefault="00874583">
            <w:r>
              <w:t>0.80</w:t>
            </w:r>
          </w:p>
        </w:tc>
        <w:tc>
          <w:tcPr>
            <w:tcW w:w="2009" w:type="dxa"/>
            <w:vAlign w:val="center"/>
          </w:tcPr>
          <w:p w14:paraId="7F1E1F13" w14:textId="77777777" w:rsidR="00B64EDF" w:rsidRDefault="00874583">
            <w:r>
              <w:t>0.50</w:t>
            </w:r>
          </w:p>
        </w:tc>
      </w:tr>
      <w:tr w:rsidR="00B64EDF" w14:paraId="10CB3D76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774CE112" w14:textId="77777777" w:rsidR="00B64EDF" w:rsidRDefault="00874583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14:paraId="5B636FF7" w14:textId="77777777" w:rsidR="00B64EDF" w:rsidRDefault="00874583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4.3.4</w:t>
            </w:r>
            <w:r>
              <w:t>条</w:t>
            </w:r>
          </w:p>
        </w:tc>
      </w:tr>
      <w:tr w:rsidR="00B64EDF" w14:paraId="7FB32153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60018C77" w14:textId="77777777" w:rsidR="00B64EDF" w:rsidRDefault="00874583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14:paraId="36769EB4" w14:textId="77777777" w:rsidR="00B64EDF" w:rsidRDefault="00874583">
            <w:r>
              <w:t>玻璃的可见光透射比不应当小于</w:t>
            </w:r>
            <w:r>
              <w:t>0.5</w:t>
            </w:r>
          </w:p>
        </w:tc>
      </w:tr>
      <w:tr w:rsidR="00B64EDF" w14:paraId="2CEF60F1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1612675D" w14:textId="77777777" w:rsidR="00B64EDF" w:rsidRDefault="00874583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14:paraId="5B141826" w14:textId="77777777" w:rsidR="00B64EDF" w:rsidRDefault="00874583">
            <w:r>
              <w:t>满足</w:t>
            </w:r>
          </w:p>
        </w:tc>
      </w:tr>
    </w:tbl>
    <w:p w14:paraId="7666D00B" w14:textId="77777777" w:rsidR="00B64EDF" w:rsidRDefault="00874583">
      <w:pPr>
        <w:pStyle w:val="1"/>
        <w:widowControl w:val="0"/>
        <w:jc w:val="both"/>
        <w:rPr>
          <w:kern w:val="2"/>
          <w:szCs w:val="24"/>
        </w:rPr>
      </w:pPr>
      <w:bookmarkStart w:id="39" w:name="_Toc92098558"/>
      <w:r>
        <w:rPr>
          <w:kern w:val="2"/>
          <w:szCs w:val="24"/>
        </w:rPr>
        <w:lastRenderedPageBreak/>
        <w:t>天窗</w:t>
      </w:r>
      <w:bookmarkEnd w:id="39"/>
    </w:p>
    <w:p w14:paraId="614835AC" w14:textId="77777777" w:rsidR="00B64EDF" w:rsidRDefault="00874583">
      <w:pPr>
        <w:pStyle w:val="2"/>
        <w:widowControl w:val="0"/>
        <w:rPr>
          <w:kern w:val="2"/>
        </w:rPr>
      </w:pPr>
      <w:bookmarkStart w:id="40" w:name="_Toc92098559"/>
      <w:r>
        <w:rPr>
          <w:kern w:val="2"/>
        </w:rPr>
        <w:t>天窗屋顶比</w:t>
      </w:r>
      <w:bookmarkEnd w:id="40"/>
    </w:p>
    <w:p w14:paraId="2A3FF51B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72AADCAE" w14:textId="77777777" w:rsidR="00B64EDF" w:rsidRDefault="00874583">
      <w:pPr>
        <w:pStyle w:val="2"/>
        <w:widowControl w:val="0"/>
        <w:rPr>
          <w:kern w:val="2"/>
        </w:rPr>
      </w:pPr>
      <w:bookmarkStart w:id="41" w:name="_Toc92098560"/>
      <w:r>
        <w:rPr>
          <w:kern w:val="2"/>
        </w:rPr>
        <w:t>天窗类型</w:t>
      </w:r>
      <w:bookmarkEnd w:id="41"/>
    </w:p>
    <w:p w14:paraId="1FE0F12E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13912FD4" w14:textId="77777777" w:rsidR="00B64EDF" w:rsidRDefault="00874583">
      <w:pPr>
        <w:pStyle w:val="1"/>
        <w:widowControl w:val="0"/>
        <w:jc w:val="both"/>
        <w:rPr>
          <w:kern w:val="2"/>
          <w:szCs w:val="24"/>
        </w:rPr>
      </w:pPr>
      <w:bookmarkStart w:id="42" w:name="_Toc92098561"/>
      <w:r>
        <w:rPr>
          <w:kern w:val="2"/>
          <w:szCs w:val="24"/>
        </w:rPr>
        <w:t>屋顶构造</w:t>
      </w:r>
      <w:bookmarkEnd w:id="42"/>
    </w:p>
    <w:p w14:paraId="43E4A1BF" w14:textId="77777777" w:rsidR="00B64EDF" w:rsidRDefault="00874583">
      <w:pPr>
        <w:pStyle w:val="2"/>
        <w:widowControl w:val="0"/>
        <w:rPr>
          <w:kern w:val="2"/>
        </w:rPr>
      </w:pPr>
      <w:bookmarkStart w:id="43" w:name="_Toc92098562"/>
      <w:r>
        <w:rPr>
          <w:kern w:val="2"/>
        </w:rPr>
        <w:t>屋顶构造一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64EDF" w14:paraId="7B0D689E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351DEC09" w14:textId="77777777" w:rsidR="00B64EDF" w:rsidRDefault="00874583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7F4F254" w14:textId="77777777" w:rsidR="00B64EDF" w:rsidRDefault="00874583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B017148" w14:textId="77777777" w:rsidR="00B64EDF" w:rsidRDefault="00874583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163BF28" w14:textId="77777777" w:rsidR="00B64EDF" w:rsidRDefault="00874583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AA93FDD" w14:textId="77777777" w:rsidR="00B64EDF" w:rsidRDefault="00874583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A03F56D" w14:textId="77777777" w:rsidR="00B64EDF" w:rsidRDefault="00874583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4EB1EE7" w14:textId="77777777" w:rsidR="00B64EDF" w:rsidRDefault="00874583">
            <w:pPr>
              <w:jc w:val="center"/>
            </w:pPr>
            <w:r>
              <w:t>热惰性指标</w:t>
            </w:r>
          </w:p>
        </w:tc>
      </w:tr>
      <w:tr w:rsidR="00B64EDF" w14:paraId="68460E5D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C737A65" w14:textId="77777777" w:rsidR="00B64EDF" w:rsidRDefault="00B64ED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52B5E6B" w14:textId="77777777" w:rsidR="00B64EDF" w:rsidRDefault="00874583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BD1EDA9" w14:textId="77777777" w:rsidR="00B64EDF" w:rsidRDefault="00874583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F974E79" w14:textId="77777777" w:rsidR="00B64EDF" w:rsidRDefault="00874583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AAA6F52" w14:textId="77777777" w:rsidR="00B64EDF" w:rsidRDefault="00874583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77D5DE8" w14:textId="77777777" w:rsidR="00B64EDF" w:rsidRDefault="00874583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F883AD7" w14:textId="77777777" w:rsidR="00B64EDF" w:rsidRDefault="00874583">
            <w:pPr>
              <w:jc w:val="center"/>
            </w:pPr>
            <w:r>
              <w:t>D=R*S</w:t>
            </w:r>
          </w:p>
        </w:tc>
      </w:tr>
      <w:tr w:rsidR="00B64EDF" w14:paraId="18675A0D" w14:textId="77777777">
        <w:tc>
          <w:tcPr>
            <w:tcW w:w="3345" w:type="dxa"/>
            <w:vAlign w:val="center"/>
          </w:tcPr>
          <w:p w14:paraId="62A1F1D4" w14:textId="77777777" w:rsidR="00B64EDF" w:rsidRDefault="00874583">
            <w:r>
              <w:t>水泥砂浆</w:t>
            </w:r>
          </w:p>
        </w:tc>
        <w:tc>
          <w:tcPr>
            <w:tcW w:w="848" w:type="dxa"/>
            <w:vAlign w:val="center"/>
          </w:tcPr>
          <w:p w14:paraId="79C74F5E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6E3CC4ED" w14:textId="77777777" w:rsidR="00B64EDF" w:rsidRDefault="00874583">
            <w:r>
              <w:t>0.930</w:t>
            </w:r>
          </w:p>
        </w:tc>
        <w:tc>
          <w:tcPr>
            <w:tcW w:w="1075" w:type="dxa"/>
            <w:vAlign w:val="center"/>
          </w:tcPr>
          <w:p w14:paraId="2C5BBB00" w14:textId="77777777" w:rsidR="00B64EDF" w:rsidRDefault="00874583">
            <w:r>
              <w:t>11.370</w:t>
            </w:r>
          </w:p>
        </w:tc>
        <w:tc>
          <w:tcPr>
            <w:tcW w:w="848" w:type="dxa"/>
            <w:vAlign w:val="center"/>
          </w:tcPr>
          <w:p w14:paraId="5621AF10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6545DE43" w14:textId="77777777" w:rsidR="00B64EDF" w:rsidRDefault="00874583">
            <w:r>
              <w:t>0.022</w:t>
            </w:r>
          </w:p>
        </w:tc>
        <w:tc>
          <w:tcPr>
            <w:tcW w:w="1064" w:type="dxa"/>
            <w:vAlign w:val="center"/>
          </w:tcPr>
          <w:p w14:paraId="446CAE4B" w14:textId="77777777" w:rsidR="00B64EDF" w:rsidRDefault="00874583">
            <w:r>
              <w:t>0.245</w:t>
            </w:r>
          </w:p>
        </w:tc>
      </w:tr>
      <w:tr w:rsidR="00B64EDF" w14:paraId="5D7A1A48" w14:textId="77777777">
        <w:tc>
          <w:tcPr>
            <w:tcW w:w="3345" w:type="dxa"/>
            <w:vAlign w:val="center"/>
          </w:tcPr>
          <w:p w14:paraId="4FF6604A" w14:textId="77777777" w:rsidR="00B64EDF" w:rsidRDefault="00874583">
            <w:r>
              <w:t>钢筋混凝土</w:t>
            </w:r>
          </w:p>
        </w:tc>
        <w:tc>
          <w:tcPr>
            <w:tcW w:w="848" w:type="dxa"/>
            <w:vAlign w:val="center"/>
          </w:tcPr>
          <w:p w14:paraId="39D8E03C" w14:textId="77777777" w:rsidR="00B64EDF" w:rsidRDefault="00874583">
            <w:r>
              <w:t>120</w:t>
            </w:r>
          </w:p>
        </w:tc>
        <w:tc>
          <w:tcPr>
            <w:tcW w:w="1075" w:type="dxa"/>
            <w:vAlign w:val="center"/>
          </w:tcPr>
          <w:p w14:paraId="501F201C" w14:textId="77777777" w:rsidR="00B64EDF" w:rsidRDefault="00874583">
            <w:r>
              <w:t>1.740</w:t>
            </w:r>
          </w:p>
        </w:tc>
        <w:tc>
          <w:tcPr>
            <w:tcW w:w="1075" w:type="dxa"/>
            <w:vAlign w:val="center"/>
          </w:tcPr>
          <w:p w14:paraId="551FA27E" w14:textId="77777777" w:rsidR="00B64EDF" w:rsidRDefault="00874583">
            <w:r>
              <w:t>17.200</w:t>
            </w:r>
          </w:p>
        </w:tc>
        <w:tc>
          <w:tcPr>
            <w:tcW w:w="848" w:type="dxa"/>
            <w:vAlign w:val="center"/>
          </w:tcPr>
          <w:p w14:paraId="39A9B130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3DFF4A1E" w14:textId="77777777" w:rsidR="00B64EDF" w:rsidRDefault="00874583">
            <w:r>
              <w:t>0.069</w:t>
            </w:r>
          </w:p>
        </w:tc>
        <w:tc>
          <w:tcPr>
            <w:tcW w:w="1064" w:type="dxa"/>
            <w:vAlign w:val="center"/>
          </w:tcPr>
          <w:p w14:paraId="05CB25E9" w14:textId="77777777" w:rsidR="00B64EDF" w:rsidRDefault="00874583">
            <w:r>
              <w:t>1.186</w:t>
            </w:r>
          </w:p>
        </w:tc>
      </w:tr>
      <w:tr w:rsidR="00B64EDF" w14:paraId="65692ECB" w14:textId="77777777">
        <w:tc>
          <w:tcPr>
            <w:tcW w:w="3345" w:type="dxa"/>
            <w:vAlign w:val="center"/>
          </w:tcPr>
          <w:p w14:paraId="304F36AA" w14:textId="77777777" w:rsidR="00B64EDF" w:rsidRDefault="00874583">
            <w:r>
              <w:t>石灰砂浆</w:t>
            </w:r>
          </w:p>
        </w:tc>
        <w:tc>
          <w:tcPr>
            <w:tcW w:w="848" w:type="dxa"/>
            <w:vAlign w:val="center"/>
          </w:tcPr>
          <w:p w14:paraId="69F0F0EC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5B576D6B" w14:textId="77777777" w:rsidR="00B64EDF" w:rsidRDefault="00874583">
            <w:r>
              <w:t>0.810</w:t>
            </w:r>
          </w:p>
        </w:tc>
        <w:tc>
          <w:tcPr>
            <w:tcW w:w="1075" w:type="dxa"/>
            <w:vAlign w:val="center"/>
          </w:tcPr>
          <w:p w14:paraId="440D79FD" w14:textId="77777777" w:rsidR="00B64EDF" w:rsidRDefault="00874583">
            <w:r>
              <w:t>10.070</w:t>
            </w:r>
          </w:p>
        </w:tc>
        <w:tc>
          <w:tcPr>
            <w:tcW w:w="848" w:type="dxa"/>
            <w:vAlign w:val="center"/>
          </w:tcPr>
          <w:p w14:paraId="540DA9C3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2B36894A" w14:textId="77777777" w:rsidR="00B64EDF" w:rsidRDefault="00874583">
            <w:r>
              <w:t>0.025</w:t>
            </w:r>
          </w:p>
        </w:tc>
        <w:tc>
          <w:tcPr>
            <w:tcW w:w="1064" w:type="dxa"/>
            <w:vAlign w:val="center"/>
          </w:tcPr>
          <w:p w14:paraId="663DA17D" w14:textId="77777777" w:rsidR="00B64EDF" w:rsidRDefault="00874583">
            <w:r>
              <w:t>0.249</w:t>
            </w:r>
          </w:p>
        </w:tc>
      </w:tr>
      <w:tr w:rsidR="00B64EDF" w14:paraId="254DA98A" w14:textId="77777777">
        <w:tc>
          <w:tcPr>
            <w:tcW w:w="3345" w:type="dxa"/>
            <w:vAlign w:val="center"/>
          </w:tcPr>
          <w:p w14:paraId="0F3521A7" w14:textId="77777777" w:rsidR="00B64EDF" w:rsidRDefault="00874583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0458B978" w14:textId="77777777" w:rsidR="00B64EDF" w:rsidRDefault="00874583">
            <w:r>
              <w:t>160</w:t>
            </w:r>
          </w:p>
        </w:tc>
        <w:tc>
          <w:tcPr>
            <w:tcW w:w="1075" w:type="dxa"/>
            <w:vAlign w:val="center"/>
          </w:tcPr>
          <w:p w14:paraId="5ACFF41A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76D47C88" w14:textId="77777777" w:rsidR="00B64EDF" w:rsidRDefault="00874583">
            <w:r>
              <w:t>－</w:t>
            </w:r>
          </w:p>
        </w:tc>
        <w:tc>
          <w:tcPr>
            <w:tcW w:w="848" w:type="dxa"/>
            <w:vAlign w:val="center"/>
          </w:tcPr>
          <w:p w14:paraId="50BA6D9C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1B0BCB6C" w14:textId="77777777" w:rsidR="00B64EDF" w:rsidRDefault="00874583">
            <w:r>
              <w:t>0.115</w:t>
            </w:r>
          </w:p>
        </w:tc>
        <w:tc>
          <w:tcPr>
            <w:tcW w:w="1064" w:type="dxa"/>
            <w:vAlign w:val="center"/>
          </w:tcPr>
          <w:p w14:paraId="2E87A83B" w14:textId="77777777" w:rsidR="00B64EDF" w:rsidRDefault="00874583">
            <w:r>
              <w:t>1.679</w:t>
            </w:r>
          </w:p>
        </w:tc>
      </w:tr>
      <w:tr w:rsidR="00B64EDF" w14:paraId="1188BF64" w14:textId="77777777">
        <w:tc>
          <w:tcPr>
            <w:tcW w:w="3345" w:type="dxa"/>
            <w:shd w:val="clear" w:color="auto" w:fill="E6E6E6"/>
            <w:vAlign w:val="center"/>
          </w:tcPr>
          <w:p w14:paraId="2F6DDF43" w14:textId="77777777" w:rsidR="00B64EDF" w:rsidRDefault="00874583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251AD5CC" w14:textId="77777777" w:rsidR="00B64EDF" w:rsidRDefault="00874583">
            <w:pPr>
              <w:jc w:val="center"/>
            </w:pPr>
            <w:r>
              <w:t>0.74[</w:t>
            </w:r>
            <w:r>
              <w:t>默认</w:t>
            </w:r>
            <w:r>
              <w:t>]</w:t>
            </w:r>
          </w:p>
        </w:tc>
      </w:tr>
      <w:tr w:rsidR="00B64EDF" w14:paraId="094B5FA6" w14:textId="77777777">
        <w:tc>
          <w:tcPr>
            <w:tcW w:w="3345" w:type="dxa"/>
            <w:shd w:val="clear" w:color="auto" w:fill="E6E6E6"/>
            <w:vAlign w:val="center"/>
          </w:tcPr>
          <w:p w14:paraId="46230F5B" w14:textId="77777777" w:rsidR="00B64EDF" w:rsidRDefault="00874583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4A110075" w14:textId="77777777" w:rsidR="00B64EDF" w:rsidRDefault="00874583">
            <w:pPr>
              <w:jc w:val="center"/>
            </w:pPr>
            <w:r>
              <w:t>3.63</w:t>
            </w:r>
          </w:p>
        </w:tc>
      </w:tr>
      <w:tr w:rsidR="00B64EDF" w14:paraId="2147A006" w14:textId="77777777">
        <w:tc>
          <w:tcPr>
            <w:tcW w:w="3345" w:type="dxa"/>
            <w:shd w:val="clear" w:color="auto" w:fill="E6E6E6"/>
            <w:vAlign w:val="center"/>
          </w:tcPr>
          <w:p w14:paraId="2BA1204C" w14:textId="77777777" w:rsidR="00B64EDF" w:rsidRDefault="00874583">
            <w:r>
              <w:t>标准依据</w:t>
            </w:r>
          </w:p>
        </w:tc>
        <w:tc>
          <w:tcPr>
            <w:tcW w:w="5985" w:type="dxa"/>
            <w:gridSpan w:val="6"/>
          </w:tcPr>
          <w:p w14:paraId="5F60D7E7" w14:textId="77777777" w:rsidR="00B64EDF" w:rsidRDefault="00874583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B64EDF" w14:paraId="3CE41D48" w14:textId="77777777">
        <w:tc>
          <w:tcPr>
            <w:tcW w:w="3345" w:type="dxa"/>
            <w:shd w:val="clear" w:color="auto" w:fill="E6E6E6"/>
            <w:vAlign w:val="center"/>
          </w:tcPr>
          <w:p w14:paraId="53D2B742" w14:textId="77777777" w:rsidR="00B64EDF" w:rsidRDefault="00874583">
            <w:r>
              <w:t>标准要求</w:t>
            </w:r>
          </w:p>
        </w:tc>
        <w:tc>
          <w:tcPr>
            <w:tcW w:w="5985" w:type="dxa"/>
            <w:gridSpan w:val="6"/>
          </w:tcPr>
          <w:p w14:paraId="55CD37D7" w14:textId="77777777" w:rsidR="00B64EDF" w:rsidRDefault="00874583">
            <w:r>
              <w:t xml:space="preserve">K≤0.9,D≥2.5 </w:t>
            </w:r>
            <w:r>
              <w:t>或</w:t>
            </w:r>
            <w:r>
              <w:t xml:space="preserve"> K≤0.4</w:t>
            </w:r>
          </w:p>
        </w:tc>
      </w:tr>
      <w:tr w:rsidR="00B64EDF" w14:paraId="0330D889" w14:textId="77777777">
        <w:tc>
          <w:tcPr>
            <w:tcW w:w="3345" w:type="dxa"/>
            <w:shd w:val="clear" w:color="auto" w:fill="E6E6E6"/>
            <w:vAlign w:val="center"/>
          </w:tcPr>
          <w:p w14:paraId="16441565" w14:textId="77777777" w:rsidR="00B64EDF" w:rsidRDefault="00874583">
            <w:r>
              <w:t>结论</w:t>
            </w:r>
          </w:p>
        </w:tc>
        <w:tc>
          <w:tcPr>
            <w:tcW w:w="5985" w:type="dxa"/>
            <w:gridSpan w:val="6"/>
          </w:tcPr>
          <w:p w14:paraId="4CF58D0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03EFA4B7" w14:textId="77777777" w:rsidR="00B64EDF" w:rsidRDefault="00B64EDF">
      <w:pPr>
        <w:widowControl w:val="0"/>
        <w:jc w:val="both"/>
        <w:rPr>
          <w:kern w:val="2"/>
          <w:szCs w:val="24"/>
          <w:lang w:val="en-US"/>
        </w:rPr>
      </w:pPr>
    </w:p>
    <w:p w14:paraId="1B8EA2A7" w14:textId="77777777" w:rsidR="00B64EDF" w:rsidRDefault="00874583">
      <w:pPr>
        <w:pStyle w:val="1"/>
        <w:widowControl w:val="0"/>
        <w:jc w:val="both"/>
        <w:rPr>
          <w:kern w:val="2"/>
          <w:szCs w:val="24"/>
        </w:rPr>
      </w:pPr>
      <w:bookmarkStart w:id="44" w:name="_Toc92098563"/>
      <w:r>
        <w:rPr>
          <w:kern w:val="2"/>
          <w:szCs w:val="24"/>
        </w:rPr>
        <w:t>外墙构造</w:t>
      </w:r>
      <w:bookmarkEnd w:id="44"/>
    </w:p>
    <w:p w14:paraId="4A02A48B" w14:textId="77777777" w:rsidR="00B64EDF" w:rsidRDefault="00874583">
      <w:pPr>
        <w:pStyle w:val="2"/>
        <w:widowControl w:val="0"/>
        <w:rPr>
          <w:kern w:val="2"/>
        </w:rPr>
      </w:pPr>
      <w:bookmarkStart w:id="45" w:name="_Toc92098564"/>
      <w:r>
        <w:rPr>
          <w:kern w:val="2"/>
        </w:rPr>
        <w:t>外墙相关构造</w:t>
      </w:r>
      <w:bookmarkEnd w:id="45"/>
    </w:p>
    <w:p w14:paraId="626F48D1" w14:textId="77777777" w:rsidR="00B64EDF" w:rsidRDefault="00874583">
      <w:pPr>
        <w:pStyle w:val="3"/>
        <w:widowControl w:val="0"/>
        <w:jc w:val="both"/>
        <w:rPr>
          <w:kern w:val="2"/>
          <w:szCs w:val="24"/>
        </w:rPr>
      </w:pPr>
      <w:bookmarkStart w:id="46" w:name="_Toc92098565"/>
      <w:r>
        <w:rPr>
          <w:kern w:val="2"/>
          <w:szCs w:val="24"/>
        </w:rPr>
        <w:t>外墙构造一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64EDF" w14:paraId="05BDDB91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624953B0" w14:textId="77777777" w:rsidR="00B64EDF" w:rsidRDefault="00874583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21C7801" w14:textId="77777777" w:rsidR="00B64EDF" w:rsidRDefault="00874583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9349BE1" w14:textId="77777777" w:rsidR="00B64EDF" w:rsidRDefault="00874583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24CAE3A" w14:textId="77777777" w:rsidR="00B64EDF" w:rsidRDefault="00874583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2C4B659" w14:textId="77777777" w:rsidR="00B64EDF" w:rsidRDefault="00874583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F942E8E" w14:textId="77777777" w:rsidR="00B64EDF" w:rsidRDefault="00874583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2CAB63C" w14:textId="77777777" w:rsidR="00B64EDF" w:rsidRDefault="00874583">
            <w:pPr>
              <w:jc w:val="center"/>
            </w:pPr>
            <w:r>
              <w:t>热惰性指标</w:t>
            </w:r>
          </w:p>
        </w:tc>
      </w:tr>
      <w:tr w:rsidR="00B64EDF" w14:paraId="5972B67E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5F9CECE4" w14:textId="77777777" w:rsidR="00B64EDF" w:rsidRDefault="00B64ED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238CEE8" w14:textId="77777777" w:rsidR="00B64EDF" w:rsidRDefault="00874583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8665938" w14:textId="77777777" w:rsidR="00B64EDF" w:rsidRDefault="00874583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979A95D" w14:textId="77777777" w:rsidR="00B64EDF" w:rsidRDefault="00874583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B631D8B" w14:textId="77777777" w:rsidR="00B64EDF" w:rsidRDefault="00874583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4711F48" w14:textId="77777777" w:rsidR="00B64EDF" w:rsidRDefault="00874583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2C9F96E" w14:textId="77777777" w:rsidR="00B64EDF" w:rsidRDefault="00874583">
            <w:pPr>
              <w:jc w:val="center"/>
            </w:pPr>
            <w:r>
              <w:t>D=R*S</w:t>
            </w:r>
          </w:p>
        </w:tc>
      </w:tr>
      <w:tr w:rsidR="00B64EDF" w14:paraId="14470424" w14:textId="77777777">
        <w:tc>
          <w:tcPr>
            <w:tcW w:w="3345" w:type="dxa"/>
            <w:vAlign w:val="center"/>
          </w:tcPr>
          <w:p w14:paraId="20CFEF32" w14:textId="77777777" w:rsidR="00B64EDF" w:rsidRDefault="00874583">
            <w:r>
              <w:t>水泥砂浆</w:t>
            </w:r>
          </w:p>
        </w:tc>
        <w:tc>
          <w:tcPr>
            <w:tcW w:w="848" w:type="dxa"/>
            <w:vAlign w:val="center"/>
          </w:tcPr>
          <w:p w14:paraId="64180876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090972A8" w14:textId="77777777" w:rsidR="00B64EDF" w:rsidRDefault="00874583">
            <w:r>
              <w:t>0.930</w:t>
            </w:r>
          </w:p>
        </w:tc>
        <w:tc>
          <w:tcPr>
            <w:tcW w:w="1075" w:type="dxa"/>
            <w:vAlign w:val="center"/>
          </w:tcPr>
          <w:p w14:paraId="4A805E10" w14:textId="77777777" w:rsidR="00B64EDF" w:rsidRDefault="00874583">
            <w:r>
              <w:t>11.370</w:t>
            </w:r>
          </w:p>
        </w:tc>
        <w:tc>
          <w:tcPr>
            <w:tcW w:w="848" w:type="dxa"/>
            <w:vAlign w:val="center"/>
          </w:tcPr>
          <w:p w14:paraId="39A56D25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1A58FC69" w14:textId="77777777" w:rsidR="00B64EDF" w:rsidRDefault="00874583">
            <w:r>
              <w:t>0.022</w:t>
            </w:r>
          </w:p>
        </w:tc>
        <w:tc>
          <w:tcPr>
            <w:tcW w:w="1064" w:type="dxa"/>
            <w:vAlign w:val="center"/>
          </w:tcPr>
          <w:p w14:paraId="62D8050F" w14:textId="77777777" w:rsidR="00B64EDF" w:rsidRDefault="00874583">
            <w:r>
              <w:t>0.245</w:t>
            </w:r>
          </w:p>
        </w:tc>
      </w:tr>
      <w:tr w:rsidR="00B64EDF" w14:paraId="49DF1495" w14:textId="77777777">
        <w:tc>
          <w:tcPr>
            <w:tcW w:w="3345" w:type="dxa"/>
            <w:vAlign w:val="center"/>
          </w:tcPr>
          <w:p w14:paraId="03769DF1" w14:textId="77777777" w:rsidR="00B64EDF" w:rsidRDefault="00874583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7895D740" w14:textId="77777777" w:rsidR="00B64EDF" w:rsidRDefault="00874583">
            <w:r>
              <w:t>180</w:t>
            </w:r>
          </w:p>
        </w:tc>
        <w:tc>
          <w:tcPr>
            <w:tcW w:w="1075" w:type="dxa"/>
            <w:vAlign w:val="center"/>
          </w:tcPr>
          <w:p w14:paraId="276FB500" w14:textId="77777777" w:rsidR="00B64EDF" w:rsidRDefault="00874583">
            <w:r>
              <w:t>0.650</w:t>
            </w:r>
          </w:p>
        </w:tc>
        <w:tc>
          <w:tcPr>
            <w:tcW w:w="1075" w:type="dxa"/>
            <w:vAlign w:val="center"/>
          </w:tcPr>
          <w:p w14:paraId="037F997F" w14:textId="77777777" w:rsidR="00B64EDF" w:rsidRDefault="00874583">
            <w:r>
              <w:t>8.548</w:t>
            </w:r>
          </w:p>
        </w:tc>
        <w:tc>
          <w:tcPr>
            <w:tcW w:w="848" w:type="dxa"/>
            <w:vAlign w:val="center"/>
          </w:tcPr>
          <w:p w14:paraId="51303E1B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42CB68A7" w14:textId="77777777" w:rsidR="00B64EDF" w:rsidRDefault="00874583">
            <w:r>
              <w:t>0.277</w:t>
            </w:r>
          </w:p>
        </w:tc>
        <w:tc>
          <w:tcPr>
            <w:tcW w:w="1064" w:type="dxa"/>
            <w:vAlign w:val="center"/>
          </w:tcPr>
          <w:p w14:paraId="107A9627" w14:textId="77777777" w:rsidR="00B64EDF" w:rsidRDefault="00874583">
            <w:r>
              <w:t>2.367</w:t>
            </w:r>
          </w:p>
        </w:tc>
      </w:tr>
      <w:tr w:rsidR="00B64EDF" w14:paraId="4DCB1BAD" w14:textId="77777777">
        <w:tc>
          <w:tcPr>
            <w:tcW w:w="3345" w:type="dxa"/>
            <w:vAlign w:val="center"/>
          </w:tcPr>
          <w:p w14:paraId="0E257DBC" w14:textId="77777777" w:rsidR="00B64EDF" w:rsidRDefault="00874583">
            <w:r>
              <w:t>石灰砂浆</w:t>
            </w:r>
          </w:p>
        </w:tc>
        <w:tc>
          <w:tcPr>
            <w:tcW w:w="848" w:type="dxa"/>
            <w:vAlign w:val="center"/>
          </w:tcPr>
          <w:p w14:paraId="4F555476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1796116E" w14:textId="77777777" w:rsidR="00B64EDF" w:rsidRDefault="00874583">
            <w:r>
              <w:t>0.810</w:t>
            </w:r>
          </w:p>
        </w:tc>
        <w:tc>
          <w:tcPr>
            <w:tcW w:w="1075" w:type="dxa"/>
            <w:vAlign w:val="center"/>
          </w:tcPr>
          <w:p w14:paraId="73276547" w14:textId="77777777" w:rsidR="00B64EDF" w:rsidRDefault="00874583">
            <w:r>
              <w:t>10.070</w:t>
            </w:r>
          </w:p>
        </w:tc>
        <w:tc>
          <w:tcPr>
            <w:tcW w:w="848" w:type="dxa"/>
            <w:vAlign w:val="center"/>
          </w:tcPr>
          <w:p w14:paraId="49653719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4AFF9FE9" w14:textId="77777777" w:rsidR="00B64EDF" w:rsidRDefault="00874583">
            <w:r>
              <w:t>0.025</w:t>
            </w:r>
          </w:p>
        </w:tc>
        <w:tc>
          <w:tcPr>
            <w:tcW w:w="1064" w:type="dxa"/>
            <w:vAlign w:val="center"/>
          </w:tcPr>
          <w:p w14:paraId="4BA681B7" w14:textId="77777777" w:rsidR="00B64EDF" w:rsidRDefault="00874583">
            <w:r>
              <w:t>0.249</w:t>
            </w:r>
          </w:p>
        </w:tc>
      </w:tr>
      <w:tr w:rsidR="00B64EDF" w14:paraId="41179BC4" w14:textId="77777777">
        <w:tc>
          <w:tcPr>
            <w:tcW w:w="3345" w:type="dxa"/>
            <w:vAlign w:val="center"/>
          </w:tcPr>
          <w:p w14:paraId="03F19FA8" w14:textId="77777777" w:rsidR="00B64EDF" w:rsidRDefault="00874583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786A168" w14:textId="77777777" w:rsidR="00B64EDF" w:rsidRDefault="00874583">
            <w:r>
              <w:t>220</w:t>
            </w:r>
          </w:p>
        </w:tc>
        <w:tc>
          <w:tcPr>
            <w:tcW w:w="1075" w:type="dxa"/>
            <w:vAlign w:val="center"/>
          </w:tcPr>
          <w:p w14:paraId="32EB0785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7D8C5301" w14:textId="77777777" w:rsidR="00B64EDF" w:rsidRDefault="00874583">
            <w:r>
              <w:t>－</w:t>
            </w:r>
          </w:p>
        </w:tc>
        <w:tc>
          <w:tcPr>
            <w:tcW w:w="848" w:type="dxa"/>
            <w:vAlign w:val="center"/>
          </w:tcPr>
          <w:p w14:paraId="0B593777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78B18B7F" w14:textId="77777777" w:rsidR="00B64EDF" w:rsidRDefault="00874583">
            <w:r>
              <w:t>0.323</w:t>
            </w:r>
          </w:p>
        </w:tc>
        <w:tc>
          <w:tcPr>
            <w:tcW w:w="1064" w:type="dxa"/>
            <w:vAlign w:val="center"/>
          </w:tcPr>
          <w:p w14:paraId="4E417AFA" w14:textId="77777777" w:rsidR="00B64EDF" w:rsidRDefault="00874583">
            <w:r>
              <w:t>2.860</w:t>
            </w:r>
          </w:p>
        </w:tc>
      </w:tr>
      <w:tr w:rsidR="00B64EDF" w14:paraId="60959E3F" w14:textId="77777777">
        <w:tc>
          <w:tcPr>
            <w:tcW w:w="3345" w:type="dxa"/>
            <w:shd w:val="clear" w:color="auto" w:fill="E6E6E6"/>
            <w:vAlign w:val="center"/>
          </w:tcPr>
          <w:p w14:paraId="41BF8AF7" w14:textId="77777777" w:rsidR="00B64EDF" w:rsidRDefault="00874583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6C42FA9F" w14:textId="77777777" w:rsidR="00B64EDF" w:rsidRDefault="00874583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B64EDF" w14:paraId="2DA32C8A" w14:textId="77777777">
        <w:tc>
          <w:tcPr>
            <w:tcW w:w="3345" w:type="dxa"/>
            <w:shd w:val="clear" w:color="auto" w:fill="E6E6E6"/>
            <w:vAlign w:val="center"/>
          </w:tcPr>
          <w:p w14:paraId="66E4B3B9" w14:textId="77777777" w:rsidR="00B64EDF" w:rsidRDefault="00874583">
            <w:r>
              <w:lastRenderedPageBreak/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6ECF9C11" w14:textId="77777777" w:rsidR="00B64EDF" w:rsidRDefault="00874583">
            <w:pPr>
              <w:jc w:val="center"/>
            </w:pPr>
            <w:r>
              <w:t>2.07</w:t>
            </w:r>
          </w:p>
        </w:tc>
      </w:tr>
    </w:tbl>
    <w:p w14:paraId="67F0876B" w14:textId="77777777" w:rsidR="00B64EDF" w:rsidRDefault="00874583">
      <w:pPr>
        <w:pStyle w:val="3"/>
        <w:widowControl w:val="0"/>
        <w:jc w:val="both"/>
        <w:rPr>
          <w:kern w:val="2"/>
          <w:szCs w:val="24"/>
        </w:rPr>
      </w:pPr>
      <w:bookmarkStart w:id="47" w:name="_Toc92098566"/>
      <w:r>
        <w:rPr>
          <w:kern w:val="2"/>
          <w:szCs w:val="24"/>
        </w:rPr>
        <w:t>阳台隔墙构造一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64EDF" w14:paraId="24EA26B9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187F32F" w14:textId="77777777" w:rsidR="00B64EDF" w:rsidRDefault="00874583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789075A" w14:textId="77777777" w:rsidR="00B64EDF" w:rsidRDefault="00874583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EEBC0CA" w14:textId="77777777" w:rsidR="00B64EDF" w:rsidRDefault="00874583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54FEEF5" w14:textId="77777777" w:rsidR="00B64EDF" w:rsidRDefault="00874583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68F0439" w14:textId="77777777" w:rsidR="00B64EDF" w:rsidRDefault="00874583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7A1C2AA" w14:textId="77777777" w:rsidR="00B64EDF" w:rsidRDefault="00874583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3B5EA4B" w14:textId="77777777" w:rsidR="00B64EDF" w:rsidRDefault="00874583">
            <w:pPr>
              <w:jc w:val="center"/>
            </w:pPr>
            <w:r>
              <w:t>热惰性指标</w:t>
            </w:r>
          </w:p>
        </w:tc>
      </w:tr>
      <w:tr w:rsidR="00B64EDF" w14:paraId="1F0F31B0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5DC5B34" w14:textId="77777777" w:rsidR="00B64EDF" w:rsidRDefault="00B64ED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1A3A51F" w14:textId="77777777" w:rsidR="00B64EDF" w:rsidRDefault="00874583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E0257D2" w14:textId="77777777" w:rsidR="00B64EDF" w:rsidRDefault="00874583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AF01104" w14:textId="77777777" w:rsidR="00B64EDF" w:rsidRDefault="00874583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6C9BEDE" w14:textId="77777777" w:rsidR="00B64EDF" w:rsidRDefault="00874583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4ABFA3A" w14:textId="77777777" w:rsidR="00B64EDF" w:rsidRDefault="00874583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4AB6A05" w14:textId="77777777" w:rsidR="00B64EDF" w:rsidRDefault="00874583">
            <w:pPr>
              <w:jc w:val="center"/>
            </w:pPr>
            <w:r>
              <w:t>D=R*S</w:t>
            </w:r>
          </w:p>
        </w:tc>
      </w:tr>
      <w:tr w:rsidR="00B64EDF" w14:paraId="333A8062" w14:textId="77777777">
        <w:tc>
          <w:tcPr>
            <w:tcW w:w="3345" w:type="dxa"/>
            <w:vAlign w:val="center"/>
          </w:tcPr>
          <w:p w14:paraId="24F1E7AF" w14:textId="77777777" w:rsidR="00B64EDF" w:rsidRDefault="00874583">
            <w:r>
              <w:t>水泥砂浆</w:t>
            </w:r>
          </w:p>
        </w:tc>
        <w:tc>
          <w:tcPr>
            <w:tcW w:w="848" w:type="dxa"/>
            <w:vAlign w:val="center"/>
          </w:tcPr>
          <w:p w14:paraId="6F51E7A2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3430217F" w14:textId="77777777" w:rsidR="00B64EDF" w:rsidRDefault="00874583">
            <w:r>
              <w:t>0.930</w:t>
            </w:r>
          </w:p>
        </w:tc>
        <w:tc>
          <w:tcPr>
            <w:tcW w:w="1075" w:type="dxa"/>
            <w:vAlign w:val="center"/>
          </w:tcPr>
          <w:p w14:paraId="3581D17D" w14:textId="77777777" w:rsidR="00B64EDF" w:rsidRDefault="00874583">
            <w:r>
              <w:t>11.370</w:t>
            </w:r>
          </w:p>
        </w:tc>
        <w:tc>
          <w:tcPr>
            <w:tcW w:w="848" w:type="dxa"/>
            <w:vAlign w:val="center"/>
          </w:tcPr>
          <w:p w14:paraId="504E85C5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6F6EBCD7" w14:textId="77777777" w:rsidR="00B64EDF" w:rsidRDefault="00874583">
            <w:r>
              <w:t>0.022</w:t>
            </w:r>
          </w:p>
        </w:tc>
        <w:tc>
          <w:tcPr>
            <w:tcW w:w="1064" w:type="dxa"/>
            <w:vAlign w:val="center"/>
          </w:tcPr>
          <w:p w14:paraId="064F81FD" w14:textId="77777777" w:rsidR="00B64EDF" w:rsidRDefault="00874583">
            <w:r>
              <w:t>0.245</w:t>
            </w:r>
          </w:p>
        </w:tc>
      </w:tr>
      <w:tr w:rsidR="00B64EDF" w14:paraId="23881484" w14:textId="77777777">
        <w:tc>
          <w:tcPr>
            <w:tcW w:w="3345" w:type="dxa"/>
            <w:vAlign w:val="center"/>
          </w:tcPr>
          <w:p w14:paraId="665BEF4A" w14:textId="77777777" w:rsidR="00B64EDF" w:rsidRDefault="00874583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6FF7D2DB" w14:textId="77777777" w:rsidR="00B64EDF" w:rsidRDefault="00874583">
            <w:r>
              <w:t>180</w:t>
            </w:r>
          </w:p>
        </w:tc>
        <w:tc>
          <w:tcPr>
            <w:tcW w:w="1075" w:type="dxa"/>
            <w:vAlign w:val="center"/>
          </w:tcPr>
          <w:p w14:paraId="116107C2" w14:textId="77777777" w:rsidR="00B64EDF" w:rsidRDefault="00874583">
            <w:r>
              <w:t>0.650</w:t>
            </w:r>
          </w:p>
        </w:tc>
        <w:tc>
          <w:tcPr>
            <w:tcW w:w="1075" w:type="dxa"/>
            <w:vAlign w:val="center"/>
          </w:tcPr>
          <w:p w14:paraId="52735C0A" w14:textId="77777777" w:rsidR="00B64EDF" w:rsidRDefault="00874583">
            <w:r>
              <w:t>8.548</w:t>
            </w:r>
          </w:p>
        </w:tc>
        <w:tc>
          <w:tcPr>
            <w:tcW w:w="848" w:type="dxa"/>
            <w:vAlign w:val="center"/>
          </w:tcPr>
          <w:p w14:paraId="2E9EDF2C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1FE47846" w14:textId="77777777" w:rsidR="00B64EDF" w:rsidRDefault="00874583">
            <w:r>
              <w:t>0.277</w:t>
            </w:r>
          </w:p>
        </w:tc>
        <w:tc>
          <w:tcPr>
            <w:tcW w:w="1064" w:type="dxa"/>
            <w:vAlign w:val="center"/>
          </w:tcPr>
          <w:p w14:paraId="1AE6CE61" w14:textId="77777777" w:rsidR="00B64EDF" w:rsidRDefault="00874583">
            <w:r>
              <w:t>2.367</w:t>
            </w:r>
          </w:p>
        </w:tc>
      </w:tr>
      <w:tr w:rsidR="00B64EDF" w14:paraId="09BD7CAA" w14:textId="77777777">
        <w:tc>
          <w:tcPr>
            <w:tcW w:w="3345" w:type="dxa"/>
            <w:vAlign w:val="center"/>
          </w:tcPr>
          <w:p w14:paraId="3687C50D" w14:textId="77777777" w:rsidR="00B64EDF" w:rsidRDefault="00874583">
            <w:r>
              <w:t>石灰砂浆</w:t>
            </w:r>
          </w:p>
        </w:tc>
        <w:tc>
          <w:tcPr>
            <w:tcW w:w="848" w:type="dxa"/>
            <w:vAlign w:val="center"/>
          </w:tcPr>
          <w:p w14:paraId="119F46F0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2671160B" w14:textId="77777777" w:rsidR="00B64EDF" w:rsidRDefault="00874583">
            <w:r>
              <w:t>0.810</w:t>
            </w:r>
          </w:p>
        </w:tc>
        <w:tc>
          <w:tcPr>
            <w:tcW w:w="1075" w:type="dxa"/>
            <w:vAlign w:val="center"/>
          </w:tcPr>
          <w:p w14:paraId="5B6767F4" w14:textId="77777777" w:rsidR="00B64EDF" w:rsidRDefault="00874583">
            <w:r>
              <w:t>10.070</w:t>
            </w:r>
          </w:p>
        </w:tc>
        <w:tc>
          <w:tcPr>
            <w:tcW w:w="848" w:type="dxa"/>
            <w:vAlign w:val="center"/>
          </w:tcPr>
          <w:p w14:paraId="290BF22E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4A568FD3" w14:textId="77777777" w:rsidR="00B64EDF" w:rsidRDefault="00874583">
            <w:r>
              <w:t>0.025</w:t>
            </w:r>
          </w:p>
        </w:tc>
        <w:tc>
          <w:tcPr>
            <w:tcW w:w="1064" w:type="dxa"/>
            <w:vAlign w:val="center"/>
          </w:tcPr>
          <w:p w14:paraId="75D86592" w14:textId="77777777" w:rsidR="00B64EDF" w:rsidRDefault="00874583">
            <w:r>
              <w:t>0.249</w:t>
            </w:r>
          </w:p>
        </w:tc>
      </w:tr>
      <w:tr w:rsidR="00B64EDF" w14:paraId="3DC33491" w14:textId="77777777">
        <w:tc>
          <w:tcPr>
            <w:tcW w:w="3345" w:type="dxa"/>
            <w:vAlign w:val="center"/>
          </w:tcPr>
          <w:p w14:paraId="45644B84" w14:textId="77777777" w:rsidR="00B64EDF" w:rsidRDefault="00874583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3B1E4EA" w14:textId="77777777" w:rsidR="00B64EDF" w:rsidRDefault="00874583">
            <w:r>
              <w:t>220</w:t>
            </w:r>
          </w:p>
        </w:tc>
        <w:tc>
          <w:tcPr>
            <w:tcW w:w="1075" w:type="dxa"/>
            <w:vAlign w:val="center"/>
          </w:tcPr>
          <w:p w14:paraId="4AA7B64E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1F09AB40" w14:textId="77777777" w:rsidR="00B64EDF" w:rsidRDefault="00874583">
            <w:r>
              <w:t>－</w:t>
            </w:r>
          </w:p>
        </w:tc>
        <w:tc>
          <w:tcPr>
            <w:tcW w:w="848" w:type="dxa"/>
            <w:vAlign w:val="center"/>
          </w:tcPr>
          <w:p w14:paraId="50FB72B7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596CC6B9" w14:textId="77777777" w:rsidR="00B64EDF" w:rsidRDefault="00874583">
            <w:r>
              <w:t>0.323</w:t>
            </w:r>
          </w:p>
        </w:tc>
        <w:tc>
          <w:tcPr>
            <w:tcW w:w="1064" w:type="dxa"/>
            <w:vAlign w:val="center"/>
          </w:tcPr>
          <w:p w14:paraId="3D1084CB" w14:textId="77777777" w:rsidR="00B64EDF" w:rsidRDefault="00874583">
            <w:r>
              <w:t>2.860</w:t>
            </w:r>
          </w:p>
        </w:tc>
      </w:tr>
      <w:tr w:rsidR="00B64EDF" w14:paraId="31A38DF2" w14:textId="77777777">
        <w:tc>
          <w:tcPr>
            <w:tcW w:w="3345" w:type="dxa"/>
            <w:shd w:val="clear" w:color="auto" w:fill="E6E6E6"/>
            <w:vAlign w:val="center"/>
          </w:tcPr>
          <w:p w14:paraId="04C469D5" w14:textId="77777777" w:rsidR="00B64EDF" w:rsidRDefault="00874583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7E1CCAF8" w14:textId="77777777" w:rsidR="00B64EDF" w:rsidRDefault="00874583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B64EDF" w14:paraId="7D73A76F" w14:textId="77777777">
        <w:tc>
          <w:tcPr>
            <w:tcW w:w="3345" w:type="dxa"/>
            <w:shd w:val="clear" w:color="auto" w:fill="E6E6E6"/>
            <w:vAlign w:val="center"/>
          </w:tcPr>
          <w:p w14:paraId="6A894E82" w14:textId="77777777" w:rsidR="00B64EDF" w:rsidRDefault="00874583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3095CA03" w14:textId="77777777" w:rsidR="00B64EDF" w:rsidRDefault="00874583">
            <w:pPr>
              <w:jc w:val="center"/>
            </w:pPr>
            <w:r>
              <w:t>2.07</w:t>
            </w:r>
          </w:p>
        </w:tc>
      </w:tr>
    </w:tbl>
    <w:p w14:paraId="58EB3F10" w14:textId="77777777" w:rsidR="00B64EDF" w:rsidRDefault="00874583">
      <w:pPr>
        <w:pStyle w:val="3"/>
        <w:widowControl w:val="0"/>
        <w:jc w:val="both"/>
        <w:rPr>
          <w:kern w:val="2"/>
          <w:szCs w:val="24"/>
        </w:rPr>
      </w:pPr>
      <w:bookmarkStart w:id="48" w:name="_Toc92098567"/>
      <w:r>
        <w:rPr>
          <w:kern w:val="2"/>
          <w:szCs w:val="24"/>
        </w:rPr>
        <w:t>热桥柱构造一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64EDF" w14:paraId="07AF7759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53DF3ED3" w14:textId="77777777" w:rsidR="00B64EDF" w:rsidRDefault="00874583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67A01B7" w14:textId="77777777" w:rsidR="00B64EDF" w:rsidRDefault="00874583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1A093E3" w14:textId="77777777" w:rsidR="00B64EDF" w:rsidRDefault="00874583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8562D1B" w14:textId="77777777" w:rsidR="00B64EDF" w:rsidRDefault="00874583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D0D1CC7" w14:textId="77777777" w:rsidR="00B64EDF" w:rsidRDefault="00874583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B15FDEF" w14:textId="77777777" w:rsidR="00B64EDF" w:rsidRDefault="00874583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5BB90D2" w14:textId="77777777" w:rsidR="00B64EDF" w:rsidRDefault="00874583">
            <w:pPr>
              <w:jc w:val="center"/>
            </w:pPr>
            <w:r>
              <w:t>热惰性指标</w:t>
            </w:r>
          </w:p>
        </w:tc>
      </w:tr>
      <w:tr w:rsidR="00B64EDF" w14:paraId="0A5C8A6F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1824781" w14:textId="77777777" w:rsidR="00B64EDF" w:rsidRDefault="00B64ED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DFE0637" w14:textId="77777777" w:rsidR="00B64EDF" w:rsidRDefault="00874583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5414A9E" w14:textId="77777777" w:rsidR="00B64EDF" w:rsidRDefault="00874583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4D852AF" w14:textId="77777777" w:rsidR="00B64EDF" w:rsidRDefault="00874583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9E8E1C2" w14:textId="77777777" w:rsidR="00B64EDF" w:rsidRDefault="00874583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629B5AE" w14:textId="77777777" w:rsidR="00B64EDF" w:rsidRDefault="00874583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92BA4C3" w14:textId="77777777" w:rsidR="00B64EDF" w:rsidRDefault="00874583">
            <w:pPr>
              <w:jc w:val="center"/>
            </w:pPr>
            <w:r>
              <w:t>D=R*S</w:t>
            </w:r>
          </w:p>
        </w:tc>
      </w:tr>
      <w:tr w:rsidR="00B64EDF" w14:paraId="42A1FE26" w14:textId="77777777">
        <w:tc>
          <w:tcPr>
            <w:tcW w:w="3345" w:type="dxa"/>
            <w:vAlign w:val="center"/>
          </w:tcPr>
          <w:p w14:paraId="1B3783A4" w14:textId="77777777" w:rsidR="00B64EDF" w:rsidRDefault="00874583">
            <w:r>
              <w:t>水泥砂浆</w:t>
            </w:r>
          </w:p>
        </w:tc>
        <w:tc>
          <w:tcPr>
            <w:tcW w:w="848" w:type="dxa"/>
            <w:vAlign w:val="center"/>
          </w:tcPr>
          <w:p w14:paraId="3BC1F0B6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1A3C508F" w14:textId="77777777" w:rsidR="00B64EDF" w:rsidRDefault="00874583">
            <w:r>
              <w:t>0.930</w:t>
            </w:r>
          </w:p>
        </w:tc>
        <w:tc>
          <w:tcPr>
            <w:tcW w:w="1075" w:type="dxa"/>
            <w:vAlign w:val="center"/>
          </w:tcPr>
          <w:p w14:paraId="16EB3AA5" w14:textId="77777777" w:rsidR="00B64EDF" w:rsidRDefault="00874583">
            <w:r>
              <w:t>11.370</w:t>
            </w:r>
          </w:p>
        </w:tc>
        <w:tc>
          <w:tcPr>
            <w:tcW w:w="848" w:type="dxa"/>
            <w:vAlign w:val="center"/>
          </w:tcPr>
          <w:p w14:paraId="5935845C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7523B501" w14:textId="77777777" w:rsidR="00B64EDF" w:rsidRDefault="00874583">
            <w:r>
              <w:t>0.022</w:t>
            </w:r>
          </w:p>
        </w:tc>
        <w:tc>
          <w:tcPr>
            <w:tcW w:w="1064" w:type="dxa"/>
            <w:vAlign w:val="center"/>
          </w:tcPr>
          <w:p w14:paraId="75E3E3AB" w14:textId="77777777" w:rsidR="00B64EDF" w:rsidRDefault="00874583">
            <w:r>
              <w:t>0.245</w:t>
            </w:r>
          </w:p>
        </w:tc>
      </w:tr>
      <w:tr w:rsidR="00B64EDF" w14:paraId="13A6887B" w14:textId="77777777">
        <w:tc>
          <w:tcPr>
            <w:tcW w:w="3345" w:type="dxa"/>
            <w:vAlign w:val="center"/>
          </w:tcPr>
          <w:p w14:paraId="5B9FC85A" w14:textId="77777777" w:rsidR="00B64EDF" w:rsidRDefault="00874583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1BD608A7" w14:textId="77777777" w:rsidR="00B64EDF" w:rsidRDefault="00874583">
            <w:r>
              <w:t>180</w:t>
            </w:r>
          </w:p>
        </w:tc>
        <w:tc>
          <w:tcPr>
            <w:tcW w:w="1075" w:type="dxa"/>
            <w:vAlign w:val="center"/>
          </w:tcPr>
          <w:p w14:paraId="7D16ADFB" w14:textId="77777777" w:rsidR="00B64EDF" w:rsidRDefault="00874583">
            <w:r>
              <w:t>0.650</w:t>
            </w:r>
          </w:p>
        </w:tc>
        <w:tc>
          <w:tcPr>
            <w:tcW w:w="1075" w:type="dxa"/>
            <w:vAlign w:val="center"/>
          </w:tcPr>
          <w:p w14:paraId="6A1D62AD" w14:textId="77777777" w:rsidR="00B64EDF" w:rsidRDefault="00874583">
            <w:r>
              <w:t>8.548</w:t>
            </w:r>
          </w:p>
        </w:tc>
        <w:tc>
          <w:tcPr>
            <w:tcW w:w="848" w:type="dxa"/>
            <w:vAlign w:val="center"/>
          </w:tcPr>
          <w:p w14:paraId="045F87A7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5FE3CE5C" w14:textId="77777777" w:rsidR="00B64EDF" w:rsidRDefault="00874583">
            <w:r>
              <w:t>0.277</w:t>
            </w:r>
          </w:p>
        </w:tc>
        <w:tc>
          <w:tcPr>
            <w:tcW w:w="1064" w:type="dxa"/>
            <w:vAlign w:val="center"/>
          </w:tcPr>
          <w:p w14:paraId="41707E35" w14:textId="77777777" w:rsidR="00B64EDF" w:rsidRDefault="00874583">
            <w:r>
              <w:t>2.367</w:t>
            </w:r>
          </w:p>
        </w:tc>
      </w:tr>
      <w:tr w:rsidR="00B64EDF" w14:paraId="534546D2" w14:textId="77777777">
        <w:tc>
          <w:tcPr>
            <w:tcW w:w="3345" w:type="dxa"/>
            <w:vAlign w:val="center"/>
          </w:tcPr>
          <w:p w14:paraId="76CE8643" w14:textId="77777777" w:rsidR="00B64EDF" w:rsidRDefault="00874583">
            <w:r>
              <w:t>石灰砂浆</w:t>
            </w:r>
          </w:p>
        </w:tc>
        <w:tc>
          <w:tcPr>
            <w:tcW w:w="848" w:type="dxa"/>
            <w:vAlign w:val="center"/>
          </w:tcPr>
          <w:p w14:paraId="6C019F4A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1548C9E7" w14:textId="77777777" w:rsidR="00B64EDF" w:rsidRDefault="00874583">
            <w:r>
              <w:t>0.810</w:t>
            </w:r>
          </w:p>
        </w:tc>
        <w:tc>
          <w:tcPr>
            <w:tcW w:w="1075" w:type="dxa"/>
            <w:vAlign w:val="center"/>
          </w:tcPr>
          <w:p w14:paraId="24766BAD" w14:textId="77777777" w:rsidR="00B64EDF" w:rsidRDefault="00874583">
            <w:r>
              <w:t>10.070</w:t>
            </w:r>
          </w:p>
        </w:tc>
        <w:tc>
          <w:tcPr>
            <w:tcW w:w="848" w:type="dxa"/>
            <w:vAlign w:val="center"/>
          </w:tcPr>
          <w:p w14:paraId="6E0D8DA2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18FF6C20" w14:textId="77777777" w:rsidR="00B64EDF" w:rsidRDefault="00874583">
            <w:r>
              <w:t>0.025</w:t>
            </w:r>
          </w:p>
        </w:tc>
        <w:tc>
          <w:tcPr>
            <w:tcW w:w="1064" w:type="dxa"/>
            <w:vAlign w:val="center"/>
          </w:tcPr>
          <w:p w14:paraId="19E3CD3C" w14:textId="77777777" w:rsidR="00B64EDF" w:rsidRDefault="00874583">
            <w:r>
              <w:t>0.249</w:t>
            </w:r>
          </w:p>
        </w:tc>
      </w:tr>
      <w:tr w:rsidR="00B64EDF" w14:paraId="16CD770A" w14:textId="77777777">
        <w:tc>
          <w:tcPr>
            <w:tcW w:w="3345" w:type="dxa"/>
            <w:vAlign w:val="center"/>
          </w:tcPr>
          <w:p w14:paraId="23BABFD5" w14:textId="77777777" w:rsidR="00B64EDF" w:rsidRDefault="00874583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4E5E042D" w14:textId="77777777" w:rsidR="00B64EDF" w:rsidRDefault="00874583">
            <w:r>
              <w:t>220</w:t>
            </w:r>
          </w:p>
        </w:tc>
        <w:tc>
          <w:tcPr>
            <w:tcW w:w="1075" w:type="dxa"/>
            <w:vAlign w:val="center"/>
          </w:tcPr>
          <w:p w14:paraId="07D31C3A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48EE836F" w14:textId="77777777" w:rsidR="00B64EDF" w:rsidRDefault="00874583">
            <w:r>
              <w:t>－</w:t>
            </w:r>
          </w:p>
        </w:tc>
        <w:tc>
          <w:tcPr>
            <w:tcW w:w="848" w:type="dxa"/>
            <w:vAlign w:val="center"/>
          </w:tcPr>
          <w:p w14:paraId="0135132B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6C2D03ED" w14:textId="77777777" w:rsidR="00B64EDF" w:rsidRDefault="00874583">
            <w:r>
              <w:t>0.323</w:t>
            </w:r>
          </w:p>
        </w:tc>
        <w:tc>
          <w:tcPr>
            <w:tcW w:w="1064" w:type="dxa"/>
            <w:vAlign w:val="center"/>
          </w:tcPr>
          <w:p w14:paraId="15FC9ADB" w14:textId="77777777" w:rsidR="00B64EDF" w:rsidRDefault="00874583">
            <w:r>
              <w:t>2.860</w:t>
            </w:r>
          </w:p>
        </w:tc>
      </w:tr>
      <w:tr w:rsidR="00B64EDF" w14:paraId="559A96C6" w14:textId="77777777">
        <w:tc>
          <w:tcPr>
            <w:tcW w:w="3345" w:type="dxa"/>
            <w:shd w:val="clear" w:color="auto" w:fill="E6E6E6"/>
            <w:vAlign w:val="center"/>
          </w:tcPr>
          <w:p w14:paraId="635C65F1" w14:textId="77777777" w:rsidR="00B64EDF" w:rsidRDefault="00874583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6ABFA7F0" w14:textId="77777777" w:rsidR="00B64EDF" w:rsidRDefault="00874583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B64EDF" w14:paraId="5A47F820" w14:textId="77777777">
        <w:tc>
          <w:tcPr>
            <w:tcW w:w="3345" w:type="dxa"/>
            <w:shd w:val="clear" w:color="auto" w:fill="E6E6E6"/>
            <w:vAlign w:val="center"/>
          </w:tcPr>
          <w:p w14:paraId="26971C0C" w14:textId="77777777" w:rsidR="00B64EDF" w:rsidRDefault="00874583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0E1BC457" w14:textId="77777777" w:rsidR="00B64EDF" w:rsidRDefault="00874583">
            <w:pPr>
              <w:jc w:val="center"/>
            </w:pPr>
            <w:r>
              <w:t>2.07</w:t>
            </w:r>
          </w:p>
        </w:tc>
      </w:tr>
    </w:tbl>
    <w:p w14:paraId="1606B826" w14:textId="77777777" w:rsidR="00B64EDF" w:rsidRDefault="00874583">
      <w:pPr>
        <w:pStyle w:val="2"/>
        <w:widowControl w:val="0"/>
        <w:rPr>
          <w:kern w:val="2"/>
        </w:rPr>
      </w:pPr>
      <w:bookmarkStart w:id="49" w:name="_Toc92098568"/>
      <w:r>
        <w:rPr>
          <w:kern w:val="2"/>
        </w:rPr>
        <w:t>外墙平均热工特性</w:t>
      </w:r>
      <w:bookmarkEnd w:id="49"/>
    </w:p>
    <w:p w14:paraId="1AD33916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</w:t>
      </w:r>
      <w:r>
        <w:rPr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64EDF" w14:paraId="3A51A9E6" w14:textId="77777777">
        <w:tc>
          <w:tcPr>
            <w:tcW w:w="2948" w:type="dxa"/>
            <w:shd w:val="clear" w:color="auto" w:fill="E6E6E6"/>
            <w:vAlign w:val="center"/>
          </w:tcPr>
          <w:p w14:paraId="3441CC12" w14:textId="77777777" w:rsidR="00B64EDF" w:rsidRDefault="00874583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B3EA887" w14:textId="77777777" w:rsidR="00B64EDF" w:rsidRDefault="00874583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DD422A8" w14:textId="77777777" w:rsidR="00B64EDF" w:rsidRDefault="00874583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E4231D1" w14:textId="77777777" w:rsidR="00B64EDF" w:rsidRDefault="00874583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C7DEDE6" w14:textId="77777777" w:rsidR="00B64EDF" w:rsidRDefault="00874583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61C7BA1" w14:textId="77777777" w:rsidR="00B64EDF" w:rsidRDefault="00874583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DBF98B1" w14:textId="77777777" w:rsidR="00B64EDF" w:rsidRDefault="00874583">
            <w:pPr>
              <w:jc w:val="center"/>
            </w:pPr>
            <w:r>
              <w:t>太阳辐射吸收系数</w:t>
            </w:r>
          </w:p>
        </w:tc>
      </w:tr>
      <w:tr w:rsidR="00B64EDF" w14:paraId="423E9127" w14:textId="77777777">
        <w:tc>
          <w:tcPr>
            <w:tcW w:w="2948" w:type="dxa"/>
            <w:vAlign w:val="center"/>
          </w:tcPr>
          <w:p w14:paraId="69EFB019" w14:textId="77777777" w:rsidR="00B64EDF" w:rsidRDefault="00874583">
            <w:r>
              <w:t>外墙构造一</w:t>
            </w:r>
          </w:p>
        </w:tc>
        <w:tc>
          <w:tcPr>
            <w:tcW w:w="1120" w:type="dxa"/>
            <w:vAlign w:val="center"/>
          </w:tcPr>
          <w:p w14:paraId="2B439D3A" w14:textId="77777777" w:rsidR="00B64EDF" w:rsidRDefault="00874583">
            <w:r>
              <w:t>主墙体</w:t>
            </w:r>
          </w:p>
        </w:tc>
        <w:tc>
          <w:tcPr>
            <w:tcW w:w="990" w:type="dxa"/>
            <w:vAlign w:val="center"/>
          </w:tcPr>
          <w:p w14:paraId="5BF3945C" w14:textId="77777777" w:rsidR="00B64EDF" w:rsidRDefault="00874583">
            <w:r>
              <w:t>1540.53</w:t>
            </w:r>
          </w:p>
        </w:tc>
        <w:tc>
          <w:tcPr>
            <w:tcW w:w="950" w:type="dxa"/>
            <w:vAlign w:val="center"/>
          </w:tcPr>
          <w:p w14:paraId="2A8F628B" w14:textId="77777777" w:rsidR="00B64EDF" w:rsidRDefault="00874583">
            <w:r>
              <w:t>0.791</w:t>
            </w:r>
          </w:p>
        </w:tc>
        <w:tc>
          <w:tcPr>
            <w:tcW w:w="1107" w:type="dxa"/>
            <w:vAlign w:val="center"/>
          </w:tcPr>
          <w:p w14:paraId="59C42F28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5652085E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2417DB23" w14:textId="77777777" w:rsidR="00B64EDF" w:rsidRDefault="00874583">
            <w:r>
              <w:t>0.56</w:t>
            </w:r>
          </w:p>
        </w:tc>
      </w:tr>
      <w:tr w:rsidR="00B64EDF" w14:paraId="0A1A7524" w14:textId="77777777">
        <w:tc>
          <w:tcPr>
            <w:tcW w:w="2948" w:type="dxa"/>
            <w:vAlign w:val="center"/>
          </w:tcPr>
          <w:p w14:paraId="75534AEC" w14:textId="77777777" w:rsidR="00B64EDF" w:rsidRDefault="00874583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176E4410" w14:textId="77777777" w:rsidR="00B64EDF" w:rsidRDefault="00874583">
            <w:r>
              <w:t>阳台隔墙</w:t>
            </w:r>
          </w:p>
        </w:tc>
        <w:tc>
          <w:tcPr>
            <w:tcW w:w="990" w:type="dxa"/>
            <w:vAlign w:val="center"/>
          </w:tcPr>
          <w:p w14:paraId="7C35C4E5" w14:textId="77777777" w:rsidR="00B64EDF" w:rsidRDefault="00874583">
            <w:r>
              <w:t>406.10</w:t>
            </w:r>
          </w:p>
        </w:tc>
        <w:tc>
          <w:tcPr>
            <w:tcW w:w="950" w:type="dxa"/>
            <w:vAlign w:val="center"/>
          </w:tcPr>
          <w:p w14:paraId="35CF700A" w14:textId="77777777" w:rsidR="00B64EDF" w:rsidRDefault="00874583">
            <w:r>
              <w:t>0.209</w:t>
            </w:r>
          </w:p>
        </w:tc>
        <w:tc>
          <w:tcPr>
            <w:tcW w:w="1107" w:type="dxa"/>
            <w:vAlign w:val="center"/>
          </w:tcPr>
          <w:p w14:paraId="720A0A5E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063CB715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624848B7" w14:textId="77777777" w:rsidR="00B64EDF" w:rsidRDefault="00874583">
            <w:r>
              <w:t>0.56</w:t>
            </w:r>
          </w:p>
        </w:tc>
      </w:tr>
      <w:tr w:rsidR="00B64EDF" w14:paraId="090041C0" w14:textId="77777777">
        <w:tc>
          <w:tcPr>
            <w:tcW w:w="2948" w:type="dxa"/>
            <w:vAlign w:val="center"/>
          </w:tcPr>
          <w:p w14:paraId="340CA5B1" w14:textId="77777777" w:rsidR="00B64EDF" w:rsidRDefault="00874583">
            <w:r>
              <w:t>合计</w:t>
            </w:r>
          </w:p>
        </w:tc>
        <w:tc>
          <w:tcPr>
            <w:tcW w:w="1120" w:type="dxa"/>
            <w:vAlign w:val="center"/>
          </w:tcPr>
          <w:p w14:paraId="643D594E" w14:textId="77777777" w:rsidR="00B64EDF" w:rsidRDefault="00B64EDF"/>
        </w:tc>
        <w:tc>
          <w:tcPr>
            <w:tcW w:w="990" w:type="dxa"/>
            <w:vAlign w:val="center"/>
          </w:tcPr>
          <w:p w14:paraId="2097F5A8" w14:textId="77777777" w:rsidR="00B64EDF" w:rsidRDefault="00874583">
            <w:r>
              <w:t>1946.63</w:t>
            </w:r>
          </w:p>
        </w:tc>
        <w:tc>
          <w:tcPr>
            <w:tcW w:w="950" w:type="dxa"/>
            <w:vAlign w:val="center"/>
          </w:tcPr>
          <w:p w14:paraId="00B7EC3A" w14:textId="77777777" w:rsidR="00B64EDF" w:rsidRDefault="00874583">
            <w:r>
              <w:t>1.000</w:t>
            </w:r>
          </w:p>
        </w:tc>
        <w:tc>
          <w:tcPr>
            <w:tcW w:w="1107" w:type="dxa"/>
            <w:vAlign w:val="center"/>
          </w:tcPr>
          <w:p w14:paraId="2AEE1768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0B04BC50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4FB90BA3" w14:textId="77777777" w:rsidR="00B64EDF" w:rsidRDefault="00874583">
            <w:r>
              <w:t>0.56</w:t>
            </w:r>
          </w:p>
        </w:tc>
      </w:tr>
    </w:tbl>
    <w:p w14:paraId="69E71028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</w:t>
      </w:r>
      <w:r>
        <w:rPr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64EDF" w14:paraId="147E99AF" w14:textId="77777777">
        <w:tc>
          <w:tcPr>
            <w:tcW w:w="2948" w:type="dxa"/>
            <w:shd w:val="clear" w:color="auto" w:fill="E6E6E6"/>
            <w:vAlign w:val="center"/>
          </w:tcPr>
          <w:p w14:paraId="6063AB37" w14:textId="77777777" w:rsidR="00B64EDF" w:rsidRDefault="00874583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6AAC5144" w14:textId="77777777" w:rsidR="00B64EDF" w:rsidRDefault="00874583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FB69A4E" w14:textId="77777777" w:rsidR="00B64EDF" w:rsidRDefault="00874583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B4AA529" w14:textId="77777777" w:rsidR="00B64EDF" w:rsidRDefault="00874583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9AEF56F" w14:textId="77777777" w:rsidR="00B64EDF" w:rsidRDefault="00874583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80A4725" w14:textId="77777777" w:rsidR="00B64EDF" w:rsidRDefault="00874583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D58032C" w14:textId="77777777" w:rsidR="00B64EDF" w:rsidRDefault="00874583">
            <w:pPr>
              <w:jc w:val="center"/>
            </w:pPr>
            <w:r>
              <w:t>太阳辐射吸收系数</w:t>
            </w:r>
          </w:p>
        </w:tc>
      </w:tr>
      <w:tr w:rsidR="00B64EDF" w14:paraId="23B588E0" w14:textId="77777777">
        <w:tc>
          <w:tcPr>
            <w:tcW w:w="2948" w:type="dxa"/>
            <w:vAlign w:val="center"/>
          </w:tcPr>
          <w:p w14:paraId="57DA9B3A" w14:textId="77777777" w:rsidR="00B64EDF" w:rsidRDefault="00874583">
            <w:r>
              <w:t>外墙构造一</w:t>
            </w:r>
          </w:p>
        </w:tc>
        <w:tc>
          <w:tcPr>
            <w:tcW w:w="1120" w:type="dxa"/>
            <w:vAlign w:val="center"/>
          </w:tcPr>
          <w:p w14:paraId="7881D2F0" w14:textId="77777777" w:rsidR="00B64EDF" w:rsidRDefault="00874583">
            <w:r>
              <w:t>主墙体</w:t>
            </w:r>
          </w:p>
        </w:tc>
        <w:tc>
          <w:tcPr>
            <w:tcW w:w="990" w:type="dxa"/>
            <w:vAlign w:val="center"/>
          </w:tcPr>
          <w:p w14:paraId="27863D58" w14:textId="77777777" w:rsidR="00B64EDF" w:rsidRDefault="00874583">
            <w:r>
              <w:t>1316.70</w:t>
            </w:r>
          </w:p>
        </w:tc>
        <w:tc>
          <w:tcPr>
            <w:tcW w:w="950" w:type="dxa"/>
            <w:vAlign w:val="center"/>
          </w:tcPr>
          <w:p w14:paraId="63EC320E" w14:textId="77777777" w:rsidR="00B64EDF" w:rsidRDefault="00874583">
            <w:r>
              <w:t>0.736</w:t>
            </w:r>
          </w:p>
        </w:tc>
        <w:tc>
          <w:tcPr>
            <w:tcW w:w="1107" w:type="dxa"/>
            <w:vAlign w:val="center"/>
          </w:tcPr>
          <w:p w14:paraId="77494229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507C217E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451DCFB1" w14:textId="77777777" w:rsidR="00B64EDF" w:rsidRDefault="00874583">
            <w:r>
              <w:t>0.56</w:t>
            </w:r>
          </w:p>
        </w:tc>
      </w:tr>
      <w:tr w:rsidR="00B64EDF" w14:paraId="112FB3D7" w14:textId="77777777">
        <w:tc>
          <w:tcPr>
            <w:tcW w:w="2948" w:type="dxa"/>
            <w:vAlign w:val="center"/>
          </w:tcPr>
          <w:p w14:paraId="0650CF79" w14:textId="77777777" w:rsidR="00B64EDF" w:rsidRDefault="00874583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6533FD1E" w14:textId="77777777" w:rsidR="00B64EDF" w:rsidRDefault="00874583">
            <w:r>
              <w:t>阳台隔墙</w:t>
            </w:r>
          </w:p>
        </w:tc>
        <w:tc>
          <w:tcPr>
            <w:tcW w:w="990" w:type="dxa"/>
            <w:vAlign w:val="center"/>
          </w:tcPr>
          <w:p w14:paraId="16824F87" w14:textId="77777777" w:rsidR="00B64EDF" w:rsidRDefault="00874583">
            <w:r>
              <w:t>408.69</w:t>
            </w:r>
          </w:p>
        </w:tc>
        <w:tc>
          <w:tcPr>
            <w:tcW w:w="950" w:type="dxa"/>
            <w:vAlign w:val="center"/>
          </w:tcPr>
          <w:p w14:paraId="2031A98A" w14:textId="77777777" w:rsidR="00B64EDF" w:rsidRDefault="00874583">
            <w:r>
              <w:t>0.229</w:t>
            </w:r>
          </w:p>
        </w:tc>
        <w:tc>
          <w:tcPr>
            <w:tcW w:w="1107" w:type="dxa"/>
            <w:vAlign w:val="center"/>
          </w:tcPr>
          <w:p w14:paraId="2C41CF27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73B4D199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7AD9D0E4" w14:textId="77777777" w:rsidR="00B64EDF" w:rsidRDefault="00874583">
            <w:r>
              <w:t>0.56</w:t>
            </w:r>
          </w:p>
        </w:tc>
      </w:tr>
      <w:tr w:rsidR="00B64EDF" w14:paraId="39AC2A9A" w14:textId="77777777">
        <w:tc>
          <w:tcPr>
            <w:tcW w:w="2948" w:type="dxa"/>
            <w:vAlign w:val="center"/>
          </w:tcPr>
          <w:p w14:paraId="6E130011" w14:textId="77777777" w:rsidR="00B64EDF" w:rsidRDefault="00874583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69F67885" w14:textId="77777777" w:rsidR="00B64EDF" w:rsidRDefault="00874583">
            <w:r>
              <w:t>热桥柱</w:t>
            </w:r>
          </w:p>
        </w:tc>
        <w:tc>
          <w:tcPr>
            <w:tcW w:w="990" w:type="dxa"/>
            <w:vAlign w:val="center"/>
          </w:tcPr>
          <w:p w14:paraId="2F7A7955" w14:textId="77777777" w:rsidR="00B64EDF" w:rsidRDefault="00874583">
            <w:r>
              <w:t>62.40</w:t>
            </w:r>
          </w:p>
        </w:tc>
        <w:tc>
          <w:tcPr>
            <w:tcW w:w="950" w:type="dxa"/>
            <w:vAlign w:val="center"/>
          </w:tcPr>
          <w:p w14:paraId="088D84C1" w14:textId="77777777" w:rsidR="00B64EDF" w:rsidRDefault="00874583">
            <w:r>
              <w:t>0.035</w:t>
            </w:r>
          </w:p>
        </w:tc>
        <w:tc>
          <w:tcPr>
            <w:tcW w:w="1107" w:type="dxa"/>
            <w:vAlign w:val="center"/>
          </w:tcPr>
          <w:p w14:paraId="382A8F8B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53D1A083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2C079357" w14:textId="77777777" w:rsidR="00B64EDF" w:rsidRDefault="00874583">
            <w:r>
              <w:t>0.56</w:t>
            </w:r>
          </w:p>
        </w:tc>
      </w:tr>
      <w:tr w:rsidR="00B64EDF" w14:paraId="44227471" w14:textId="77777777">
        <w:tc>
          <w:tcPr>
            <w:tcW w:w="2948" w:type="dxa"/>
            <w:vAlign w:val="center"/>
          </w:tcPr>
          <w:p w14:paraId="1CEB200D" w14:textId="77777777" w:rsidR="00B64EDF" w:rsidRDefault="00874583">
            <w:r>
              <w:lastRenderedPageBreak/>
              <w:t>合计</w:t>
            </w:r>
          </w:p>
        </w:tc>
        <w:tc>
          <w:tcPr>
            <w:tcW w:w="1120" w:type="dxa"/>
            <w:vAlign w:val="center"/>
          </w:tcPr>
          <w:p w14:paraId="03395EDB" w14:textId="77777777" w:rsidR="00B64EDF" w:rsidRDefault="00B64EDF"/>
        </w:tc>
        <w:tc>
          <w:tcPr>
            <w:tcW w:w="990" w:type="dxa"/>
            <w:vAlign w:val="center"/>
          </w:tcPr>
          <w:p w14:paraId="4AF899A7" w14:textId="77777777" w:rsidR="00B64EDF" w:rsidRDefault="00874583">
            <w:r>
              <w:t>1787.79</w:t>
            </w:r>
          </w:p>
        </w:tc>
        <w:tc>
          <w:tcPr>
            <w:tcW w:w="950" w:type="dxa"/>
            <w:vAlign w:val="center"/>
          </w:tcPr>
          <w:p w14:paraId="3E2B67F3" w14:textId="77777777" w:rsidR="00B64EDF" w:rsidRDefault="00874583">
            <w:r>
              <w:t>1.000</w:t>
            </w:r>
          </w:p>
        </w:tc>
        <w:tc>
          <w:tcPr>
            <w:tcW w:w="1107" w:type="dxa"/>
            <w:vAlign w:val="center"/>
          </w:tcPr>
          <w:p w14:paraId="223F9C50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7D5C6407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5C765EDF" w14:textId="77777777" w:rsidR="00B64EDF" w:rsidRDefault="00874583">
            <w:r>
              <w:t>0.56</w:t>
            </w:r>
          </w:p>
        </w:tc>
      </w:tr>
    </w:tbl>
    <w:p w14:paraId="78D9EE4F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</w:t>
      </w:r>
      <w:r>
        <w:rPr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64EDF" w14:paraId="1036EE22" w14:textId="77777777">
        <w:tc>
          <w:tcPr>
            <w:tcW w:w="2948" w:type="dxa"/>
            <w:shd w:val="clear" w:color="auto" w:fill="E6E6E6"/>
            <w:vAlign w:val="center"/>
          </w:tcPr>
          <w:p w14:paraId="5B98560B" w14:textId="77777777" w:rsidR="00B64EDF" w:rsidRDefault="00874583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7E29BBE2" w14:textId="77777777" w:rsidR="00B64EDF" w:rsidRDefault="00874583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219CFC7" w14:textId="77777777" w:rsidR="00B64EDF" w:rsidRDefault="00874583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5344D6BD" w14:textId="77777777" w:rsidR="00B64EDF" w:rsidRDefault="00874583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2EEFB83" w14:textId="77777777" w:rsidR="00B64EDF" w:rsidRDefault="00874583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53384D0" w14:textId="77777777" w:rsidR="00B64EDF" w:rsidRDefault="00874583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47B108E" w14:textId="77777777" w:rsidR="00B64EDF" w:rsidRDefault="00874583">
            <w:pPr>
              <w:jc w:val="center"/>
            </w:pPr>
            <w:r>
              <w:t>太阳辐射吸收系数</w:t>
            </w:r>
          </w:p>
        </w:tc>
      </w:tr>
      <w:tr w:rsidR="00B64EDF" w14:paraId="4AC6E6A7" w14:textId="77777777">
        <w:tc>
          <w:tcPr>
            <w:tcW w:w="2948" w:type="dxa"/>
            <w:vAlign w:val="center"/>
          </w:tcPr>
          <w:p w14:paraId="265A39F6" w14:textId="77777777" w:rsidR="00B64EDF" w:rsidRDefault="00874583">
            <w:r>
              <w:t>外墙构造一</w:t>
            </w:r>
          </w:p>
        </w:tc>
        <w:tc>
          <w:tcPr>
            <w:tcW w:w="1120" w:type="dxa"/>
            <w:vAlign w:val="center"/>
          </w:tcPr>
          <w:p w14:paraId="6E6E6144" w14:textId="77777777" w:rsidR="00B64EDF" w:rsidRDefault="00874583">
            <w:r>
              <w:t>主墙体</w:t>
            </w:r>
          </w:p>
        </w:tc>
        <w:tc>
          <w:tcPr>
            <w:tcW w:w="990" w:type="dxa"/>
            <w:vAlign w:val="center"/>
          </w:tcPr>
          <w:p w14:paraId="1B9651CF" w14:textId="77777777" w:rsidR="00B64EDF" w:rsidRDefault="00874583">
            <w:r>
              <w:t>2249.04</w:t>
            </w:r>
          </w:p>
        </w:tc>
        <w:tc>
          <w:tcPr>
            <w:tcW w:w="950" w:type="dxa"/>
            <w:vAlign w:val="center"/>
          </w:tcPr>
          <w:p w14:paraId="70CD3F73" w14:textId="77777777" w:rsidR="00B64EDF" w:rsidRDefault="00874583">
            <w:r>
              <w:t>0.939</w:t>
            </w:r>
          </w:p>
        </w:tc>
        <w:tc>
          <w:tcPr>
            <w:tcW w:w="1107" w:type="dxa"/>
            <w:vAlign w:val="center"/>
          </w:tcPr>
          <w:p w14:paraId="0D080309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0769253F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67C6A578" w14:textId="77777777" w:rsidR="00B64EDF" w:rsidRDefault="00874583">
            <w:r>
              <w:t>0.56</w:t>
            </w:r>
          </w:p>
        </w:tc>
      </w:tr>
      <w:tr w:rsidR="00B64EDF" w14:paraId="061C354E" w14:textId="77777777">
        <w:tc>
          <w:tcPr>
            <w:tcW w:w="2948" w:type="dxa"/>
            <w:vAlign w:val="center"/>
          </w:tcPr>
          <w:p w14:paraId="4B8B6A63" w14:textId="77777777" w:rsidR="00B64EDF" w:rsidRDefault="00874583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3E7D2A03" w14:textId="77777777" w:rsidR="00B64EDF" w:rsidRDefault="00874583">
            <w:r>
              <w:t>阳台隔墙</w:t>
            </w:r>
          </w:p>
        </w:tc>
        <w:tc>
          <w:tcPr>
            <w:tcW w:w="990" w:type="dxa"/>
            <w:vAlign w:val="center"/>
          </w:tcPr>
          <w:p w14:paraId="62C18AF5" w14:textId="77777777" w:rsidR="00B64EDF" w:rsidRDefault="00874583">
            <w:r>
              <w:t>138.18</w:t>
            </w:r>
          </w:p>
        </w:tc>
        <w:tc>
          <w:tcPr>
            <w:tcW w:w="950" w:type="dxa"/>
            <w:vAlign w:val="center"/>
          </w:tcPr>
          <w:p w14:paraId="35FCB8FD" w14:textId="77777777" w:rsidR="00B64EDF" w:rsidRDefault="00874583">
            <w:r>
              <w:t>0.058</w:t>
            </w:r>
          </w:p>
        </w:tc>
        <w:tc>
          <w:tcPr>
            <w:tcW w:w="1107" w:type="dxa"/>
            <w:vAlign w:val="center"/>
          </w:tcPr>
          <w:p w14:paraId="3B518F89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42FC5B81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664F2A72" w14:textId="77777777" w:rsidR="00B64EDF" w:rsidRDefault="00874583">
            <w:r>
              <w:t>0.56</w:t>
            </w:r>
          </w:p>
        </w:tc>
      </w:tr>
      <w:tr w:rsidR="00B64EDF" w14:paraId="246E1569" w14:textId="77777777">
        <w:tc>
          <w:tcPr>
            <w:tcW w:w="2948" w:type="dxa"/>
            <w:vAlign w:val="center"/>
          </w:tcPr>
          <w:p w14:paraId="0335954E" w14:textId="77777777" w:rsidR="00B64EDF" w:rsidRDefault="00874583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39AD8C01" w14:textId="77777777" w:rsidR="00B64EDF" w:rsidRDefault="00874583">
            <w:r>
              <w:t>热桥柱</w:t>
            </w:r>
          </w:p>
        </w:tc>
        <w:tc>
          <w:tcPr>
            <w:tcW w:w="990" w:type="dxa"/>
            <w:vAlign w:val="center"/>
          </w:tcPr>
          <w:p w14:paraId="51E0E4D2" w14:textId="77777777" w:rsidR="00B64EDF" w:rsidRDefault="00874583">
            <w:r>
              <w:t>7.80</w:t>
            </w:r>
          </w:p>
        </w:tc>
        <w:tc>
          <w:tcPr>
            <w:tcW w:w="950" w:type="dxa"/>
            <w:vAlign w:val="center"/>
          </w:tcPr>
          <w:p w14:paraId="3BB730B2" w14:textId="77777777" w:rsidR="00B64EDF" w:rsidRDefault="00874583">
            <w:r>
              <w:t>0.003</w:t>
            </w:r>
          </w:p>
        </w:tc>
        <w:tc>
          <w:tcPr>
            <w:tcW w:w="1107" w:type="dxa"/>
            <w:vAlign w:val="center"/>
          </w:tcPr>
          <w:p w14:paraId="7DD3DF6C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442F2C5E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60C5EEFC" w14:textId="77777777" w:rsidR="00B64EDF" w:rsidRDefault="00874583">
            <w:r>
              <w:t>0.56</w:t>
            </w:r>
          </w:p>
        </w:tc>
      </w:tr>
      <w:tr w:rsidR="00B64EDF" w14:paraId="4248B6A9" w14:textId="77777777">
        <w:tc>
          <w:tcPr>
            <w:tcW w:w="2948" w:type="dxa"/>
            <w:vAlign w:val="center"/>
          </w:tcPr>
          <w:p w14:paraId="2E382B25" w14:textId="77777777" w:rsidR="00B64EDF" w:rsidRDefault="00874583">
            <w:r>
              <w:t>合计</w:t>
            </w:r>
          </w:p>
        </w:tc>
        <w:tc>
          <w:tcPr>
            <w:tcW w:w="1120" w:type="dxa"/>
            <w:vAlign w:val="center"/>
          </w:tcPr>
          <w:p w14:paraId="3BDC07A7" w14:textId="77777777" w:rsidR="00B64EDF" w:rsidRDefault="00B64EDF"/>
        </w:tc>
        <w:tc>
          <w:tcPr>
            <w:tcW w:w="990" w:type="dxa"/>
            <w:vAlign w:val="center"/>
          </w:tcPr>
          <w:p w14:paraId="031E6A03" w14:textId="77777777" w:rsidR="00B64EDF" w:rsidRDefault="00874583">
            <w:r>
              <w:t>2395.02</w:t>
            </w:r>
          </w:p>
        </w:tc>
        <w:tc>
          <w:tcPr>
            <w:tcW w:w="950" w:type="dxa"/>
            <w:vAlign w:val="center"/>
          </w:tcPr>
          <w:p w14:paraId="40D5AE7C" w14:textId="77777777" w:rsidR="00B64EDF" w:rsidRDefault="00874583">
            <w:r>
              <w:t>1.000</w:t>
            </w:r>
          </w:p>
        </w:tc>
        <w:tc>
          <w:tcPr>
            <w:tcW w:w="1107" w:type="dxa"/>
            <w:vAlign w:val="center"/>
          </w:tcPr>
          <w:p w14:paraId="6093AA22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1BF2B817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498D06BF" w14:textId="77777777" w:rsidR="00B64EDF" w:rsidRDefault="00874583">
            <w:r>
              <w:t>0.56</w:t>
            </w:r>
          </w:p>
        </w:tc>
      </w:tr>
      <w:tr w:rsidR="00B64EDF" w14:paraId="18745995" w14:textId="77777777">
        <w:tc>
          <w:tcPr>
            <w:tcW w:w="2948" w:type="dxa"/>
            <w:shd w:val="clear" w:color="auto" w:fill="E6E6E6"/>
            <w:vAlign w:val="center"/>
          </w:tcPr>
          <w:p w14:paraId="7A945319" w14:textId="77777777" w:rsidR="00B64EDF" w:rsidRDefault="00874583">
            <w:r>
              <w:t>标准依据</w:t>
            </w:r>
          </w:p>
        </w:tc>
        <w:tc>
          <w:tcPr>
            <w:tcW w:w="6381" w:type="dxa"/>
            <w:gridSpan w:val="6"/>
          </w:tcPr>
          <w:p w14:paraId="2744E0E4" w14:textId="77777777" w:rsidR="00B64EDF" w:rsidRDefault="00874583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B64EDF" w14:paraId="53EB6CEE" w14:textId="77777777">
        <w:tc>
          <w:tcPr>
            <w:tcW w:w="2948" w:type="dxa"/>
            <w:shd w:val="clear" w:color="auto" w:fill="E6E6E6"/>
            <w:vAlign w:val="center"/>
          </w:tcPr>
          <w:p w14:paraId="429D58EF" w14:textId="77777777" w:rsidR="00B64EDF" w:rsidRDefault="00874583">
            <w:r>
              <w:t>标准要求</w:t>
            </w:r>
          </w:p>
        </w:tc>
        <w:tc>
          <w:tcPr>
            <w:tcW w:w="6381" w:type="dxa"/>
            <w:gridSpan w:val="6"/>
          </w:tcPr>
          <w:p w14:paraId="29699E52" w14:textId="77777777" w:rsidR="00B64EDF" w:rsidRDefault="00874583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B64EDF" w14:paraId="09D3B617" w14:textId="77777777">
        <w:tc>
          <w:tcPr>
            <w:tcW w:w="2948" w:type="dxa"/>
            <w:shd w:val="clear" w:color="auto" w:fill="E6E6E6"/>
            <w:vAlign w:val="center"/>
          </w:tcPr>
          <w:p w14:paraId="09BEC8B2" w14:textId="77777777" w:rsidR="00B64EDF" w:rsidRDefault="00874583">
            <w:r>
              <w:t>结论</w:t>
            </w:r>
          </w:p>
        </w:tc>
        <w:tc>
          <w:tcPr>
            <w:tcW w:w="6381" w:type="dxa"/>
            <w:gridSpan w:val="6"/>
          </w:tcPr>
          <w:p w14:paraId="77260D2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19FD3BE4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</w:t>
      </w:r>
      <w:r>
        <w:rPr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64EDF" w14:paraId="4123FEF6" w14:textId="77777777">
        <w:tc>
          <w:tcPr>
            <w:tcW w:w="2948" w:type="dxa"/>
            <w:shd w:val="clear" w:color="auto" w:fill="E6E6E6"/>
            <w:vAlign w:val="center"/>
          </w:tcPr>
          <w:p w14:paraId="22EF61C3" w14:textId="77777777" w:rsidR="00B64EDF" w:rsidRDefault="00874583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48637B3" w14:textId="77777777" w:rsidR="00B64EDF" w:rsidRDefault="00874583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C13C145" w14:textId="77777777" w:rsidR="00B64EDF" w:rsidRDefault="00874583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5CEA357A" w14:textId="77777777" w:rsidR="00B64EDF" w:rsidRDefault="00874583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012791E" w14:textId="77777777" w:rsidR="00B64EDF" w:rsidRDefault="00874583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FBD27AC" w14:textId="77777777" w:rsidR="00B64EDF" w:rsidRDefault="00874583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6A7DF08" w14:textId="77777777" w:rsidR="00B64EDF" w:rsidRDefault="00874583">
            <w:pPr>
              <w:jc w:val="center"/>
            </w:pPr>
            <w:r>
              <w:t>太阳辐射吸收系数</w:t>
            </w:r>
          </w:p>
        </w:tc>
      </w:tr>
      <w:tr w:rsidR="00B64EDF" w14:paraId="1C1FCC55" w14:textId="77777777">
        <w:tc>
          <w:tcPr>
            <w:tcW w:w="2948" w:type="dxa"/>
            <w:vAlign w:val="center"/>
          </w:tcPr>
          <w:p w14:paraId="1CF90108" w14:textId="77777777" w:rsidR="00B64EDF" w:rsidRDefault="00874583">
            <w:r>
              <w:t>外墙构造一</w:t>
            </w:r>
          </w:p>
        </w:tc>
        <w:tc>
          <w:tcPr>
            <w:tcW w:w="1120" w:type="dxa"/>
            <w:vAlign w:val="center"/>
          </w:tcPr>
          <w:p w14:paraId="17A94555" w14:textId="77777777" w:rsidR="00B64EDF" w:rsidRDefault="00874583">
            <w:r>
              <w:t>主墙体</w:t>
            </w:r>
          </w:p>
        </w:tc>
        <w:tc>
          <w:tcPr>
            <w:tcW w:w="990" w:type="dxa"/>
            <w:vAlign w:val="center"/>
          </w:tcPr>
          <w:p w14:paraId="53D594E9" w14:textId="77777777" w:rsidR="00B64EDF" w:rsidRDefault="00874583">
            <w:r>
              <w:t>2215.79</w:t>
            </w:r>
          </w:p>
        </w:tc>
        <w:tc>
          <w:tcPr>
            <w:tcW w:w="950" w:type="dxa"/>
            <w:vAlign w:val="center"/>
          </w:tcPr>
          <w:p w14:paraId="43BE8FFA" w14:textId="77777777" w:rsidR="00B64EDF" w:rsidRDefault="00874583">
            <w:r>
              <w:t>0.887</w:t>
            </w:r>
          </w:p>
        </w:tc>
        <w:tc>
          <w:tcPr>
            <w:tcW w:w="1107" w:type="dxa"/>
            <w:vAlign w:val="center"/>
          </w:tcPr>
          <w:p w14:paraId="00A641CA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05369F4E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1B8A1A4D" w14:textId="77777777" w:rsidR="00B64EDF" w:rsidRDefault="00874583">
            <w:r>
              <w:t>0.56</w:t>
            </w:r>
          </w:p>
        </w:tc>
      </w:tr>
      <w:tr w:rsidR="00B64EDF" w14:paraId="7197DBB5" w14:textId="77777777">
        <w:tc>
          <w:tcPr>
            <w:tcW w:w="2948" w:type="dxa"/>
            <w:vAlign w:val="center"/>
          </w:tcPr>
          <w:p w14:paraId="0AEE9097" w14:textId="77777777" w:rsidR="00B64EDF" w:rsidRDefault="00874583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7D2DB96C" w14:textId="77777777" w:rsidR="00B64EDF" w:rsidRDefault="00874583">
            <w:r>
              <w:t>阳台隔墙</w:t>
            </w:r>
          </w:p>
        </w:tc>
        <w:tc>
          <w:tcPr>
            <w:tcW w:w="990" w:type="dxa"/>
            <w:vAlign w:val="center"/>
          </w:tcPr>
          <w:p w14:paraId="5E2F4E25" w14:textId="77777777" w:rsidR="00B64EDF" w:rsidRDefault="00874583">
            <w:r>
              <w:t>274.66</w:t>
            </w:r>
          </w:p>
        </w:tc>
        <w:tc>
          <w:tcPr>
            <w:tcW w:w="950" w:type="dxa"/>
            <w:vAlign w:val="center"/>
          </w:tcPr>
          <w:p w14:paraId="57D5C4DF" w14:textId="77777777" w:rsidR="00B64EDF" w:rsidRDefault="00874583">
            <w:r>
              <w:t>0.110</w:t>
            </w:r>
          </w:p>
        </w:tc>
        <w:tc>
          <w:tcPr>
            <w:tcW w:w="1107" w:type="dxa"/>
            <w:vAlign w:val="center"/>
          </w:tcPr>
          <w:p w14:paraId="3EEE7A46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5DD5B269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6A2A3DF5" w14:textId="77777777" w:rsidR="00B64EDF" w:rsidRDefault="00874583">
            <w:r>
              <w:t>0.56</w:t>
            </w:r>
          </w:p>
        </w:tc>
      </w:tr>
      <w:tr w:rsidR="00B64EDF" w14:paraId="218F0212" w14:textId="77777777">
        <w:tc>
          <w:tcPr>
            <w:tcW w:w="2948" w:type="dxa"/>
            <w:vAlign w:val="center"/>
          </w:tcPr>
          <w:p w14:paraId="69D4AAAF" w14:textId="77777777" w:rsidR="00B64EDF" w:rsidRDefault="00874583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1EA4E633" w14:textId="77777777" w:rsidR="00B64EDF" w:rsidRDefault="00874583">
            <w:r>
              <w:t>热桥柱</w:t>
            </w:r>
          </w:p>
        </w:tc>
        <w:tc>
          <w:tcPr>
            <w:tcW w:w="990" w:type="dxa"/>
            <w:vAlign w:val="center"/>
          </w:tcPr>
          <w:p w14:paraId="371FF836" w14:textId="77777777" w:rsidR="00B64EDF" w:rsidRDefault="00874583">
            <w:r>
              <w:t>7.80</w:t>
            </w:r>
          </w:p>
        </w:tc>
        <w:tc>
          <w:tcPr>
            <w:tcW w:w="950" w:type="dxa"/>
            <w:vAlign w:val="center"/>
          </w:tcPr>
          <w:p w14:paraId="6082069B" w14:textId="77777777" w:rsidR="00B64EDF" w:rsidRDefault="00874583">
            <w:r>
              <w:t>0.003</w:t>
            </w:r>
          </w:p>
        </w:tc>
        <w:tc>
          <w:tcPr>
            <w:tcW w:w="1107" w:type="dxa"/>
            <w:vAlign w:val="center"/>
          </w:tcPr>
          <w:p w14:paraId="77446416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15C0A2E5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1A35EB42" w14:textId="77777777" w:rsidR="00B64EDF" w:rsidRDefault="00874583">
            <w:r>
              <w:t>0.56</w:t>
            </w:r>
          </w:p>
        </w:tc>
      </w:tr>
      <w:tr w:rsidR="00B64EDF" w14:paraId="11BF2FEF" w14:textId="77777777">
        <w:tc>
          <w:tcPr>
            <w:tcW w:w="2948" w:type="dxa"/>
            <w:vAlign w:val="center"/>
          </w:tcPr>
          <w:p w14:paraId="064F1DC5" w14:textId="77777777" w:rsidR="00B64EDF" w:rsidRDefault="00874583">
            <w:r>
              <w:t>合计</w:t>
            </w:r>
          </w:p>
        </w:tc>
        <w:tc>
          <w:tcPr>
            <w:tcW w:w="1120" w:type="dxa"/>
            <w:vAlign w:val="center"/>
          </w:tcPr>
          <w:p w14:paraId="2435CF02" w14:textId="77777777" w:rsidR="00B64EDF" w:rsidRDefault="00B64EDF"/>
        </w:tc>
        <w:tc>
          <w:tcPr>
            <w:tcW w:w="990" w:type="dxa"/>
            <w:vAlign w:val="center"/>
          </w:tcPr>
          <w:p w14:paraId="3F533B4C" w14:textId="77777777" w:rsidR="00B64EDF" w:rsidRDefault="00874583">
            <w:r>
              <w:t>2498.25</w:t>
            </w:r>
          </w:p>
        </w:tc>
        <w:tc>
          <w:tcPr>
            <w:tcW w:w="950" w:type="dxa"/>
            <w:vAlign w:val="center"/>
          </w:tcPr>
          <w:p w14:paraId="77169598" w14:textId="77777777" w:rsidR="00B64EDF" w:rsidRDefault="00874583">
            <w:r>
              <w:t>1.000</w:t>
            </w:r>
          </w:p>
        </w:tc>
        <w:tc>
          <w:tcPr>
            <w:tcW w:w="1107" w:type="dxa"/>
            <w:vAlign w:val="center"/>
          </w:tcPr>
          <w:p w14:paraId="3875D0E5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1ADBB198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7938C3DF" w14:textId="77777777" w:rsidR="00B64EDF" w:rsidRDefault="00874583">
            <w:r>
              <w:t>0.56</w:t>
            </w:r>
          </w:p>
        </w:tc>
      </w:tr>
      <w:tr w:rsidR="00B64EDF" w14:paraId="0B83773E" w14:textId="77777777">
        <w:tc>
          <w:tcPr>
            <w:tcW w:w="2948" w:type="dxa"/>
            <w:shd w:val="clear" w:color="auto" w:fill="E6E6E6"/>
            <w:vAlign w:val="center"/>
          </w:tcPr>
          <w:p w14:paraId="6E9EA948" w14:textId="77777777" w:rsidR="00B64EDF" w:rsidRDefault="00874583">
            <w:r>
              <w:t>标准依据</w:t>
            </w:r>
          </w:p>
        </w:tc>
        <w:tc>
          <w:tcPr>
            <w:tcW w:w="6381" w:type="dxa"/>
            <w:gridSpan w:val="6"/>
          </w:tcPr>
          <w:p w14:paraId="57D1179B" w14:textId="77777777" w:rsidR="00B64EDF" w:rsidRDefault="00874583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B64EDF" w14:paraId="0717ED3F" w14:textId="77777777">
        <w:tc>
          <w:tcPr>
            <w:tcW w:w="2948" w:type="dxa"/>
            <w:shd w:val="clear" w:color="auto" w:fill="E6E6E6"/>
            <w:vAlign w:val="center"/>
          </w:tcPr>
          <w:p w14:paraId="4D824882" w14:textId="77777777" w:rsidR="00B64EDF" w:rsidRDefault="00874583">
            <w:r>
              <w:t>标准要求</w:t>
            </w:r>
          </w:p>
        </w:tc>
        <w:tc>
          <w:tcPr>
            <w:tcW w:w="6381" w:type="dxa"/>
            <w:gridSpan w:val="6"/>
          </w:tcPr>
          <w:p w14:paraId="1A248BE7" w14:textId="77777777" w:rsidR="00B64EDF" w:rsidRDefault="00874583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B64EDF" w14:paraId="0976D3A4" w14:textId="77777777">
        <w:tc>
          <w:tcPr>
            <w:tcW w:w="2948" w:type="dxa"/>
            <w:shd w:val="clear" w:color="auto" w:fill="E6E6E6"/>
            <w:vAlign w:val="center"/>
          </w:tcPr>
          <w:p w14:paraId="3BF53293" w14:textId="77777777" w:rsidR="00B64EDF" w:rsidRDefault="00874583">
            <w:r>
              <w:t>结论</w:t>
            </w:r>
          </w:p>
        </w:tc>
        <w:tc>
          <w:tcPr>
            <w:tcW w:w="6381" w:type="dxa"/>
            <w:gridSpan w:val="6"/>
          </w:tcPr>
          <w:p w14:paraId="48A1FD1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2EA1F938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</w:t>
      </w:r>
      <w:r>
        <w:rPr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B64EDF" w14:paraId="05B2CADA" w14:textId="77777777">
        <w:tc>
          <w:tcPr>
            <w:tcW w:w="2948" w:type="dxa"/>
            <w:shd w:val="clear" w:color="auto" w:fill="E6E6E6"/>
            <w:vAlign w:val="center"/>
          </w:tcPr>
          <w:p w14:paraId="16E2AD7E" w14:textId="77777777" w:rsidR="00B64EDF" w:rsidRDefault="00874583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11266D94" w14:textId="77777777" w:rsidR="00B64EDF" w:rsidRDefault="00874583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A468017" w14:textId="77777777" w:rsidR="00B64EDF" w:rsidRDefault="00874583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DACA41B" w14:textId="77777777" w:rsidR="00B64EDF" w:rsidRDefault="00874583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3209106" w14:textId="77777777" w:rsidR="00B64EDF" w:rsidRDefault="00874583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3687EA1" w14:textId="77777777" w:rsidR="00B64EDF" w:rsidRDefault="00874583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ACEAC40" w14:textId="77777777" w:rsidR="00B64EDF" w:rsidRDefault="00874583">
            <w:pPr>
              <w:jc w:val="center"/>
            </w:pPr>
            <w:r>
              <w:t>太阳辐射吸收系数</w:t>
            </w:r>
          </w:p>
        </w:tc>
      </w:tr>
      <w:tr w:rsidR="00B64EDF" w14:paraId="33C60E48" w14:textId="77777777">
        <w:tc>
          <w:tcPr>
            <w:tcW w:w="2948" w:type="dxa"/>
            <w:vAlign w:val="center"/>
          </w:tcPr>
          <w:p w14:paraId="371CB821" w14:textId="77777777" w:rsidR="00B64EDF" w:rsidRDefault="00874583">
            <w:r>
              <w:t>外墙构造一</w:t>
            </w:r>
          </w:p>
        </w:tc>
        <w:tc>
          <w:tcPr>
            <w:tcW w:w="1120" w:type="dxa"/>
            <w:vAlign w:val="center"/>
          </w:tcPr>
          <w:p w14:paraId="63D0A6E6" w14:textId="77777777" w:rsidR="00B64EDF" w:rsidRDefault="00874583">
            <w:r>
              <w:t>主墙体</w:t>
            </w:r>
          </w:p>
        </w:tc>
        <w:tc>
          <w:tcPr>
            <w:tcW w:w="990" w:type="dxa"/>
            <w:vAlign w:val="center"/>
          </w:tcPr>
          <w:p w14:paraId="569FA862" w14:textId="77777777" w:rsidR="00B64EDF" w:rsidRDefault="00874583">
            <w:r>
              <w:t>7322.06</w:t>
            </w:r>
          </w:p>
        </w:tc>
        <w:tc>
          <w:tcPr>
            <w:tcW w:w="950" w:type="dxa"/>
            <w:vAlign w:val="center"/>
          </w:tcPr>
          <w:p w14:paraId="460BA7D8" w14:textId="77777777" w:rsidR="00B64EDF" w:rsidRDefault="00874583">
            <w:r>
              <w:t>0.849</w:t>
            </w:r>
          </w:p>
        </w:tc>
        <w:tc>
          <w:tcPr>
            <w:tcW w:w="1107" w:type="dxa"/>
            <w:vAlign w:val="center"/>
          </w:tcPr>
          <w:p w14:paraId="4832E70E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63D6D8E7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444C076F" w14:textId="77777777" w:rsidR="00B64EDF" w:rsidRDefault="00874583">
            <w:r>
              <w:t>0.56</w:t>
            </w:r>
          </w:p>
        </w:tc>
      </w:tr>
      <w:tr w:rsidR="00B64EDF" w14:paraId="1FFA6686" w14:textId="77777777">
        <w:tc>
          <w:tcPr>
            <w:tcW w:w="2948" w:type="dxa"/>
            <w:vAlign w:val="center"/>
          </w:tcPr>
          <w:p w14:paraId="501EBBA5" w14:textId="77777777" w:rsidR="00B64EDF" w:rsidRDefault="00874583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46117A77" w14:textId="77777777" w:rsidR="00B64EDF" w:rsidRDefault="00874583">
            <w:r>
              <w:t>阳台隔墙</w:t>
            </w:r>
          </w:p>
        </w:tc>
        <w:tc>
          <w:tcPr>
            <w:tcW w:w="990" w:type="dxa"/>
            <w:vAlign w:val="center"/>
          </w:tcPr>
          <w:p w14:paraId="2793F2AF" w14:textId="77777777" w:rsidR="00B64EDF" w:rsidRDefault="00874583">
            <w:r>
              <w:t>1227.63</w:t>
            </w:r>
          </w:p>
        </w:tc>
        <w:tc>
          <w:tcPr>
            <w:tcW w:w="950" w:type="dxa"/>
            <w:vAlign w:val="center"/>
          </w:tcPr>
          <w:p w14:paraId="71D1FA0A" w14:textId="77777777" w:rsidR="00B64EDF" w:rsidRDefault="00874583">
            <w:r>
              <w:t>0.142</w:t>
            </w:r>
          </w:p>
        </w:tc>
        <w:tc>
          <w:tcPr>
            <w:tcW w:w="1107" w:type="dxa"/>
            <w:vAlign w:val="center"/>
          </w:tcPr>
          <w:p w14:paraId="1F724300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7D812A18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5F38C56A" w14:textId="77777777" w:rsidR="00B64EDF" w:rsidRDefault="00874583">
            <w:r>
              <w:t>0.56</w:t>
            </w:r>
          </w:p>
        </w:tc>
      </w:tr>
      <w:tr w:rsidR="00B64EDF" w14:paraId="6099FD56" w14:textId="77777777">
        <w:tc>
          <w:tcPr>
            <w:tcW w:w="2948" w:type="dxa"/>
            <w:vAlign w:val="center"/>
          </w:tcPr>
          <w:p w14:paraId="643BF58C" w14:textId="77777777" w:rsidR="00B64EDF" w:rsidRDefault="00874583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6B47F803" w14:textId="77777777" w:rsidR="00B64EDF" w:rsidRDefault="00874583">
            <w:r>
              <w:t>热桥柱</w:t>
            </w:r>
          </w:p>
        </w:tc>
        <w:tc>
          <w:tcPr>
            <w:tcW w:w="990" w:type="dxa"/>
            <w:vAlign w:val="center"/>
          </w:tcPr>
          <w:p w14:paraId="43028A78" w14:textId="77777777" w:rsidR="00B64EDF" w:rsidRDefault="00874583">
            <w:r>
              <w:t>78.00</w:t>
            </w:r>
          </w:p>
        </w:tc>
        <w:tc>
          <w:tcPr>
            <w:tcW w:w="950" w:type="dxa"/>
            <w:vAlign w:val="center"/>
          </w:tcPr>
          <w:p w14:paraId="5386EF57" w14:textId="77777777" w:rsidR="00B64EDF" w:rsidRDefault="00874583">
            <w:r>
              <w:t>0.009</w:t>
            </w:r>
          </w:p>
        </w:tc>
        <w:tc>
          <w:tcPr>
            <w:tcW w:w="1107" w:type="dxa"/>
            <w:vAlign w:val="center"/>
          </w:tcPr>
          <w:p w14:paraId="7A98BCF6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509619D5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2969F2F2" w14:textId="77777777" w:rsidR="00B64EDF" w:rsidRDefault="00874583">
            <w:r>
              <w:t>0.56</w:t>
            </w:r>
          </w:p>
        </w:tc>
      </w:tr>
      <w:tr w:rsidR="00B64EDF" w14:paraId="7C1CB6E7" w14:textId="77777777">
        <w:tc>
          <w:tcPr>
            <w:tcW w:w="2948" w:type="dxa"/>
            <w:vAlign w:val="center"/>
          </w:tcPr>
          <w:p w14:paraId="0E98BAC4" w14:textId="77777777" w:rsidR="00B64EDF" w:rsidRDefault="00874583">
            <w:r>
              <w:t>合计</w:t>
            </w:r>
          </w:p>
        </w:tc>
        <w:tc>
          <w:tcPr>
            <w:tcW w:w="1120" w:type="dxa"/>
            <w:vAlign w:val="center"/>
          </w:tcPr>
          <w:p w14:paraId="1441A19C" w14:textId="77777777" w:rsidR="00B64EDF" w:rsidRDefault="00B64EDF"/>
        </w:tc>
        <w:tc>
          <w:tcPr>
            <w:tcW w:w="990" w:type="dxa"/>
            <w:vAlign w:val="center"/>
          </w:tcPr>
          <w:p w14:paraId="34E19E30" w14:textId="77777777" w:rsidR="00B64EDF" w:rsidRDefault="00874583">
            <w:r>
              <w:t>8627.69</w:t>
            </w:r>
          </w:p>
        </w:tc>
        <w:tc>
          <w:tcPr>
            <w:tcW w:w="950" w:type="dxa"/>
            <w:vAlign w:val="center"/>
          </w:tcPr>
          <w:p w14:paraId="4E7E59F9" w14:textId="77777777" w:rsidR="00B64EDF" w:rsidRDefault="00874583">
            <w:r>
              <w:t>1.000</w:t>
            </w:r>
          </w:p>
        </w:tc>
        <w:tc>
          <w:tcPr>
            <w:tcW w:w="1107" w:type="dxa"/>
            <w:vAlign w:val="center"/>
          </w:tcPr>
          <w:p w14:paraId="604E8AAF" w14:textId="77777777" w:rsidR="00B64EDF" w:rsidRDefault="00874583">
            <w:r>
              <w:t>2.07</w:t>
            </w:r>
          </w:p>
        </w:tc>
        <w:tc>
          <w:tcPr>
            <w:tcW w:w="1107" w:type="dxa"/>
            <w:vAlign w:val="center"/>
          </w:tcPr>
          <w:p w14:paraId="402B44A0" w14:textId="77777777" w:rsidR="00B64EDF" w:rsidRDefault="00874583">
            <w:r>
              <w:t>2.86</w:t>
            </w:r>
          </w:p>
        </w:tc>
        <w:tc>
          <w:tcPr>
            <w:tcW w:w="1107" w:type="dxa"/>
            <w:vAlign w:val="center"/>
          </w:tcPr>
          <w:p w14:paraId="56F47AED" w14:textId="77777777" w:rsidR="00B64EDF" w:rsidRDefault="00874583">
            <w:r>
              <w:t>0.56</w:t>
            </w:r>
          </w:p>
        </w:tc>
      </w:tr>
      <w:tr w:rsidR="00B64EDF" w14:paraId="21BC2E18" w14:textId="77777777">
        <w:tc>
          <w:tcPr>
            <w:tcW w:w="2948" w:type="dxa"/>
            <w:shd w:val="clear" w:color="auto" w:fill="E6E6E6"/>
            <w:vAlign w:val="center"/>
          </w:tcPr>
          <w:p w14:paraId="74A1AFD4" w14:textId="77777777" w:rsidR="00B64EDF" w:rsidRDefault="00874583">
            <w:r>
              <w:t>标准依据</w:t>
            </w:r>
          </w:p>
        </w:tc>
        <w:tc>
          <w:tcPr>
            <w:tcW w:w="6381" w:type="dxa"/>
            <w:gridSpan w:val="6"/>
          </w:tcPr>
          <w:p w14:paraId="79E35837" w14:textId="77777777" w:rsidR="00B64EDF" w:rsidRDefault="00874583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</w:t>
            </w:r>
          </w:p>
        </w:tc>
      </w:tr>
      <w:tr w:rsidR="00B64EDF" w14:paraId="70009682" w14:textId="77777777">
        <w:tc>
          <w:tcPr>
            <w:tcW w:w="2948" w:type="dxa"/>
            <w:shd w:val="clear" w:color="auto" w:fill="E6E6E6"/>
            <w:vAlign w:val="center"/>
          </w:tcPr>
          <w:p w14:paraId="4B4108CA" w14:textId="77777777" w:rsidR="00B64EDF" w:rsidRDefault="00874583">
            <w:r>
              <w:t>标准要求</w:t>
            </w:r>
          </w:p>
        </w:tc>
        <w:tc>
          <w:tcPr>
            <w:tcW w:w="6381" w:type="dxa"/>
            <w:gridSpan w:val="6"/>
          </w:tcPr>
          <w:p w14:paraId="18FAFE75" w14:textId="77777777" w:rsidR="00B64EDF" w:rsidRDefault="00874583"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B64EDF" w14:paraId="594AB50F" w14:textId="77777777">
        <w:tc>
          <w:tcPr>
            <w:tcW w:w="2948" w:type="dxa"/>
            <w:shd w:val="clear" w:color="auto" w:fill="E6E6E6"/>
            <w:vAlign w:val="center"/>
          </w:tcPr>
          <w:p w14:paraId="619AE86B" w14:textId="77777777" w:rsidR="00B64EDF" w:rsidRDefault="00874583">
            <w:r>
              <w:t>结论</w:t>
            </w:r>
          </w:p>
        </w:tc>
        <w:tc>
          <w:tcPr>
            <w:tcW w:w="6381" w:type="dxa"/>
            <w:gridSpan w:val="6"/>
          </w:tcPr>
          <w:p w14:paraId="0ED33FF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2210ECB9" w14:textId="77777777" w:rsidR="00B64EDF" w:rsidRDefault="00B64EDF">
      <w:pPr>
        <w:widowControl w:val="0"/>
        <w:jc w:val="both"/>
        <w:rPr>
          <w:kern w:val="2"/>
          <w:szCs w:val="24"/>
          <w:lang w:val="en-US"/>
        </w:rPr>
      </w:pPr>
    </w:p>
    <w:p w14:paraId="7E563ABD" w14:textId="77777777" w:rsidR="00B64EDF" w:rsidRDefault="00874583">
      <w:pPr>
        <w:pStyle w:val="1"/>
        <w:widowControl w:val="0"/>
        <w:jc w:val="both"/>
        <w:rPr>
          <w:kern w:val="2"/>
          <w:szCs w:val="24"/>
        </w:rPr>
      </w:pPr>
      <w:bookmarkStart w:id="50" w:name="_Toc92098569"/>
      <w:r>
        <w:rPr>
          <w:kern w:val="2"/>
          <w:szCs w:val="24"/>
        </w:rPr>
        <w:t>分户墙</w:t>
      </w:r>
      <w:bookmarkEnd w:id="50"/>
    </w:p>
    <w:p w14:paraId="4D185414" w14:textId="77777777" w:rsidR="00B64EDF" w:rsidRDefault="0087458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395E6100" w14:textId="77777777" w:rsidR="00B64EDF" w:rsidRDefault="00874583">
      <w:pPr>
        <w:pStyle w:val="1"/>
        <w:widowControl w:val="0"/>
        <w:jc w:val="both"/>
        <w:rPr>
          <w:kern w:val="2"/>
          <w:szCs w:val="24"/>
        </w:rPr>
      </w:pPr>
      <w:bookmarkStart w:id="51" w:name="_Toc92098570"/>
      <w:r>
        <w:rPr>
          <w:kern w:val="2"/>
          <w:szCs w:val="24"/>
        </w:rPr>
        <w:lastRenderedPageBreak/>
        <w:t>挑空楼板</w:t>
      </w:r>
      <w:bookmarkEnd w:id="51"/>
    </w:p>
    <w:p w14:paraId="74BC1FC1" w14:textId="77777777" w:rsidR="00B64EDF" w:rsidRDefault="00874583">
      <w:pPr>
        <w:pStyle w:val="2"/>
        <w:widowControl w:val="0"/>
        <w:rPr>
          <w:kern w:val="2"/>
        </w:rPr>
      </w:pPr>
      <w:bookmarkStart w:id="52" w:name="_Toc92098571"/>
      <w:r>
        <w:rPr>
          <w:kern w:val="2"/>
        </w:rPr>
        <w:t>挑空楼板构造一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64EDF" w14:paraId="1C035EA5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01B1863" w14:textId="77777777" w:rsidR="00B64EDF" w:rsidRDefault="00874583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A836FBF" w14:textId="77777777" w:rsidR="00B64EDF" w:rsidRDefault="00874583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F62CDDF" w14:textId="77777777" w:rsidR="00B64EDF" w:rsidRDefault="00874583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C80DBE7" w14:textId="77777777" w:rsidR="00B64EDF" w:rsidRDefault="00874583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680D202" w14:textId="77777777" w:rsidR="00B64EDF" w:rsidRDefault="00874583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7056D31" w14:textId="77777777" w:rsidR="00B64EDF" w:rsidRDefault="00874583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63AE22C" w14:textId="77777777" w:rsidR="00B64EDF" w:rsidRDefault="00874583">
            <w:pPr>
              <w:jc w:val="center"/>
            </w:pPr>
            <w:r>
              <w:t>热惰性指标</w:t>
            </w:r>
          </w:p>
        </w:tc>
      </w:tr>
      <w:tr w:rsidR="00B64EDF" w14:paraId="3F12BDCB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8529D4F" w14:textId="77777777" w:rsidR="00B64EDF" w:rsidRDefault="00B64ED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469B079" w14:textId="77777777" w:rsidR="00B64EDF" w:rsidRDefault="00874583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5A3E475" w14:textId="77777777" w:rsidR="00B64EDF" w:rsidRDefault="00874583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B800F74" w14:textId="77777777" w:rsidR="00B64EDF" w:rsidRDefault="00874583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ADDC2C2" w14:textId="77777777" w:rsidR="00B64EDF" w:rsidRDefault="00874583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88582CA" w14:textId="77777777" w:rsidR="00B64EDF" w:rsidRDefault="00874583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4F75208" w14:textId="77777777" w:rsidR="00B64EDF" w:rsidRDefault="00874583">
            <w:pPr>
              <w:jc w:val="center"/>
            </w:pPr>
            <w:r>
              <w:t>D=R*S</w:t>
            </w:r>
          </w:p>
        </w:tc>
      </w:tr>
      <w:tr w:rsidR="00B64EDF" w14:paraId="1D3DB047" w14:textId="77777777">
        <w:tc>
          <w:tcPr>
            <w:tcW w:w="3345" w:type="dxa"/>
            <w:vAlign w:val="center"/>
          </w:tcPr>
          <w:p w14:paraId="4D07FA20" w14:textId="77777777" w:rsidR="00B64EDF" w:rsidRDefault="00874583">
            <w:r>
              <w:t>水泥砂浆</w:t>
            </w:r>
          </w:p>
        </w:tc>
        <w:tc>
          <w:tcPr>
            <w:tcW w:w="848" w:type="dxa"/>
            <w:vAlign w:val="center"/>
          </w:tcPr>
          <w:p w14:paraId="46136E3F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727951CE" w14:textId="77777777" w:rsidR="00B64EDF" w:rsidRDefault="00874583">
            <w:r>
              <w:t>0.930</w:t>
            </w:r>
          </w:p>
        </w:tc>
        <w:tc>
          <w:tcPr>
            <w:tcW w:w="1075" w:type="dxa"/>
            <w:vAlign w:val="center"/>
          </w:tcPr>
          <w:p w14:paraId="334453C2" w14:textId="77777777" w:rsidR="00B64EDF" w:rsidRDefault="00874583">
            <w:r>
              <w:t>11.370</w:t>
            </w:r>
          </w:p>
        </w:tc>
        <w:tc>
          <w:tcPr>
            <w:tcW w:w="848" w:type="dxa"/>
            <w:vAlign w:val="center"/>
          </w:tcPr>
          <w:p w14:paraId="5F4E0022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4E67FD34" w14:textId="77777777" w:rsidR="00B64EDF" w:rsidRDefault="00874583">
            <w:r>
              <w:t>0.022</w:t>
            </w:r>
          </w:p>
        </w:tc>
        <w:tc>
          <w:tcPr>
            <w:tcW w:w="1064" w:type="dxa"/>
            <w:vAlign w:val="center"/>
          </w:tcPr>
          <w:p w14:paraId="0669A077" w14:textId="77777777" w:rsidR="00B64EDF" w:rsidRDefault="00874583">
            <w:r>
              <w:t>0.245</w:t>
            </w:r>
          </w:p>
        </w:tc>
      </w:tr>
      <w:tr w:rsidR="00B64EDF" w14:paraId="06BE3FD7" w14:textId="77777777">
        <w:tc>
          <w:tcPr>
            <w:tcW w:w="3345" w:type="dxa"/>
            <w:vAlign w:val="center"/>
          </w:tcPr>
          <w:p w14:paraId="62A04C5D" w14:textId="77777777" w:rsidR="00B64EDF" w:rsidRDefault="00874583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3A9E6AF2" w14:textId="77777777" w:rsidR="00B64EDF" w:rsidRDefault="00874583">
            <w:r>
              <w:t>120</w:t>
            </w:r>
          </w:p>
        </w:tc>
        <w:tc>
          <w:tcPr>
            <w:tcW w:w="1075" w:type="dxa"/>
            <w:vAlign w:val="center"/>
          </w:tcPr>
          <w:p w14:paraId="6A79939D" w14:textId="77777777" w:rsidR="00B64EDF" w:rsidRDefault="00874583">
            <w:r>
              <w:t>0.650</w:t>
            </w:r>
          </w:p>
        </w:tc>
        <w:tc>
          <w:tcPr>
            <w:tcW w:w="1075" w:type="dxa"/>
            <w:vAlign w:val="center"/>
          </w:tcPr>
          <w:p w14:paraId="5520D5BC" w14:textId="77777777" w:rsidR="00B64EDF" w:rsidRDefault="00874583">
            <w:r>
              <w:t>8.548</w:t>
            </w:r>
          </w:p>
        </w:tc>
        <w:tc>
          <w:tcPr>
            <w:tcW w:w="848" w:type="dxa"/>
            <w:vAlign w:val="center"/>
          </w:tcPr>
          <w:p w14:paraId="67B4761F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11246186" w14:textId="77777777" w:rsidR="00B64EDF" w:rsidRDefault="00874583">
            <w:r>
              <w:t>0.185</w:t>
            </w:r>
          </w:p>
        </w:tc>
        <w:tc>
          <w:tcPr>
            <w:tcW w:w="1064" w:type="dxa"/>
            <w:vAlign w:val="center"/>
          </w:tcPr>
          <w:p w14:paraId="3BBE187D" w14:textId="77777777" w:rsidR="00B64EDF" w:rsidRDefault="00874583">
            <w:r>
              <w:t>1.578</w:t>
            </w:r>
          </w:p>
        </w:tc>
      </w:tr>
      <w:tr w:rsidR="00B64EDF" w14:paraId="374AD502" w14:textId="77777777">
        <w:tc>
          <w:tcPr>
            <w:tcW w:w="3345" w:type="dxa"/>
            <w:vAlign w:val="center"/>
          </w:tcPr>
          <w:p w14:paraId="4BA3D912" w14:textId="77777777" w:rsidR="00B64EDF" w:rsidRDefault="00874583">
            <w:r>
              <w:t>水泥砂浆</w:t>
            </w:r>
          </w:p>
        </w:tc>
        <w:tc>
          <w:tcPr>
            <w:tcW w:w="848" w:type="dxa"/>
            <w:vAlign w:val="center"/>
          </w:tcPr>
          <w:p w14:paraId="67CB69B1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01A2A98F" w14:textId="77777777" w:rsidR="00B64EDF" w:rsidRDefault="00874583">
            <w:r>
              <w:t>0.930</w:t>
            </w:r>
          </w:p>
        </w:tc>
        <w:tc>
          <w:tcPr>
            <w:tcW w:w="1075" w:type="dxa"/>
            <w:vAlign w:val="center"/>
          </w:tcPr>
          <w:p w14:paraId="584F88E5" w14:textId="77777777" w:rsidR="00B64EDF" w:rsidRDefault="00874583">
            <w:r>
              <w:t>11.370</w:t>
            </w:r>
          </w:p>
        </w:tc>
        <w:tc>
          <w:tcPr>
            <w:tcW w:w="848" w:type="dxa"/>
            <w:vAlign w:val="center"/>
          </w:tcPr>
          <w:p w14:paraId="7E43B100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05EA4351" w14:textId="77777777" w:rsidR="00B64EDF" w:rsidRDefault="00874583">
            <w:r>
              <w:t>0.022</w:t>
            </w:r>
          </w:p>
        </w:tc>
        <w:tc>
          <w:tcPr>
            <w:tcW w:w="1064" w:type="dxa"/>
            <w:vAlign w:val="center"/>
          </w:tcPr>
          <w:p w14:paraId="072526B6" w14:textId="77777777" w:rsidR="00B64EDF" w:rsidRDefault="00874583">
            <w:r>
              <w:t>0.245</w:t>
            </w:r>
          </w:p>
        </w:tc>
      </w:tr>
      <w:tr w:rsidR="00B64EDF" w14:paraId="0474E3FC" w14:textId="77777777">
        <w:tc>
          <w:tcPr>
            <w:tcW w:w="3345" w:type="dxa"/>
            <w:vAlign w:val="center"/>
          </w:tcPr>
          <w:p w14:paraId="4CDA6CBE" w14:textId="77777777" w:rsidR="00B64EDF" w:rsidRDefault="00874583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28A85A5" w14:textId="77777777" w:rsidR="00B64EDF" w:rsidRDefault="00874583">
            <w:r>
              <w:t>160</w:t>
            </w:r>
          </w:p>
        </w:tc>
        <w:tc>
          <w:tcPr>
            <w:tcW w:w="1075" w:type="dxa"/>
            <w:vAlign w:val="center"/>
          </w:tcPr>
          <w:p w14:paraId="4735F5DD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7C2600EA" w14:textId="77777777" w:rsidR="00B64EDF" w:rsidRDefault="00874583">
            <w:r>
              <w:t>－</w:t>
            </w:r>
          </w:p>
        </w:tc>
        <w:tc>
          <w:tcPr>
            <w:tcW w:w="848" w:type="dxa"/>
            <w:vAlign w:val="center"/>
          </w:tcPr>
          <w:p w14:paraId="58FE04D9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240CCBC8" w14:textId="77777777" w:rsidR="00B64EDF" w:rsidRDefault="00874583">
            <w:r>
              <w:t>0.228</w:t>
            </w:r>
          </w:p>
        </w:tc>
        <w:tc>
          <w:tcPr>
            <w:tcW w:w="1064" w:type="dxa"/>
            <w:vAlign w:val="center"/>
          </w:tcPr>
          <w:p w14:paraId="19F26E0F" w14:textId="77777777" w:rsidR="00B64EDF" w:rsidRDefault="00874583">
            <w:r>
              <w:t>2.067</w:t>
            </w:r>
          </w:p>
        </w:tc>
      </w:tr>
      <w:tr w:rsidR="00B64EDF" w14:paraId="001942DA" w14:textId="77777777">
        <w:tc>
          <w:tcPr>
            <w:tcW w:w="3345" w:type="dxa"/>
            <w:shd w:val="clear" w:color="auto" w:fill="E6E6E6"/>
            <w:vAlign w:val="center"/>
          </w:tcPr>
          <w:p w14:paraId="135AE64F" w14:textId="77777777" w:rsidR="00B64EDF" w:rsidRDefault="00874583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21421B2D" w14:textId="77777777" w:rsidR="00B64EDF" w:rsidRDefault="00874583">
            <w:pPr>
              <w:jc w:val="center"/>
            </w:pPr>
            <w:r>
              <w:t>2.580</w:t>
            </w:r>
          </w:p>
        </w:tc>
      </w:tr>
      <w:tr w:rsidR="00B64EDF" w14:paraId="3C45DAD5" w14:textId="77777777">
        <w:tc>
          <w:tcPr>
            <w:tcW w:w="3345" w:type="dxa"/>
            <w:shd w:val="clear" w:color="auto" w:fill="E6E6E6"/>
            <w:vAlign w:val="center"/>
          </w:tcPr>
          <w:p w14:paraId="64264CD5" w14:textId="77777777" w:rsidR="00B64EDF" w:rsidRDefault="00874583">
            <w:r>
              <w:t>标准依据</w:t>
            </w:r>
          </w:p>
        </w:tc>
        <w:tc>
          <w:tcPr>
            <w:tcW w:w="5985" w:type="dxa"/>
            <w:gridSpan w:val="6"/>
          </w:tcPr>
          <w:p w14:paraId="2C5E6498" w14:textId="77777777" w:rsidR="00B64EDF" w:rsidRDefault="00874583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B64EDF" w14:paraId="580615EC" w14:textId="77777777">
        <w:tc>
          <w:tcPr>
            <w:tcW w:w="3345" w:type="dxa"/>
            <w:shd w:val="clear" w:color="auto" w:fill="E6E6E6"/>
            <w:vAlign w:val="center"/>
          </w:tcPr>
          <w:p w14:paraId="5EE8FF62" w14:textId="77777777" w:rsidR="00B64EDF" w:rsidRDefault="00874583">
            <w:r>
              <w:t>标准要求</w:t>
            </w:r>
          </w:p>
        </w:tc>
        <w:tc>
          <w:tcPr>
            <w:tcW w:w="5985" w:type="dxa"/>
            <w:gridSpan w:val="6"/>
          </w:tcPr>
          <w:p w14:paraId="2B9A42EC" w14:textId="77777777" w:rsidR="00B64EDF" w:rsidRDefault="00874583">
            <w:r>
              <w:t>K≤1.5</w:t>
            </w:r>
          </w:p>
        </w:tc>
      </w:tr>
      <w:tr w:rsidR="00B64EDF" w14:paraId="643070A6" w14:textId="77777777">
        <w:tc>
          <w:tcPr>
            <w:tcW w:w="3345" w:type="dxa"/>
            <w:shd w:val="clear" w:color="auto" w:fill="E6E6E6"/>
            <w:vAlign w:val="center"/>
          </w:tcPr>
          <w:p w14:paraId="7C83F5CB" w14:textId="77777777" w:rsidR="00B64EDF" w:rsidRDefault="00874583">
            <w:r>
              <w:t>结论</w:t>
            </w:r>
          </w:p>
        </w:tc>
        <w:tc>
          <w:tcPr>
            <w:tcW w:w="5985" w:type="dxa"/>
            <w:gridSpan w:val="6"/>
          </w:tcPr>
          <w:p w14:paraId="6D795EA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315E7DA0" w14:textId="77777777" w:rsidR="00B64EDF" w:rsidRDefault="00B64EDF">
      <w:pPr>
        <w:widowControl w:val="0"/>
        <w:jc w:val="both"/>
        <w:rPr>
          <w:kern w:val="2"/>
          <w:szCs w:val="24"/>
          <w:lang w:val="en-US"/>
        </w:rPr>
      </w:pPr>
    </w:p>
    <w:p w14:paraId="11063D7E" w14:textId="77777777" w:rsidR="00B64EDF" w:rsidRDefault="00874583">
      <w:pPr>
        <w:pStyle w:val="1"/>
        <w:widowControl w:val="0"/>
        <w:jc w:val="both"/>
        <w:rPr>
          <w:kern w:val="2"/>
          <w:szCs w:val="24"/>
        </w:rPr>
      </w:pPr>
      <w:bookmarkStart w:id="53" w:name="_Toc92098572"/>
      <w:r>
        <w:rPr>
          <w:kern w:val="2"/>
          <w:szCs w:val="24"/>
        </w:rPr>
        <w:t>楼板</w:t>
      </w:r>
      <w:bookmarkEnd w:id="53"/>
    </w:p>
    <w:p w14:paraId="3771C07F" w14:textId="77777777" w:rsidR="00B64EDF" w:rsidRDefault="00874583">
      <w:pPr>
        <w:pStyle w:val="2"/>
        <w:widowControl w:val="0"/>
        <w:rPr>
          <w:kern w:val="2"/>
        </w:rPr>
      </w:pPr>
      <w:bookmarkStart w:id="54" w:name="_Toc92098573"/>
      <w:r>
        <w:rPr>
          <w:kern w:val="2"/>
        </w:rPr>
        <w:t>控温房间楼板构造一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64EDF" w14:paraId="14CA578E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21F2AB0B" w14:textId="77777777" w:rsidR="00B64EDF" w:rsidRDefault="00874583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59895D7" w14:textId="77777777" w:rsidR="00B64EDF" w:rsidRDefault="00874583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9B958EE" w14:textId="77777777" w:rsidR="00B64EDF" w:rsidRDefault="00874583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6959E2B" w14:textId="77777777" w:rsidR="00B64EDF" w:rsidRDefault="00874583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4E1AD44" w14:textId="77777777" w:rsidR="00B64EDF" w:rsidRDefault="00874583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0C0D4C9" w14:textId="77777777" w:rsidR="00B64EDF" w:rsidRDefault="00874583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0AFD6A6" w14:textId="77777777" w:rsidR="00B64EDF" w:rsidRDefault="00874583">
            <w:pPr>
              <w:jc w:val="center"/>
            </w:pPr>
            <w:r>
              <w:t>热惰性指标</w:t>
            </w:r>
          </w:p>
        </w:tc>
      </w:tr>
      <w:tr w:rsidR="00B64EDF" w14:paraId="30C211B7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318D8D5F" w14:textId="77777777" w:rsidR="00B64EDF" w:rsidRDefault="00B64ED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1E75447D" w14:textId="77777777" w:rsidR="00B64EDF" w:rsidRDefault="00874583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3D1341F" w14:textId="77777777" w:rsidR="00B64EDF" w:rsidRDefault="00874583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BC95264" w14:textId="77777777" w:rsidR="00B64EDF" w:rsidRDefault="00874583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56AAAF5" w14:textId="77777777" w:rsidR="00B64EDF" w:rsidRDefault="00874583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82D50AB" w14:textId="77777777" w:rsidR="00B64EDF" w:rsidRDefault="00874583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D7C9DE3" w14:textId="77777777" w:rsidR="00B64EDF" w:rsidRDefault="00874583">
            <w:pPr>
              <w:jc w:val="center"/>
            </w:pPr>
            <w:r>
              <w:t>D=R*S</w:t>
            </w:r>
          </w:p>
        </w:tc>
      </w:tr>
      <w:tr w:rsidR="00B64EDF" w14:paraId="25FF34DE" w14:textId="77777777">
        <w:tc>
          <w:tcPr>
            <w:tcW w:w="3345" w:type="dxa"/>
            <w:vAlign w:val="center"/>
          </w:tcPr>
          <w:p w14:paraId="202E63E3" w14:textId="77777777" w:rsidR="00B64EDF" w:rsidRDefault="00874583">
            <w:r>
              <w:t>水泥砂浆</w:t>
            </w:r>
          </w:p>
        </w:tc>
        <w:tc>
          <w:tcPr>
            <w:tcW w:w="848" w:type="dxa"/>
            <w:vAlign w:val="center"/>
          </w:tcPr>
          <w:p w14:paraId="2EBABD1A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4CF56CC8" w14:textId="77777777" w:rsidR="00B64EDF" w:rsidRDefault="00874583">
            <w:r>
              <w:t>0.930</w:t>
            </w:r>
          </w:p>
        </w:tc>
        <w:tc>
          <w:tcPr>
            <w:tcW w:w="1075" w:type="dxa"/>
            <w:vAlign w:val="center"/>
          </w:tcPr>
          <w:p w14:paraId="7E5B026E" w14:textId="77777777" w:rsidR="00B64EDF" w:rsidRDefault="00874583">
            <w:r>
              <w:t>11.370</w:t>
            </w:r>
          </w:p>
        </w:tc>
        <w:tc>
          <w:tcPr>
            <w:tcW w:w="848" w:type="dxa"/>
            <w:vAlign w:val="center"/>
          </w:tcPr>
          <w:p w14:paraId="047924A2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367F1945" w14:textId="77777777" w:rsidR="00B64EDF" w:rsidRDefault="00874583">
            <w:r>
              <w:t>0.022</w:t>
            </w:r>
          </w:p>
        </w:tc>
        <w:tc>
          <w:tcPr>
            <w:tcW w:w="1064" w:type="dxa"/>
            <w:vAlign w:val="center"/>
          </w:tcPr>
          <w:p w14:paraId="44F92B4E" w14:textId="77777777" w:rsidR="00B64EDF" w:rsidRDefault="00874583">
            <w:r>
              <w:t>0.245</w:t>
            </w:r>
          </w:p>
        </w:tc>
      </w:tr>
      <w:tr w:rsidR="00B64EDF" w14:paraId="3DD4BA35" w14:textId="77777777">
        <w:tc>
          <w:tcPr>
            <w:tcW w:w="3345" w:type="dxa"/>
            <w:vAlign w:val="center"/>
          </w:tcPr>
          <w:p w14:paraId="4A9BE0D8" w14:textId="77777777" w:rsidR="00B64EDF" w:rsidRDefault="00874583">
            <w:r>
              <w:t>钢筋混凝土</w:t>
            </w:r>
          </w:p>
        </w:tc>
        <w:tc>
          <w:tcPr>
            <w:tcW w:w="848" w:type="dxa"/>
            <w:vAlign w:val="center"/>
          </w:tcPr>
          <w:p w14:paraId="590DA126" w14:textId="77777777" w:rsidR="00B64EDF" w:rsidRDefault="00874583">
            <w:r>
              <w:t>120</w:t>
            </w:r>
          </w:p>
        </w:tc>
        <w:tc>
          <w:tcPr>
            <w:tcW w:w="1075" w:type="dxa"/>
            <w:vAlign w:val="center"/>
          </w:tcPr>
          <w:p w14:paraId="7AEC111B" w14:textId="77777777" w:rsidR="00B64EDF" w:rsidRDefault="00874583">
            <w:r>
              <w:t>1.740</w:t>
            </w:r>
          </w:p>
        </w:tc>
        <w:tc>
          <w:tcPr>
            <w:tcW w:w="1075" w:type="dxa"/>
            <w:vAlign w:val="center"/>
          </w:tcPr>
          <w:p w14:paraId="4D594500" w14:textId="77777777" w:rsidR="00B64EDF" w:rsidRDefault="00874583">
            <w:r>
              <w:t>17.200</w:t>
            </w:r>
          </w:p>
        </w:tc>
        <w:tc>
          <w:tcPr>
            <w:tcW w:w="848" w:type="dxa"/>
            <w:vAlign w:val="center"/>
          </w:tcPr>
          <w:p w14:paraId="74B8E524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743B959A" w14:textId="77777777" w:rsidR="00B64EDF" w:rsidRDefault="00874583">
            <w:r>
              <w:t>0.069</w:t>
            </w:r>
          </w:p>
        </w:tc>
        <w:tc>
          <w:tcPr>
            <w:tcW w:w="1064" w:type="dxa"/>
            <w:vAlign w:val="center"/>
          </w:tcPr>
          <w:p w14:paraId="2CE73B25" w14:textId="77777777" w:rsidR="00B64EDF" w:rsidRDefault="00874583">
            <w:r>
              <w:t>1.186</w:t>
            </w:r>
          </w:p>
        </w:tc>
      </w:tr>
      <w:tr w:rsidR="00B64EDF" w14:paraId="4AC0A410" w14:textId="77777777">
        <w:tc>
          <w:tcPr>
            <w:tcW w:w="3345" w:type="dxa"/>
            <w:vAlign w:val="center"/>
          </w:tcPr>
          <w:p w14:paraId="24F84CD6" w14:textId="77777777" w:rsidR="00B64EDF" w:rsidRDefault="00874583">
            <w:r>
              <w:t>石灰砂浆</w:t>
            </w:r>
          </w:p>
        </w:tc>
        <w:tc>
          <w:tcPr>
            <w:tcW w:w="848" w:type="dxa"/>
            <w:vAlign w:val="center"/>
          </w:tcPr>
          <w:p w14:paraId="64A86F74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2CC89A72" w14:textId="77777777" w:rsidR="00B64EDF" w:rsidRDefault="00874583">
            <w:r>
              <w:t>0.810</w:t>
            </w:r>
          </w:p>
        </w:tc>
        <w:tc>
          <w:tcPr>
            <w:tcW w:w="1075" w:type="dxa"/>
            <w:vAlign w:val="center"/>
          </w:tcPr>
          <w:p w14:paraId="26D9D112" w14:textId="77777777" w:rsidR="00B64EDF" w:rsidRDefault="00874583">
            <w:r>
              <w:t>10.070</w:t>
            </w:r>
          </w:p>
        </w:tc>
        <w:tc>
          <w:tcPr>
            <w:tcW w:w="848" w:type="dxa"/>
            <w:vAlign w:val="center"/>
          </w:tcPr>
          <w:p w14:paraId="0D366839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7B490D86" w14:textId="77777777" w:rsidR="00B64EDF" w:rsidRDefault="00874583">
            <w:r>
              <w:t>0.025</w:t>
            </w:r>
          </w:p>
        </w:tc>
        <w:tc>
          <w:tcPr>
            <w:tcW w:w="1064" w:type="dxa"/>
            <w:vAlign w:val="center"/>
          </w:tcPr>
          <w:p w14:paraId="3C98BE13" w14:textId="77777777" w:rsidR="00B64EDF" w:rsidRDefault="00874583">
            <w:r>
              <w:t>0.249</w:t>
            </w:r>
          </w:p>
        </w:tc>
      </w:tr>
      <w:tr w:rsidR="00B64EDF" w14:paraId="0851D3EC" w14:textId="77777777">
        <w:tc>
          <w:tcPr>
            <w:tcW w:w="3345" w:type="dxa"/>
            <w:vAlign w:val="center"/>
          </w:tcPr>
          <w:p w14:paraId="5B62C663" w14:textId="77777777" w:rsidR="00B64EDF" w:rsidRDefault="00874583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761B63A" w14:textId="77777777" w:rsidR="00B64EDF" w:rsidRDefault="00874583">
            <w:r>
              <w:t>160</w:t>
            </w:r>
          </w:p>
        </w:tc>
        <w:tc>
          <w:tcPr>
            <w:tcW w:w="1075" w:type="dxa"/>
            <w:vAlign w:val="center"/>
          </w:tcPr>
          <w:p w14:paraId="7A98CF58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535761F9" w14:textId="77777777" w:rsidR="00B64EDF" w:rsidRDefault="00874583">
            <w:r>
              <w:t>－</w:t>
            </w:r>
          </w:p>
        </w:tc>
        <w:tc>
          <w:tcPr>
            <w:tcW w:w="848" w:type="dxa"/>
            <w:vAlign w:val="center"/>
          </w:tcPr>
          <w:p w14:paraId="5A5662CD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3F19280B" w14:textId="77777777" w:rsidR="00B64EDF" w:rsidRDefault="00874583">
            <w:r>
              <w:t>0.115</w:t>
            </w:r>
          </w:p>
        </w:tc>
        <w:tc>
          <w:tcPr>
            <w:tcW w:w="1064" w:type="dxa"/>
            <w:vAlign w:val="center"/>
          </w:tcPr>
          <w:p w14:paraId="4321F21B" w14:textId="77777777" w:rsidR="00B64EDF" w:rsidRDefault="00874583">
            <w:r>
              <w:t>1.679</w:t>
            </w:r>
          </w:p>
        </w:tc>
      </w:tr>
      <w:tr w:rsidR="00B64EDF" w14:paraId="13CFD567" w14:textId="77777777">
        <w:tc>
          <w:tcPr>
            <w:tcW w:w="3345" w:type="dxa"/>
            <w:shd w:val="clear" w:color="auto" w:fill="E6E6E6"/>
            <w:vAlign w:val="center"/>
          </w:tcPr>
          <w:p w14:paraId="463BBD9B" w14:textId="77777777" w:rsidR="00B64EDF" w:rsidRDefault="00874583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7CE5B7F9" w14:textId="77777777" w:rsidR="00B64EDF" w:rsidRDefault="00874583">
            <w:pPr>
              <w:jc w:val="center"/>
            </w:pPr>
            <w:r>
              <w:t>2.984</w:t>
            </w:r>
          </w:p>
        </w:tc>
      </w:tr>
      <w:tr w:rsidR="00B64EDF" w14:paraId="73AA6226" w14:textId="77777777">
        <w:tc>
          <w:tcPr>
            <w:tcW w:w="3345" w:type="dxa"/>
            <w:shd w:val="clear" w:color="auto" w:fill="E6E6E6"/>
            <w:vAlign w:val="center"/>
          </w:tcPr>
          <w:p w14:paraId="273A9355" w14:textId="77777777" w:rsidR="00B64EDF" w:rsidRDefault="00874583">
            <w:r>
              <w:t>标准依据</w:t>
            </w:r>
          </w:p>
        </w:tc>
        <w:tc>
          <w:tcPr>
            <w:tcW w:w="5985" w:type="dxa"/>
            <w:gridSpan w:val="6"/>
          </w:tcPr>
          <w:p w14:paraId="0D32DF3A" w14:textId="77777777" w:rsidR="00B64EDF" w:rsidRDefault="00874583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B64EDF" w14:paraId="3459D27A" w14:textId="77777777">
        <w:tc>
          <w:tcPr>
            <w:tcW w:w="3345" w:type="dxa"/>
            <w:shd w:val="clear" w:color="auto" w:fill="E6E6E6"/>
            <w:vAlign w:val="center"/>
          </w:tcPr>
          <w:p w14:paraId="6A8440D7" w14:textId="77777777" w:rsidR="00B64EDF" w:rsidRDefault="00874583">
            <w:r>
              <w:t>标准要求</w:t>
            </w:r>
          </w:p>
        </w:tc>
        <w:tc>
          <w:tcPr>
            <w:tcW w:w="5985" w:type="dxa"/>
            <w:gridSpan w:val="6"/>
          </w:tcPr>
          <w:p w14:paraId="6EB86DD1" w14:textId="77777777" w:rsidR="00B64EDF" w:rsidRDefault="00874583">
            <w:r>
              <w:t>K≤2.0</w:t>
            </w:r>
          </w:p>
        </w:tc>
      </w:tr>
      <w:tr w:rsidR="00B64EDF" w14:paraId="134D5C78" w14:textId="77777777">
        <w:tc>
          <w:tcPr>
            <w:tcW w:w="3345" w:type="dxa"/>
            <w:shd w:val="clear" w:color="auto" w:fill="E6E6E6"/>
            <w:vAlign w:val="center"/>
          </w:tcPr>
          <w:p w14:paraId="74EC6D5B" w14:textId="77777777" w:rsidR="00B64EDF" w:rsidRDefault="00874583">
            <w:r>
              <w:t>结论</w:t>
            </w:r>
          </w:p>
        </w:tc>
        <w:tc>
          <w:tcPr>
            <w:tcW w:w="5985" w:type="dxa"/>
            <w:gridSpan w:val="6"/>
          </w:tcPr>
          <w:p w14:paraId="2D2C308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19E12364" w14:textId="77777777" w:rsidR="00B64EDF" w:rsidRDefault="00874583">
      <w:pPr>
        <w:pStyle w:val="2"/>
        <w:widowControl w:val="0"/>
        <w:rPr>
          <w:kern w:val="2"/>
        </w:rPr>
      </w:pPr>
      <w:bookmarkStart w:id="55" w:name="_Toc92098574"/>
      <w:r>
        <w:rPr>
          <w:kern w:val="2"/>
        </w:rPr>
        <w:t>控温与非控温楼板构造一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B64EDF" w14:paraId="4AFD9E4E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6D1764DA" w14:textId="77777777" w:rsidR="00B64EDF" w:rsidRDefault="00874583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58501DF" w14:textId="77777777" w:rsidR="00B64EDF" w:rsidRDefault="00874583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AA59975" w14:textId="77777777" w:rsidR="00B64EDF" w:rsidRDefault="00874583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DFD085A" w14:textId="77777777" w:rsidR="00B64EDF" w:rsidRDefault="00874583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F363F48" w14:textId="77777777" w:rsidR="00B64EDF" w:rsidRDefault="00874583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F269E26" w14:textId="77777777" w:rsidR="00B64EDF" w:rsidRDefault="00874583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78DEE58" w14:textId="77777777" w:rsidR="00B64EDF" w:rsidRDefault="00874583">
            <w:pPr>
              <w:jc w:val="center"/>
            </w:pPr>
            <w:r>
              <w:t>热惰性指标</w:t>
            </w:r>
          </w:p>
        </w:tc>
      </w:tr>
      <w:tr w:rsidR="00B64EDF" w14:paraId="36F72566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EAEE53B" w14:textId="77777777" w:rsidR="00B64EDF" w:rsidRDefault="00B64ED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169D12E7" w14:textId="77777777" w:rsidR="00B64EDF" w:rsidRDefault="00874583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2EAF52C" w14:textId="77777777" w:rsidR="00B64EDF" w:rsidRDefault="00874583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ACC56E0" w14:textId="77777777" w:rsidR="00B64EDF" w:rsidRDefault="00874583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C2DAA8F" w14:textId="77777777" w:rsidR="00B64EDF" w:rsidRDefault="00874583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EF53252" w14:textId="77777777" w:rsidR="00B64EDF" w:rsidRDefault="00874583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F987617" w14:textId="77777777" w:rsidR="00B64EDF" w:rsidRDefault="00874583">
            <w:pPr>
              <w:jc w:val="center"/>
            </w:pPr>
            <w:r>
              <w:t>D=R*S</w:t>
            </w:r>
          </w:p>
        </w:tc>
      </w:tr>
      <w:tr w:rsidR="00B64EDF" w14:paraId="2D3F0ACF" w14:textId="77777777">
        <w:tc>
          <w:tcPr>
            <w:tcW w:w="3345" w:type="dxa"/>
            <w:vAlign w:val="center"/>
          </w:tcPr>
          <w:p w14:paraId="42629A1D" w14:textId="77777777" w:rsidR="00B64EDF" w:rsidRDefault="00874583">
            <w:r>
              <w:t>水泥砂浆</w:t>
            </w:r>
          </w:p>
        </w:tc>
        <w:tc>
          <w:tcPr>
            <w:tcW w:w="848" w:type="dxa"/>
            <w:vAlign w:val="center"/>
          </w:tcPr>
          <w:p w14:paraId="5BBF1F21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4E1A1199" w14:textId="77777777" w:rsidR="00B64EDF" w:rsidRDefault="00874583">
            <w:r>
              <w:t>0.930</w:t>
            </w:r>
          </w:p>
        </w:tc>
        <w:tc>
          <w:tcPr>
            <w:tcW w:w="1075" w:type="dxa"/>
            <w:vAlign w:val="center"/>
          </w:tcPr>
          <w:p w14:paraId="592207E7" w14:textId="77777777" w:rsidR="00B64EDF" w:rsidRDefault="00874583">
            <w:r>
              <w:t>11.370</w:t>
            </w:r>
          </w:p>
        </w:tc>
        <w:tc>
          <w:tcPr>
            <w:tcW w:w="848" w:type="dxa"/>
            <w:vAlign w:val="center"/>
          </w:tcPr>
          <w:p w14:paraId="09960349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5B08BD3E" w14:textId="77777777" w:rsidR="00B64EDF" w:rsidRDefault="00874583">
            <w:r>
              <w:t>0.022</w:t>
            </w:r>
          </w:p>
        </w:tc>
        <w:tc>
          <w:tcPr>
            <w:tcW w:w="1064" w:type="dxa"/>
            <w:vAlign w:val="center"/>
          </w:tcPr>
          <w:p w14:paraId="7950D66D" w14:textId="77777777" w:rsidR="00B64EDF" w:rsidRDefault="00874583">
            <w:r>
              <w:t>0.245</w:t>
            </w:r>
          </w:p>
        </w:tc>
      </w:tr>
      <w:tr w:rsidR="00B64EDF" w14:paraId="1E7A8F6D" w14:textId="77777777">
        <w:tc>
          <w:tcPr>
            <w:tcW w:w="3345" w:type="dxa"/>
            <w:vAlign w:val="center"/>
          </w:tcPr>
          <w:p w14:paraId="668E80BD" w14:textId="77777777" w:rsidR="00B64EDF" w:rsidRDefault="00874583">
            <w:r>
              <w:t>钢筋混凝土</w:t>
            </w:r>
          </w:p>
        </w:tc>
        <w:tc>
          <w:tcPr>
            <w:tcW w:w="848" w:type="dxa"/>
            <w:vAlign w:val="center"/>
          </w:tcPr>
          <w:p w14:paraId="03EDAED3" w14:textId="77777777" w:rsidR="00B64EDF" w:rsidRDefault="00874583">
            <w:r>
              <w:t>120</w:t>
            </w:r>
          </w:p>
        </w:tc>
        <w:tc>
          <w:tcPr>
            <w:tcW w:w="1075" w:type="dxa"/>
            <w:vAlign w:val="center"/>
          </w:tcPr>
          <w:p w14:paraId="50589829" w14:textId="77777777" w:rsidR="00B64EDF" w:rsidRDefault="00874583">
            <w:r>
              <w:t>1.740</w:t>
            </w:r>
          </w:p>
        </w:tc>
        <w:tc>
          <w:tcPr>
            <w:tcW w:w="1075" w:type="dxa"/>
            <w:vAlign w:val="center"/>
          </w:tcPr>
          <w:p w14:paraId="71D24FFB" w14:textId="77777777" w:rsidR="00B64EDF" w:rsidRDefault="00874583">
            <w:r>
              <w:t>17.200</w:t>
            </w:r>
          </w:p>
        </w:tc>
        <w:tc>
          <w:tcPr>
            <w:tcW w:w="848" w:type="dxa"/>
            <w:vAlign w:val="center"/>
          </w:tcPr>
          <w:p w14:paraId="2C535063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133FB7B7" w14:textId="77777777" w:rsidR="00B64EDF" w:rsidRDefault="00874583">
            <w:r>
              <w:t>0.069</w:t>
            </w:r>
          </w:p>
        </w:tc>
        <w:tc>
          <w:tcPr>
            <w:tcW w:w="1064" w:type="dxa"/>
            <w:vAlign w:val="center"/>
          </w:tcPr>
          <w:p w14:paraId="0E77A17A" w14:textId="77777777" w:rsidR="00B64EDF" w:rsidRDefault="00874583">
            <w:r>
              <w:t>1.186</w:t>
            </w:r>
          </w:p>
        </w:tc>
      </w:tr>
      <w:tr w:rsidR="00B64EDF" w14:paraId="5F7FF3AA" w14:textId="77777777">
        <w:tc>
          <w:tcPr>
            <w:tcW w:w="3345" w:type="dxa"/>
            <w:vAlign w:val="center"/>
          </w:tcPr>
          <w:p w14:paraId="5EDD14B9" w14:textId="77777777" w:rsidR="00B64EDF" w:rsidRDefault="00874583">
            <w:r>
              <w:lastRenderedPageBreak/>
              <w:t>石灰砂浆</w:t>
            </w:r>
          </w:p>
        </w:tc>
        <w:tc>
          <w:tcPr>
            <w:tcW w:w="848" w:type="dxa"/>
            <w:vAlign w:val="center"/>
          </w:tcPr>
          <w:p w14:paraId="6270EC06" w14:textId="77777777" w:rsidR="00B64EDF" w:rsidRDefault="00874583">
            <w:r>
              <w:t>20</w:t>
            </w:r>
          </w:p>
        </w:tc>
        <w:tc>
          <w:tcPr>
            <w:tcW w:w="1075" w:type="dxa"/>
            <w:vAlign w:val="center"/>
          </w:tcPr>
          <w:p w14:paraId="211B94D2" w14:textId="77777777" w:rsidR="00B64EDF" w:rsidRDefault="00874583">
            <w:r>
              <w:t>0.810</w:t>
            </w:r>
          </w:p>
        </w:tc>
        <w:tc>
          <w:tcPr>
            <w:tcW w:w="1075" w:type="dxa"/>
            <w:vAlign w:val="center"/>
          </w:tcPr>
          <w:p w14:paraId="3A2912AF" w14:textId="77777777" w:rsidR="00B64EDF" w:rsidRDefault="00874583">
            <w:r>
              <w:t>10.070</w:t>
            </w:r>
          </w:p>
        </w:tc>
        <w:tc>
          <w:tcPr>
            <w:tcW w:w="848" w:type="dxa"/>
            <w:vAlign w:val="center"/>
          </w:tcPr>
          <w:p w14:paraId="54BE879C" w14:textId="77777777" w:rsidR="00B64EDF" w:rsidRDefault="00874583">
            <w:r>
              <w:t>1.00</w:t>
            </w:r>
          </w:p>
        </w:tc>
        <w:tc>
          <w:tcPr>
            <w:tcW w:w="1075" w:type="dxa"/>
            <w:vAlign w:val="center"/>
          </w:tcPr>
          <w:p w14:paraId="2C6542D1" w14:textId="77777777" w:rsidR="00B64EDF" w:rsidRDefault="00874583">
            <w:r>
              <w:t>0.025</w:t>
            </w:r>
          </w:p>
        </w:tc>
        <w:tc>
          <w:tcPr>
            <w:tcW w:w="1064" w:type="dxa"/>
            <w:vAlign w:val="center"/>
          </w:tcPr>
          <w:p w14:paraId="43C108EB" w14:textId="77777777" w:rsidR="00B64EDF" w:rsidRDefault="00874583">
            <w:r>
              <w:t>0.249</w:t>
            </w:r>
          </w:p>
        </w:tc>
      </w:tr>
      <w:tr w:rsidR="00B64EDF" w14:paraId="1ABA8238" w14:textId="77777777">
        <w:tc>
          <w:tcPr>
            <w:tcW w:w="3345" w:type="dxa"/>
            <w:vAlign w:val="center"/>
          </w:tcPr>
          <w:p w14:paraId="4AB3A7DC" w14:textId="77777777" w:rsidR="00B64EDF" w:rsidRDefault="00874583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93B7A5C" w14:textId="77777777" w:rsidR="00B64EDF" w:rsidRDefault="00874583">
            <w:r>
              <w:t>160</w:t>
            </w:r>
          </w:p>
        </w:tc>
        <w:tc>
          <w:tcPr>
            <w:tcW w:w="1075" w:type="dxa"/>
            <w:vAlign w:val="center"/>
          </w:tcPr>
          <w:p w14:paraId="29D21AA7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7C553C7A" w14:textId="77777777" w:rsidR="00B64EDF" w:rsidRDefault="00874583">
            <w:r>
              <w:t>－</w:t>
            </w:r>
          </w:p>
        </w:tc>
        <w:tc>
          <w:tcPr>
            <w:tcW w:w="848" w:type="dxa"/>
            <w:vAlign w:val="center"/>
          </w:tcPr>
          <w:p w14:paraId="6CFDFCEB" w14:textId="77777777" w:rsidR="00B64EDF" w:rsidRDefault="00874583">
            <w:r>
              <w:t>－</w:t>
            </w:r>
          </w:p>
        </w:tc>
        <w:tc>
          <w:tcPr>
            <w:tcW w:w="1075" w:type="dxa"/>
            <w:vAlign w:val="center"/>
          </w:tcPr>
          <w:p w14:paraId="66DCB316" w14:textId="77777777" w:rsidR="00B64EDF" w:rsidRDefault="00874583">
            <w:r>
              <w:t>0.115</w:t>
            </w:r>
          </w:p>
        </w:tc>
        <w:tc>
          <w:tcPr>
            <w:tcW w:w="1064" w:type="dxa"/>
            <w:vAlign w:val="center"/>
          </w:tcPr>
          <w:p w14:paraId="3BCF4C9A" w14:textId="77777777" w:rsidR="00B64EDF" w:rsidRDefault="00874583">
            <w:r>
              <w:t>1.679</w:t>
            </w:r>
          </w:p>
        </w:tc>
      </w:tr>
      <w:tr w:rsidR="00B64EDF" w14:paraId="4706500C" w14:textId="77777777">
        <w:tc>
          <w:tcPr>
            <w:tcW w:w="3345" w:type="dxa"/>
            <w:shd w:val="clear" w:color="auto" w:fill="E6E6E6"/>
            <w:vAlign w:val="center"/>
          </w:tcPr>
          <w:p w14:paraId="002262C2" w14:textId="77777777" w:rsidR="00B64EDF" w:rsidRDefault="00874583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423359BC" w14:textId="77777777" w:rsidR="00B64EDF" w:rsidRDefault="00874583">
            <w:pPr>
              <w:jc w:val="center"/>
            </w:pPr>
            <w:r>
              <w:t>2.984</w:t>
            </w:r>
          </w:p>
        </w:tc>
      </w:tr>
      <w:tr w:rsidR="00B64EDF" w14:paraId="3F0A6848" w14:textId="77777777">
        <w:tc>
          <w:tcPr>
            <w:tcW w:w="3345" w:type="dxa"/>
            <w:shd w:val="clear" w:color="auto" w:fill="E6E6E6"/>
            <w:vAlign w:val="center"/>
          </w:tcPr>
          <w:p w14:paraId="5839C0E9" w14:textId="77777777" w:rsidR="00B64EDF" w:rsidRDefault="00874583">
            <w:r>
              <w:t>标准依据</w:t>
            </w:r>
          </w:p>
        </w:tc>
        <w:tc>
          <w:tcPr>
            <w:tcW w:w="5985" w:type="dxa"/>
            <w:gridSpan w:val="6"/>
          </w:tcPr>
          <w:p w14:paraId="3AAAA1B5" w14:textId="77777777" w:rsidR="00B64EDF" w:rsidRDefault="00874583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4.3.3</w:t>
            </w:r>
            <w:r>
              <w:t>条</w:t>
            </w:r>
          </w:p>
        </w:tc>
      </w:tr>
      <w:tr w:rsidR="00B64EDF" w14:paraId="276075D8" w14:textId="77777777">
        <w:tc>
          <w:tcPr>
            <w:tcW w:w="3345" w:type="dxa"/>
            <w:shd w:val="clear" w:color="auto" w:fill="E6E6E6"/>
            <w:vAlign w:val="center"/>
          </w:tcPr>
          <w:p w14:paraId="0D4F6F98" w14:textId="77777777" w:rsidR="00B64EDF" w:rsidRDefault="00874583">
            <w:r>
              <w:t>标准要求</w:t>
            </w:r>
          </w:p>
        </w:tc>
        <w:tc>
          <w:tcPr>
            <w:tcW w:w="5985" w:type="dxa"/>
            <w:gridSpan w:val="6"/>
          </w:tcPr>
          <w:p w14:paraId="3B78E11A" w14:textId="77777777" w:rsidR="00B64EDF" w:rsidRDefault="00874583">
            <w:r>
              <w:t>K≤2.0</w:t>
            </w:r>
          </w:p>
        </w:tc>
      </w:tr>
      <w:tr w:rsidR="00B64EDF" w14:paraId="3CB0BF97" w14:textId="77777777">
        <w:tc>
          <w:tcPr>
            <w:tcW w:w="3345" w:type="dxa"/>
            <w:shd w:val="clear" w:color="auto" w:fill="E6E6E6"/>
            <w:vAlign w:val="center"/>
          </w:tcPr>
          <w:p w14:paraId="3A959950" w14:textId="77777777" w:rsidR="00B64EDF" w:rsidRDefault="00874583">
            <w:r>
              <w:t>结论</w:t>
            </w:r>
          </w:p>
        </w:tc>
        <w:tc>
          <w:tcPr>
            <w:tcW w:w="5985" w:type="dxa"/>
            <w:gridSpan w:val="6"/>
          </w:tcPr>
          <w:p w14:paraId="1827749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63B2CB8F" w14:textId="77777777" w:rsidR="00B64EDF" w:rsidRDefault="00B64EDF">
      <w:pPr>
        <w:widowControl w:val="0"/>
        <w:jc w:val="both"/>
        <w:rPr>
          <w:kern w:val="2"/>
          <w:szCs w:val="24"/>
          <w:lang w:val="en-US"/>
        </w:rPr>
      </w:pPr>
    </w:p>
    <w:p w14:paraId="5D3826A2" w14:textId="77777777" w:rsidR="00B64EDF" w:rsidRDefault="00874583">
      <w:pPr>
        <w:pStyle w:val="1"/>
        <w:widowControl w:val="0"/>
        <w:jc w:val="both"/>
        <w:rPr>
          <w:kern w:val="2"/>
          <w:szCs w:val="24"/>
        </w:rPr>
      </w:pPr>
      <w:bookmarkStart w:id="56" w:name="_Toc92098575"/>
      <w:r>
        <w:rPr>
          <w:kern w:val="2"/>
          <w:szCs w:val="24"/>
        </w:rPr>
        <w:t>户门</w:t>
      </w:r>
      <w:bookmarkEnd w:id="56"/>
    </w:p>
    <w:p w14:paraId="4E2EEE17" w14:textId="77777777" w:rsidR="00B64EDF" w:rsidRDefault="00B64EDF">
      <w:pPr>
        <w:widowControl w:val="0"/>
        <w:jc w:val="both"/>
        <w:rPr>
          <w:kern w:val="2"/>
          <w:szCs w:val="24"/>
          <w:lang w:val="en-US"/>
        </w:rPr>
      </w:pPr>
    </w:p>
    <w:p w14:paraId="7970CF01" w14:textId="77777777" w:rsidR="00B64EDF" w:rsidRDefault="00874583">
      <w:r>
        <w:tab/>
      </w:r>
      <w:r>
        <w:t>本工程无此项内容</w:t>
      </w:r>
    </w:p>
    <w:p w14:paraId="77C253B8" w14:textId="77777777" w:rsidR="00B64EDF" w:rsidRDefault="00874583">
      <w:pPr>
        <w:pStyle w:val="1"/>
      </w:pPr>
      <w:bookmarkStart w:id="57" w:name="_Toc92098576"/>
      <w:r>
        <w:t>外窗热工</w:t>
      </w:r>
      <w:bookmarkEnd w:id="57"/>
    </w:p>
    <w:p w14:paraId="7512AB82" w14:textId="77777777" w:rsidR="00B64EDF" w:rsidRDefault="00874583">
      <w:pPr>
        <w:pStyle w:val="2"/>
      </w:pPr>
      <w:bookmarkStart w:id="58" w:name="_Toc92098577"/>
      <w:r>
        <w:t>外窗构造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B64EDF" w14:paraId="4DB62E45" w14:textId="77777777">
        <w:tc>
          <w:tcPr>
            <w:tcW w:w="905" w:type="dxa"/>
            <w:shd w:val="clear" w:color="auto" w:fill="E6E6E6"/>
            <w:vAlign w:val="center"/>
          </w:tcPr>
          <w:p w14:paraId="684A8931" w14:textId="77777777" w:rsidR="00B64EDF" w:rsidRDefault="00874583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0E7E1D75" w14:textId="77777777" w:rsidR="00B64EDF" w:rsidRDefault="00874583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173CC043" w14:textId="77777777" w:rsidR="00B64EDF" w:rsidRDefault="00874583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10A88B02" w14:textId="77777777" w:rsidR="00B64EDF" w:rsidRDefault="00874583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2CE975D6" w14:textId="77777777" w:rsidR="00B64EDF" w:rsidRDefault="00874583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135A6FBB" w14:textId="77777777" w:rsidR="00B64EDF" w:rsidRDefault="00874583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0F7D1C5F" w14:textId="77777777" w:rsidR="00B64EDF" w:rsidRDefault="00874583">
            <w:pPr>
              <w:jc w:val="center"/>
            </w:pPr>
            <w:r>
              <w:t>备注</w:t>
            </w:r>
          </w:p>
        </w:tc>
      </w:tr>
      <w:tr w:rsidR="00B64EDF" w14:paraId="0BAFDD36" w14:textId="77777777">
        <w:tc>
          <w:tcPr>
            <w:tcW w:w="905" w:type="dxa"/>
            <w:vAlign w:val="center"/>
          </w:tcPr>
          <w:p w14:paraId="6119EB06" w14:textId="77777777" w:rsidR="00B64EDF" w:rsidRDefault="00874583">
            <w:r>
              <w:t>1</w:t>
            </w:r>
          </w:p>
        </w:tc>
        <w:tc>
          <w:tcPr>
            <w:tcW w:w="1867" w:type="dxa"/>
            <w:vAlign w:val="center"/>
          </w:tcPr>
          <w:p w14:paraId="3A5A3CD7" w14:textId="77777777" w:rsidR="00B64EDF" w:rsidRDefault="00874583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32DCE105" w14:textId="77777777" w:rsidR="00B64EDF" w:rsidRDefault="00874583">
            <w:r>
              <w:t>18</w:t>
            </w:r>
          </w:p>
        </w:tc>
        <w:tc>
          <w:tcPr>
            <w:tcW w:w="832" w:type="dxa"/>
            <w:vAlign w:val="center"/>
          </w:tcPr>
          <w:p w14:paraId="5EB13948" w14:textId="77777777" w:rsidR="00B64EDF" w:rsidRDefault="00874583">
            <w:r>
              <w:t>6.00</w:t>
            </w:r>
          </w:p>
        </w:tc>
        <w:tc>
          <w:tcPr>
            <w:tcW w:w="956" w:type="dxa"/>
            <w:vAlign w:val="center"/>
          </w:tcPr>
          <w:p w14:paraId="4FEF6F66" w14:textId="77777777" w:rsidR="00B64EDF" w:rsidRDefault="00874583">
            <w:r>
              <w:t>0.85</w:t>
            </w:r>
          </w:p>
        </w:tc>
        <w:tc>
          <w:tcPr>
            <w:tcW w:w="956" w:type="dxa"/>
            <w:vAlign w:val="center"/>
          </w:tcPr>
          <w:p w14:paraId="2F9179A4" w14:textId="77777777" w:rsidR="00B64EDF" w:rsidRDefault="00874583">
            <w:r>
              <w:t>0.800</w:t>
            </w:r>
          </w:p>
        </w:tc>
        <w:tc>
          <w:tcPr>
            <w:tcW w:w="2988" w:type="dxa"/>
            <w:vAlign w:val="center"/>
          </w:tcPr>
          <w:p w14:paraId="7AF45D65" w14:textId="77777777" w:rsidR="00B64EDF" w:rsidRDefault="00B64EDF"/>
        </w:tc>
      </w:tr>
      <w:tr w:rsidR="00B64EDF" w14:paraId="2FB1712D" w14:textId="77777777">
        <w:tc>
          <w:tcPr>
            <w:tcW w:w="905" w:type="dxa"/>
            <w:vAlign w:val="center"/>
          </w:tcPr>
          <w:p w14:paraId="74C61B48" w14:textId="77777777" w:rsidR="00B64EDF" w:rsidRDefault="00874583">
            <w:r>
              <w:t>2</w:t>
            </w:r>
          </w:p>
        </w:tc>
        <w:tc>
          <w:tcPr>
            <w:tcW w:w="1867" w:type="dxa"/>
            <w:vAlign w:val="center"/>
          </w:tcPr>
          <w:p w14:paraId="6F11A1F9" w14:textId="77777777" w:rsidR="00B64EDF" w:rsidRDefault="00874583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127FC160" w14:textId="77777777" w:rsidR="00B64EDF" w:rsidRDefault="00874583">
            <w:r>
              <w:t>67</w:t>
            </w:r>
          </w:p>
        </w:tc>
        <w:tc>
          <w:tcPr>
            <w:tcW w:w="832" w:type="dxa"/>
            <w:vAlign w:val="center"/>
          </w:tcPr>
          <w:p w14:paraId="4A2A335A" w14:textId="77777777" w:rsidR="00B64EDF" w:rsidRDefault="00874583">
            <w:r>
              <w:t>6.00</w:t>
            </w:r>
          </w:p>
        </w:tc>
        <w:tc>
          <w:tcPr>
            <w:tcW w:w="956" w:type="dxa"/>
            <w:vAlign w:val="center"/>
          </w:tcPr>
          <w:p w14:paraId="5000D55E" w14:textId="77777777" w:rsidR="00B64EDF" w:rsidRDefault="00874583">
            <w:r>
              <w:t>0.85</w:t>
            </w:r>
          </w:p>
        </w:tc>
        <w:tc>
          <w:tcPr>
            <w:tcW w:w="956" w:type="dxa"/>
            <w:vAlign w:val="center"/>
          </w:tcPr>
          <w:p w14:paraId="4B06508A" w14:textId="77777777" w:rsidR="00B64EDF" w:rsidRDefault="00874583">
            <w:r>
              <w:t>1.000</w:t>
            </w:r>
          </w:p>
        </w:tc>
        <w:tc>
          <w:tcPr>
            <w:tcW w:w="2988" w:type="dxa"/>
            <w:vAlign w:val="center"/>
          </w:tcPr>
          <w:p w14:paraId="4C4C8C5C" w14:textId="77777777" w:rsidR="00B64EDF" w:rsidRDefault="00B64EDF"/>
        </w:tc>
      </w:tr>
    </w:tbl>
    <w:p w14:paraId="454F9753" w14:textId="77777777" w:rsidR="00B64EDF" w:rsidRDefault="00874583">
      <w:pPr>
        <w:pStyle w:val="2"/>
      </w:pPr>
      <w:bookmarkStart w:id="59" w:name="_Toc92098578"/>
      <w:r>
        <w:t>外遮阳类型</w:t>
      </w:r>
      <w:bookmarkEnd w:id="59"/>
    </w:p>
    <w:p w14:paraId="196D2C0A" w14:textId="77777777" w:rsidR="00B64EDF" w:rsidRDefault="00874583">
      <w:r>
        <w:t>本工程无此内容</w:t>
      </w:r>
    </w:p>
    <w:p w14:paraId="0C3F29CB" w14:textId="77777777" w:rsidR="00B64EDF" w:rsidRDefault="00874583">
      <w:pPr>
        <w:pStyle w:val="2"/>
      </w:pPr>
      <w:bookmarkStart w:id="60" w:name="_Toc92098579"/>
      <w:r>
        <w:t>外遮阳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2150"/>
        <w:gridCol w:w="2378"/>
        <w:gridCol w:w="2429"/>
        <w:gridCol w:w="1131"/>
      </w:tblGrid>
      <w:tr w:rsidR="00B64EDF" w14:paraId="61A8B76B" w14:textId="77777777">
        <w:tc>
          <w:tcPr>
            <w:tcW w:w="1245" w:type="dxa"/>
            <w:shd w:val="clear" w:color="auto" w:fill="E6E6E6"/>
            <w:vAlign w:val="center"/>
          </w:tcPr>
          <w:p w14:paraId="6E330006" w14:textId="77777777" w:rsidR="00B64EDF" w:rsidRDefault="00874583">
            <w:pPr>
              <w:jc w:val="center"/>
            </w:pPr>
            <w:r>
              <w:t>朝向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3594D79F" w14:textId="77777777" w:rsidR="00B64EDF" w:rsidRDefault="00874583">
            <w:pPr>
              <w:jc w:val="center"/>
            </w:pPr>
            <w:r>
              <w:t>窗编号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2A20C8E7" w14:textId="77777777" w:rsidR="00B64EDF" w:rsidRDefault="00874583">
            <w:pPr>
              <w:jc w:val="center"/>
            </w:pPr>
            <w:r>
              <w:t>外遮阳系数</w:t>
            </w:r>
          </w:p>
        </w:tc>
        <w:tc>
          <w:tcPr>
            <w:tcW w:w="2428" w:type="dxa"/>
            <w:shd w:val="clear" w:color="auto" w:fill="E6E6E6"/>
            <w:vAlign w:val="center"/>
          </w:tcPr>
          <w:p w14:paraId="46C80D1A" w14:textId="77777777" w:rsidR="00B64EDF" w:rsidRDefault="00874583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3AB675B" w14:textId="77777777" w:rsidR="00B64EDF" w:rsidRDefault="00874583">
            <w:pPr>
              <w:jc w:val="center"/>
            </w:pPr>
            <w:r>
              <w:t>结论</w:t>
            </w:r>
          </w:p>
        </w:tc>
      </w:tr>
      <w:tr w:rsidR="00B64EDF" w14:paraId="22C8E9C6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209167E7" w14:textId="77777777" w:rsidR="00B64EDF" w:rsidRDefault="00874583">
            <w:r>
              <w:t>东向</w:t>
            </w:r>
          </w:p>
        </w:tc>
        <w:tc>
          <w:tcPr>
            <w:tcW w:w="2150" w:type="dxa"/>
            <w:vAlign w:val="center"/>
          </w:tcPr>
          <w:p w14:paraId="054BCF34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4858BFE7" w14:textId="77777777" w:rsidR="00B64EDF" w:rsidRDefault="00874583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0FC6DBBC" w14:textId="77777777" w:rsidR="00B64EDF" w:rsidRDefault="00874583">
            <w:r>
              <w:t>SD≤0.80</w:t>
            </w:r>
          </w:p>
        </w:tc>
        <w:tc>
          <w:tcPr>
            <w:tcW w:w="1131" w:type="dxa"/>
            <w:vAlign w:val="center"/>
          </w:tcPr>
          <w:p w14:paraId="5AE8747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AD7B3C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0BD2407" w14:textId="77777777" w:rsidR="00B64EDF" w:rsidRDefault="00B64EDF"/>
        </w:tc>
        <w:tc>
          <w:tcPr>
            <w:tcW w:w="2150" w:type="dxa"/>
            <w:vAlign w:val="center"/>
          </w:tcPr>
          <w:p w14:paraId="431BE4E1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2028586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6D3C733" w14:textId="77777777" w:rsidR="00B64EDF" w:rsidRDefault="00B64EDF"/>
        </w:tc>
        <w:tc>
          <w:tcPr>
            <w:tcW w:w="1131" w:type="dxa"/>
            <w:vAlign w:val="center"/>
          </w:tcPr>
          <w:p w14:paraId="458DC55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15461D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019B795" w14:textId="77777777" w:rsidR="00B64EDF" w:rsidRDefault="00B64EDF"/>
        </w:tc>
        <w:tc>
          <w:tcPr>
            <w:tcW w:w="2150" w:type="dxa"/>
            <w:vAlign w:val="center"/>
          </w:tcPr>
          <w:p w14:paraId="25A4AF90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9EFF87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61B95D7" w14:textId="77777777" w:rsidR="00B64EDF" w:rsidRDefault="00B64EDF"/>
        </w:tc>
        <w:tc>
          <w:tcPr>
            <w:tcW w:w="1131" w:type="dxa"/>
            <w:vAlign w:val="center"/>
          </w:tcPr>
          <w:p w14:paraId="2B50442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25265A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D3A59BC" w14:textId="77777777" w:rsidR="00B64EDF" w:rsidRDefault="00B64EDF"/>
        </w:tc>
        <w:tc>
          <w:tcPr>
            <w:tcW w:w="2150" w:type="dxa"/>
            <w:vAlign w:val="center"/>
          </w:tcPr>
          <w:p w14:paraId="229158F7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D0EC32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A60F386" w14:textId="77777777" w:rsidR="00B64EDF" w:rsidRDefault="00B64EDF"/>
        </w:tc>
        <w:tc>
          <w:tcPr>
            <w:tcW w:w="1131" w:type="dxa"/>
            <w:vAlign w:val="center"/>
          </w:tcPr>
          <w:p w14:paraId="746B456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835D31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E125411" w14:textId="77777777" w:rsidR="00B64EDF" w:rsidRDefault="00B64EDF"/>
        </w:tc>
        <w:tc>
          <w:tcPr>
            <w:tcW w:w="2150" w:type="dxa"/>
            <w:vAlign w:val="center"/>
          </w:tcPr>
          <w:p w14:paraId="602FE3F2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2848979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3ECBCE0" w14:textId="77777777" w:rsidR="00B64EDF" w:rsidRDefault="00B64EDF"/>
        </w:tc>
        <w:tc>
          <w:tcPr>
            <w:tcW w:w="1131" w:type="dxa"/>
            <w:vAlign w:val="center"/>
          </w:tcPr>
          <w:p w14:paraId="2C168D4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930A03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EF5F49" w14:textId="77777777" w:rsidR="00B64EDF" w:rsidRDefault="00B64EDF"/>
        </w:tc>
        <w:tc>
          <w:tcPr>
            <w:tcW w:w="2150" w:type="dxa"/>
            <w:vAlign w:val="center"/>
          </w:tcPr>
          <w:p w14:paraId="51275633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D22C4D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9E60534" w14:textId="77777777" w:rsidR="00B64EDF" w:rsidRDefault="00B64EDF"/>
        </w:tc>
        <w:tc>
          <w:tcPr>
            <w:tcW w:w="1131" w:type="dxa"/>
            <w:vAlign w:val="center"/>
          </w:tcPr>
          <w:p w14:paraId="3862966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38B0D3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97F6408" w14:textId="77777777" w:rsidR="00B64EDF" w:rsidRDefault="00B64EDF"/>
        </w:tc>
        <w:tc>
          <w:tcPr>
            <w:tcW w:w="2150" w:type="dxa"/>
            <w:vAlign w:val="center"/>
          </w:tcPr>
          <w:p w14:paraId="472D38A9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CE3764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D3C3A56" w14:textId="77777777" w:rsidR="00B64EDF" w:rsidRDefault="00B64EDF"/>
        </w:tc>
        <w:tc>
          <w:tcPr>
            <w:tcW w:w="1131" w:type="dxa"/>
            <w:vAlign w:val="center"/>
          </w:tcPr>
          <w:p w14:paraId="7A96BAD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F2E43E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86F6E3" w14:textId="77777777" w:rsidR="00B64EDF" w:rsidRDefault="00B64EDF"/>
        </w:tc>
        <w:tc>
          <w:tcPr>
            <w:tcW w:w="2150" w:type="dxa"/>
            <w:vAlign w:val="center"/>
          </w:tcPr>
          <w:p w14:paraId="3CBA184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A41AC3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47886B5" w14:textId="77777777" w:rsidR="00B64EDF" w:rsidRDefault="00B64EDF"/>
        </w:tc>
        <w:tc>
          <w:tcPr>
            <w:tcW w:w="1131" w:type="dxa"/>
            <w:vAlign w:val="center"/>
          </w:tcPr>
          <w:p w14:paraId="2ED4A79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519D4D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CEF5B38" w14:textId="77777777" w:rsidR="00B64EDF" w:rsidRDefault="00B64EDF"/>
        </w:tc>
        <w:tc>
          <w:tcPr>
            <w:tcW w:w="2150" w:type="dxa"/>
            <w:vAlign w:val="center"/>
          </w:tcPr>
          <w:p w14:paraId="258B4192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A5F49C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49EBCB9" w14:textId="77777777" w:rsidR="00B64EDF" w:rsidRDefault="00B64EDF"/>
        </w:tc>
        <w:tc>
          <w:tcPr>
            <w:tcW w:w="1131" w:type="dxa"/>
            <w:vAlign w:val="center"/>
          </w:tcPr>
          <w:p w14:paraId="38BAE61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7C7D3B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B086B04" w14:textId="77777777" w:rsidR="00B64EDF" w:rsidRDefault="00B64EDF"/>
        </w:tc>
        <w:tc>
          <w:tcPr>
            <w:tcW w:w="2150" w:type="dxa"/>
            <w:vAlign w:val="center"/>
          </w:tcPr>
          <w:p w14:paraId="0CFE69F9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1734302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8271E15" w14:textId="77777777" w:rsidR="00B64EDF" w:rsidRDefault="00B64EDF"/>
        </w:tc>
        <w:tc>
          <w:tcPr>
            <w:tcW w:w="1131" w:type="dxa"/>
            <w:vAlign w:val="center"/>
          </w:tcPr>
          <w:p w14:paraId="1FB9D90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9D5E70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12A63F" w14:textId="77777777" w:rsidR="00B64EDF" w:rsidRDefault="00B64EDF"/>
        </w:tc>
        <w:tc>
          <w:tcPr>
            <w:tcW w:w="2150" w:type="dxa"/>
            <w:vAlign w:val="center"/>
          </w:tcPr>
          <w:p w14:paraId="4E807549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120466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E3A22A1" w14:textId="77777777" w:rsidR="00B64EDF" w:rsidRDefault="00B64EDF"/>
        </w:tc>
        <w:tc>
          <w:tcPr>
            <w:tcW w:w="1131" w:type="dxa"/>
            <w:vAlign w:val="center"/>
          </w:tcPr>
          <w:p w14:paraId="574F575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53452F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E0C5274" w14:textId="77777777" w:rsidR="00B64EDF" w:rsidRDefault="00B64EDF"/>
        </w:tc>
        <w:tc>
          <w:tcPr>
            <w:tcW w:w="2150" w:type="dxa"/>
            <w:vAlign w:val="center"/>
          </w:tcPr>
          <w:p w14:paraId="79C40959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70A79A0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8CD2B1A" w14:textId="77777777" w:rsidR="00B64EDF" w:rsidRDefault="00B64EDF"/>
        </w:tc>
        <w:tc>
          <w:tcPr>
            <w:tcW w:w="1131" w:type="dxa"/>
            <w:vAlign w:val="center"/>
          </w:tcPr>
          <w:p w14:paraId="21FB6A9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13237D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3604F43" w14:textId="77777777" w:rsidR="00B64EDF" w:rsidRDefault="00B64EDF"/>
        </w:tc>
        <w:tc>
          <w:tcPr>
            <w:tcW w:w="2150" w:type="dxa"/>
            <w:vAlign w:val="center"/>
          </w:tcPr>
          <w:p w14:paraId="20CD7C48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06259FD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C70B73E" w14:textId="77777777" w:rsidR="00B64EDF" w:rsidRDefault="00B64EDF"/>
        </w:tc>
        <w:tc>
          <w:tcPr>
            <w:tcW w:w="1131" w:type="dxa"/>
            <w:vAlign w:val="center"/>
          </w:tcPr>
          <w:p w14:paraId="3B32A6B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B66B96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E95BF0D" w14:textId="77777777" w:rsidR="00B64EDF" w:rsidRDefault="00B64EDF"/>
        </w:tc>
        <w:tc>
          <w:tcPr>
            <w:tcW w:w="2150" w:type="dxa"/>
            <w:vAlign w:val="center"/>
          </w:tcPr>
          <w:p w14:paraId="71CF1E2D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1C596F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3E3E75" w14:textId="77777777" w:rsidR="00B64EDF" w:rsidRDefault="00B64EDF"/>
        </w:tc>
        <w:tc>
          <w:tcPr>
            <w:tcW w:w="1131" w:type="dxa"/>
            <w:vAlign w:val="center"/>
          </w:tcPr>
          <w:p w14:paraId="62EEBA1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C74B61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EE4BB6E" w14:textId="77777777" w:rsidR="00B64EDF" w:rsidRDefault="00B64EDF"/>
        </w:tc>
        <w:tc>
          <w:tcPr>
            <w:tcW w:w="2150" w:type="dxa"/>
            <w:vAlign w:val="center"/>
          </w:tcPr>
          <w:p w14:paraId="17F73837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023453E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C826D33" w14:textId="77777777" w:rsidR="00B64EDF" w:rsidRDefault="00B64EDF"/>
        </w:tc>
        <w:tc>
          <w:tcPr>
            <w:tcW w:w="1131" w:type="dxa"/>
            <w:vAlign w:val="center"/>
          </w:tcPr>
          <w:p w14:paraId="22A4198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A8B8A3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79C2CD" w14:textId="77777777" w:rsidR="00B64EDF" w:rsidRDefault="00B64EDF"/>
        </w:tc>
        <w:tc>
          <w:tcPr>
            <w:tcW w:w="2150" w:type="dxa"/>
            <w:vAlign w:val="center"/>
          </w:tcPr>
          <w:p w14:paraId="7E3332BF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D2EC86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6CA79AC" w14:textId="77777777" w:rsidR="00B64EDF" w:rsidRDefault="00B64EDF"/>
        </w:tc>
        <w:tc>
          <w:tcPr>
            <w:tcW w:w="1131" w:type="dxa"/>
            <w:vAlign w:val="center"/>
          </w:tcPr>
          <w:p w14:paraId="30AA910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D51D9C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6417E45" w14:textId="77777777" w:rsidR="00B64EDF" w:rsidRDefault="00B64EDF"/>
        </w:tc>
        <w:tc>
          <w:tcPr>
            <w:tcW w:w="2150" w:type="dxa"/>
            <w:vAlign w:val="center"/>
          </w:tcPr>
          <w:p w14:paraId="499622AA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FBCA88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399210D" w14:textId="77777777" w:rsidR="00B64EDF" w:rsidRDefault="00B64EDF"/>
        </w:tc>
        <w:tc>
          <w:tcPr>
            <w:tcW w:w="1131" w:type="dxa"/>
            <w:vAlign w:val="center"/>
          </w:tcPr>
          <w:p w14:paraId="4495AE7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742A00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1D6285" w14:textId="77777777" w:rsidR="00B64EDF" w:rsidRDefault="00B64EDF"/>
        </w:tc>
        <w:tc>
          <w:tcPr>
            <w:tcW w:w="2150" w:type="dxa"/>
            <w:vAlign w:val="center"/>
          </w:tcPr>
          <w:p w14:paraId="6A594202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D4641A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52B330" w14:textId="77777777" w:rsidR="00B64EDF" w:rsidRDefault="00B64EDF"/>
        </w:tc>
        <w:tc>
          <w:tcPr>
            <w:tcW w:w="1131" w:type="dxa"/>
            <w:vAlign w:val="center"/>
          </w:tcPr>
          <w:p w14:paraId="7EB0FF6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169DFD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2031554" w14:textId="77777777" w:rsidR="00B64EDF" w:rsidRDefault="00B64EDF"/>
        </w:tc>
        <w:tc>
          <w:tcPr>
            <w:tcW w:w="2150" w:type="dxa"/>
            <w:vAlign w:val="center"/>
          </w:tcPr>
          <w:p w14:paraId="4B55DBA1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37D79E7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E6DFB8" w14:textId="77777777" w:rsidR="00B64EDF" w:rsidRDefault="00B64EDF"/>
        </w:tc>
        <w:tc>
          <w:tcPr>
            <w:tcW w:w="1131" w:type="dxa"/>
            <w:vAlign w:val="center"/>
          </w:tcPr>
          <w:p w14:paraId="6521814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D0BF49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5BDA494" w14:textId="77777777" w:rsidR="00B64EDF" w:rsidRDefault="00B64EDF"/>
        </w:tc>
        <w:tc>
          <w:tcPr>
            <w:tcW w:w="2150" w:type="dxa"/>
            <w:vAlign w:val="center"/>
          </w:tcPr>
          <w:p w14:paraId="375FC1AB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F95994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264907" w14:textId="77777777" w:rsidR="00B64EDF" w:rsidRDefault="00B64EDF"/>
        </w:tc>
        <w:tc>
          <w:tcPr>
            <w:tcW w:w="1131" w:type="dxa"/>
            <w:vAlign w:val="center"/>
          </w:tcPr>
          <w:p w14:paraId="2CCC84B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98A982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EB205DE" w14:textId="77777777" w:rsidR="00B64EDF" w:rsidRDefault="00B64EDF"/>
        </w:tc>
        <w:tc>
          <w:tcPr>
            <w:tcW w:w="2150" w:type="dxa"/>
            <w:vAlign w:val="center"/>
          </w:tcPr>
          <w:p w14:paraId="5E97C90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008C26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B17AD1B" w14:textId="77777777" w:rsidR="00B64EDF" w:rsidRDefault="00B64EDF"/>
        </w:tc>
        <w:tc>
          <w:tcPr>
            <w:tcW w:w="1131" w:type="dxa"/>
            <w:vAlign w:val="center"/>
          </w:tcPr>
          <w:p w14:paraId="0658D90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FBC7C7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FC6D0E" w14:textId="77777777" w:rsidR="00B64EDF" w:rsidRDefault="00B64EDF"/>
        </w:tc>
        <w:tc>
          <w:tcPr>
            <w:tcW w:w="2150" w:type="dxa"/>
            <w:vAlign w:val="center"/>
          </w:tcPr>
          <w:p w14:paraId="12F09E36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3F2354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DF33025" w14:textId="77777777" w:rsidR="00B64EDF" w:rsidRDefault="00B64EDF"/>
        </w:tc>
        <w:tc>
          <w:tcPr>
            <w:tcW w:w="1131" w:type="dxa"/>
            <w:vAlign w:val="center"/>
          </w:tcPr>
          <w:p w14:paraId="258AFA9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1B8082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D0107D3" w14:textId="77777777" w:rsidR="00B64EDF" w:rsidRDefault="00B64EDF"/>
        </w:tc>
        <w:tc>
          <w:tcPr>
            <w:tcW w:w="2150" w:type="dxa"/>
            <w:vAlign w:val="center"/>
          </w:tcPr>
          <w:p w14:paraId="0B9614E1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7ABAC72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0034770" w14:textId="77777777" w:rsidR="00B64EDF" w:rsidRDefault="00B64EDF"/>
        </w:tc>
        <w:tc>
          <w:tcPr>
            <w:tcW w:w="1131" w:type="dxa"/>
            <w:vAlign w:val="center"/>
          </w:tcPr>
          <w:p w14:paraId="08D86C1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7A27F7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C1E5AF3" w14:textId="77777777" w:rsidR="00B64EDF" w:rsidRDefault="00B64EDF"/>
        </w:tc>
        <w:tc>
          <w:tcPr>
            <w:tcW w:w="2150" w:type="dxa"/>
            <w:vAlign w:val="center"/>
          </w:tcPr>
          <w:p w14:paraId="7393E388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0B8CCEA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3E05BB2" w14:textId="77777777" w:rsidR="00B64EDF" w:rsidRDefault="00B64EDF"/>
        </w:tc>
        <w:tc>
          <w:tcPr>
            <w:tcW w:w="1131" w:type="dxa"/>
            <w:vAlign w:val="center"/>
          </w:tcPr>
          <w:p w14:paraId="412A87A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1BD493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000A663" w14:textId="77777777" w:rsidR="00B64EDF" w:rsidRDefault="00B64EDF"/>
        </w:tc>
        <w:tc>
          <w:tcPr>
            <w:tcW w:w="2150" w:type="dxa"/>
            <w:vAlign w:val="center"/>
          </w:tcPr>
          <w:p w14:paraId="43FBF99C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4A3A0C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5ABFBE" w14:textId="77777777" w:rsidR="00B64EDF" w:rsidRDefault="00B64EDF"/>
        </w:tc>
        <w:tc>
          <w:tcPr>
            <w:tcW w:w="1131" w:type="dxa"/>
            <w:vAlign w:val="center"/>
          </w:tcPr>
          <w:p w14:paraId="287A954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681A43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5AE91F4" w14:textId="77777777" w:rsidR="00B64EDF" w:rsidRDefault="00B64EDF"/>
        </w:tc>
        <w:tc>
          <w:tcPr>
            <w:tcW w:w="2150" w:type="dxa"/>
            <w:vAlign w:val="center"/>
          </w:tcPr>
          <w:p w14:paraId="252228B8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2A80D49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B696699" w14:textId="77777777" w:rsidR="00B64EDF" w:rsidRDefault="00B64EDF"/>
        </w:tc>
        <w:tc>
          <w:tcPr>
            <w:tcW w:w="1131" w:type="dxa"/>
            <w:vAlign w:val="center"/>
          </w:tcPr>
          <w:p w14:paraId="0591D41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1417B0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68668A3" w14:textId="77777777" w:rsidR="00B64EDF" w:rsidRDefault="00B64EDF"/>
        </w:tc>
        <w:tc>
          <w:tcPr>
            <w:tcW w:w="2150" w:type="dxa"/>
            <w:vAlign w:val="center"/>
          </w:tcPr>
          <w:p w14:paraId="1D692310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572DB6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56E56B" w14:textId="77777777" w:rsidR="00B64EDF" w:rsidRDefault="00B64EDF"/>
        </w:tc>
        <w:tc>
          <w:tcPr>
            <w:tcW w:w="1131" w:type="dxa"/>
            <w:vAlign w:val="center"/>
          </w:tcPr>
          <w:p w14:paraId="5AABF0C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53F4B6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81ABABB" w14:textId="77777777" w:rsidR="00B64EDF" w:rsidRDefault="00B64EDF"/>
        </w:tc>
        <w:tc>
          <w:tcPr>
            <w:tcW w:w="2150" w:type="dxa"/>
            <w:vAlign w:val="center"/>
          </w:tcPr>
          <w:p w14:paraId="547A47F6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722792C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364058" w14:textId="77777777" w:rsidR="00B64EDF" w:rsidRDefault="00B64EDF"/>
        </w:tc>
        <w:tc>
          <w:tcPr>
            <w:tcW w:w="1131" w:type="dxa"/>
            <w:vAlign w:val="center"/>
          </w:tcPr>
          <w:p w14:paraId="034F536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9CC02E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83C2548" w14:textId="77777777" w:rsidR="00B64EDF" w:rsidRDefault="00B64EDF"/>
        </w:tc>
        <w:tc>
          <w:tcPr>
            <w:tcW w:w="2150" w:type="dxa"/>
            <w:vAlign w:val="center"/>
          </w:tcPr>
          <w:p w14:paraId="766EFF7D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1B4C516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DC958B" w14:textId="77777777" w:rsidR="00B64EDF" w:rsidRDefault="00B64EDF"/>
        </w:tc>
        <w:tc>
          <w:tcPr>
            <w:tcW w:w="1131" w:type="dxa"/>
            <w:vAlign w:val="center"/>
          </w:tcPr>
          <w:p w14:paraId="7E61D24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FBB547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96F735" w14:textId="77777777" w:rsidR="00B64EDF" w:rsidRDefault="00B64EDF"/>
        </w:tc>
        <w:tc>
          <w:tcPr>
            <w:tcW w:w="2150" w:type="dxa"/>
            <w:vAlign w:val="center"/>
          </w:tcPr>
          <w:p w14:paraId="2496900F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F21673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F80912C" w14:textId="77777777" w:rsidR="00B64EDF" w:rsidRDefault="00B64EDF"/>
        </w:tc>
        <w:tc>
          <w:tcPr>
            <w:tcW w:w="1131" w:type="dxa"/>
            <w:vAlign w:val="center"/>
          </w:tcPr>
          <w:p w14:paraId="024E450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18D56E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0A35BA8" w14:textId="77777777" w:rsidR="00B64EDF" w:rsidRDefault="00B64EDF"/>
        </w:tc>
        <w:tc>
          <w:tcPr>
            <w:tcW w:w="2150" w:type="dxa"/>
            <w:vAlign w:val="center"/>
          </w:tcPr>
          <w:p w14:paraId="35FFF607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78E34A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86906E" w14:textId="77777777" w:rsidR="00B64EDF" w:rsidRDefault="00B64EDF"/>
        </w:tc>
        <w:tc>
          <w:tcPr>
            <w:tcW w:w="1131" w:type="dxa"/>
            <w:vAlign w:val="center"/>
          </w:tcPr>
          <w:p w14:paraId="765FBAC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964B28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4CE55E" w14:textId="77777777" w:rsidR="00B64EDF" w:rsidRDefault="00B64EDF"/>
        </w:tc>
        <w:tc>
          <w:tcPr>
            <w:tcW w:w="2150" w:type="dxa"/>
            <w:vAlign w:val="center"/>
          </w:tcPr>
          <w:p w14:paraId="3F08191F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4B8892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72CE00" w14:textId="77777777" w:rsidR="00B64EDF" w:rsidRDefault="00B64EDF"/>
        </w:tc>
        <w:tc>
          <w:tcPr>
            <w:tcW w:w="1131" w:type="dxa"/>
            <w:vAlign w:val="center"/>
          </w:tcPr>
          <w:p w14:paraId="1D55A34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2124F7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720DA0E" w14:textId="77777777" w:rsidR="00B64EDF" w:rsidRDefault="00B64EDF"/>
        </w:tc>
        <w:tc>
          <w:tcPr>
            <w:tcW w:w="2150" w:type="dxa"/>
            <w:vAlign w:val="center"/>
          </w:tcPr>
          <w:p w14:paraId="325A00D0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41DDE81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91E24A7" w14:textId="77777777" w:rsidR="00B64EDF" w:rsidRDefault="00B64EDF"/>
        </w:tc>
        <w:tc>
          <w:tcPr>
            <w:tcW w:w="1131" w:type="dxa"/>
            <w:vAlign w:val="center"/>
          </w:tcPr>
          <w:p w14:paraId="14711A8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E0324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37FF741" w14:textId="77777777" w:rsidR="00B64EDF" w:rsidRDefault="00B64EDF"/>
        </w:tc>
        <w:tc>
          <w:tcPr>
            <w:tcW w:w="2150" w:type="dxa"/>
            <w:vAlign w:val="center"/>
          </w:tcPr>
          <w:p w14:paraId="7F3D3CB8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B4F635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FA1F9A8" w14:textId="77777777" w:rsidR="00B64EDF" w:rsidRDefault="00B64EDF"/>
        </w:tc>
        <w:tc>
          <w:tcPr>
            <w:tcW w:w="1131" w:type="dxa"/>
            <w:vAlign w:val="center"/>
          </w:tcPr>
          <w:p w14:paraId="63F39D2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5D3289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F5196C" w14:textId="77777777" w:rsidR="00B64EDF" w:rsidRDefault="00B64EDF"/>
        </w:tc>
        <w:tc>
          <w:tcPr>
            <w:tcW w:w="2150" w:type="dxa"/>
            <w:vAlign w:val="center"/>
          </w:tcPr>
          <w:p w14:paraId="47DCF8F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348B09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AB70EB" w14:textId="77777777" w:rsidR="00B64EDF" w:rsidRDefault="00B64EDF"/>
        </w:tc>
        <w:tc>
          <w:tcPr>
            <w:tcW w:w="1131" w:type="dxa"/>
            <w:vAlign w:val="center"/>
          </w:tcPr>
          <w:p w14:paraId="4A17959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7C1FF0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0C7DA35" w14:textId="77777777" w:rsidR="00B64EDF" w:rsidRDefault="00B64EDF"/>
        </w:tc>
        <w:tc>
          <w:tcPr>
            <w:tcW w:w="2150" w:type="dxa"/>
            <w:vAlign w:val="center"/>
          </w:tcPr>
          <w:p w14:paraId="5E0AD81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110534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A57A6BB" w14:textId="77777777" w:rsidR="00B64EDF" w:rsidRDefault="00B64EDF"/>
        </w:tc>
        <w:tc>
          <w:tcPr>
            <w:tcW w:w="1131" w:type="dxa"/>
            <w:vAlign w:val="center"/>
          </w:tcPr>
          <w:p w14:paraId="1FA428E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68D2C1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860C871" w14:textId="77777777" w:rsidR="00B64EDF" w:rsidRDefault="00B64EDF"/>
        </w:tc>
        <w:tc>
          <w:tcPr>
            <w:tcW w:w="2150" w:type="dxa"/>
            <w:vAlign w:val="center"/>
          </w:tcPr>
          <w:p w14:paraId="63F67349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00B1A85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94C064" w14:textId="77777777" w:rsidR="00B64EDF" w:rsidRDefault="00B64EDF"/>
        </w:tc>
        <w:tc>
          <w:tcPr>
            <w:tcW w:w="1131" w:type="dxa"/>
            <w:vAlign w:val="center"/>
          </w:tcPr>
          <w:p w14:paraId="77A5968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311FC2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0E2114E" w14:textId="77777777" w:rsidR="00B64EDF" w:rsidRDefault="00B64EDF"/>
        </w:tc>
        <w:tc>
          <w:tcPr>
            <w:tcW w:w="2150" w:type="dxa"/>
            <w:vAlign w:val="center"/>
          </w:tcPr>
          <w:p w14:paraId="4BBE9CBA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A8F58A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84994CE" w14:textId="77777777" w:rsidR="00B64EDF" w:rsidRDefault="00B64EDF"/>
        </w:tc>
        <w:tc>
          <w:tcPr>
            <w:tcW w:w="1131" w:type="dxa"/>
            <w:vAlign w:val="center"/>
          </w:tcPr>
          <w:p w14:paraId="59DE5FE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5A6682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0453B1" w14:textId="77777777" w:rsidR="00B64EDF" w:rsidRDefault="00B64EDF"/>
        </w:tc>
        <w:tc>
          <w:tcPr>
            <w:tcW w:w="2150" w:type="dxa"/>
            <w:vAlign w:val="center"/>
          </w:tcPr>
          <w:p w14:paraId="550B851E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5FEA53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5161118" w14:textId="77777777" w:rsidR="00B64EDF" w:rsidRDefault="00B64EDF"/>
        </w:tc>
        <w:tc>
          <w:tcPr>
            <w:tcW w:w="1131" w:type="dxa"/>
            <w:vAlign w:val="center"/>
          </w:tcPr>
          <w:p w14:paraId="3A9A89D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D3321D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BF572DB" w14:textId="77777777" w:rsidR="00B64EDF" w:rsidRDefault="00B64EDF"/>
        </w:tc>
        <w:tc>
          <w:tcPr>
            <w:tcW w:w="2150" w:type="dxa"/>
            <w:vAlign w:val="center"/>
          </w:tcPr>
          <w:p w14:paraId="42443697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DEF229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0EA543" w14:textId="77777777" w:rsidR="00B64EDF" w:rsidRDefault="00B64EDF"/>
        </w:tc>
        <w:tc>
          <w:tcPr>
            <w:tcW w:w="1131" w:type="dxa"/>
            <w:vAlign w:val="center"/>
          </w:tcPr>
          <w:p w14:paraId="4EE6F43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D9B22B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DA622B9" w14:textId="77777777" w:rsidR="00B64EDF" w:rsidRDefault="00B64EDF"/>
        </w:tc>
        <w:tc>
          <w:tcPr>
            <w:tcW w:w="2150" w:type="dxa"/>
            <w:vAlign w:val="center"/>
          </w:tcPr>
          <w:p w14:paraId="698F0971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F6A262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6470B9A" w14:textId="77777777" w:rsidR="00B64EDF" w:rsidRDefault="00B64EDF"/>
        </w:tc>
        <w:tc>
          <w:tcPr>
            <w:tcW w:w="1131" w:type="dxa"/>
            <w:vAlign w:val="center"/>
          </w:tcPr>
          <w:p w14:paraId="3E94CD7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10E6E9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390F564" w14:textId="77777777" w:rsidR="00B64EDF" w:rsidRDefault="00B64EDF"/>
        </w:tc>
        <w:tc>
          <w:tcPr>
            <w:tcW w:w="2150" w:type="dxa"/>
            <w:vAlign w:val="center"/>
          </w:tcPr>
          <w:p w14:paraId="1B22EED9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2631B58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C0CD1F4" w14:textId="77777777" w:rsidR="00B64EDF" w:rsidRDefault="00B64EDF"/>
        </w:tc>
        <w:tc>
          <w:tcPr>
            <w:tcW w:w="1131" w:type="dxa"/>
            <w:vAlign w:val="center"/>
          </w:tcPr>
          <w:p w14:paraId="72DF716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75652F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B6299F" w14:textId="77777777" w:rsidR="00B64EDF" w:rsidRDefault="00B64EDF"/>
        </w:tc>
        <w:tc>
          <w:tcPr>
            <w:tcW w:w="2150" w:type="dxa"/>
            <w:vAlign w:val="center"/>
          </w:tcPr>
          <w:p w14:paraId="64676F29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F20584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6E7EFB1" w14:textId="77777777" w:rsidR="00B64EDF" w:rsidRDefault="00B64EDF"/>
        </w:tc>
        <w:tc>
          <w:tcPr>
            <w:tcW w:w="1131" w:type="dxa"/>
            <w:vAlign w:val="center"/>
          </w:tcPr>
          <w:p w14:paraId="4AE326D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B50B3F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5B97213" w14:textId="77777777" w:rsidR="00B64EDF" w:rsidRDefault="00B64EDF"/>
        </w:tc>
        <w:tc>
          <w:tcPr>
            <w:tcW w:w="2150" w:type="dxa"/>
            <w:vAlign w:val="center"/>
          </w:tcPr>
          <w:p w14:paraId="0659FA0E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44DA929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035E0AE" w14:textId="77777777" w:rsidR="00B64EDF" w:rsidRDefault="00B64EDF"/>
        </w:tc>
        <w:tc>
          <w:tcPr>
            <w:tcW w:w="1131" w:type="dxa"/>
            <w:vAlign w:val="center"/>
          </w:tcPr>
          <w:p w14:paraId="7DF92D6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DD374E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151739" w14:textId="77777777" w:rsidR="00B64EDF" w:rsidRDefault="00B64EDF"/>
        </w:tc>
        <w:tc>
          <w:tcPr>
            <w:tcW w:w="2150" w:type="dxa"/>
            <w:vAlign w:val="center"/>
          </w:tcPr>
          <w:p w14:paraId="3E28AF49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9D96B9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018B85" w14:textId="77777777" w:rsidR="00B64EDF" w:rsidRDefault="00B64EDF"/>
        </w:tc>
        <w:tc>
          <w:tcPr>
            <w:tcW w:w="1131" w:type="dxa"/>
            <w:vAlign w:val="center"/>
          </w:tcPr>
          <w:p w14:paraId="07525D5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466244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3962EB" w14:textId="77777777" w:rsidR="00B64EDF" w:rsidRDefault="00B64EDF"/>
        </w:tc>
        <w:tc>
          <w:tcPr>
            <w:tcW w:w="2150" w:type="dxa"/>
            <w:vAlign w:val="center"/>
          </w:tcPr>
          <w:p w14:paraId="18949B7A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181D637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7CFB3C" w14:textId="77777777" w:rsidR="00B64EDF" w:rsidRDefault="00B64EDF"/>
        </w:tc>
        <w:tc>
          <w:tcPr>
            <w:tcW w:w="1131" w:type="dxa"/>
            <w:vAlign w:val="center"/>
          </w:tcPr>
          <w:p w14:paraId="67BEF91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D64D2A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D8B3BA4" w14:textId="77777777" w:rsidR="00B64EDF" w:rsidRDefault="00B64EDF"/>
        </w:tc>
        <w:tc>
          <w:tcPr>
            <w:tcW w:w="2150" w:type="dxa"/>
            <w:vAlign w:val="center"/>
          </w:tcPr>
          <w:p w14:paraId="617C0015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D1C090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7945FB6" w14:textId="77777777" w:rsidR="00B64EDF" w:rsidRDefault="00B64EDF"/>
        </w:tc>
        <w:tc>
          <w:tcPr>
            <w:tcW w:w="1131" w:type="dxa"/>
            <w:vAlign w:val="center"/>
          </w:tcPr>
          <w:p w14:paraId="4228AC3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4A6E90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FF1AAAF" w14:textId="77777777" w:rsidR="00B64EDF" w:rsidRDefault="00B64EDF"/>
        </w:tc>
        <w:tc>
          <w:tcPr>
            <w:tcW w:w="2150" w:type="dxa"/>
            <w:vAlign w:val="center"/>
          </w:tcPr>
          <w:p w14:paraId="452DAB87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41A3D7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DB52637" w14:textId="77777777" w:rsidR="00B64EDF" w:rsidRDefault="00B64EDF"/>
        </w:tc>
        <w:tc>
          <w:tcPr>
            <w:tcW w:w="1131" w:type="dxa"/>
            <w:vAlign w:val="center"/>
          </w:tcPr>
          <w:p w14:paraId="2988155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03AE70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47274E" w14:textId="77777777" w:rsidR="00B64EDF" w:rsidRDefault="00B64EDF"/>
        </w:tc>
        <w:tc>
          <w:tcPr>
            <w:tcW w:w="2150" w:type="dxa"/>
            <w:vAlign w:val="center"/>
          </w:tcPr>
          <w:p w14:paraId="2EBBD326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6A01D5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7935A57" w14:textId="77777777" w:rsidR="00B64EDF" w:rsidRDefault="00B64EDF"/>
        </w:tc>
        <w:tc>
          <w:tcPr>
            <w:tcW w:w="1131" w:type="dxa"/>
            <w:vAlign w:val="center"/>
          </w:tcPr>
          <w:p w14:paraId="6AFDA8A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0038D2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EBED157" w14:textId="77777777" w:rsidR="00B64EDF" w:rsidRDefault="00B64EDF"/>
        </w:tc>
        <w:tc>
          <w:tcPr>
            <w:tcW w:w="2150" w:type="dxa"/>
            <w:vAlign w:val="center"/>
          </w:tcPr>
          <w:p w14:paraId="4971B47F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A26475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98B172B" w14:textId="77777777" w:rsidR="00B64EDF" w:rsidRDefault="00B64EDF"/>
        </w:tc>
        <w:tc>
          <w:tcPr>
            <w:tcW w:w="1131" w:type="dxa"/>
            <w:vAlign w:val="center"/>
          </w:tcPr>
          <w:p w14:paraId="0804823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90D506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34A2A72" w14:textId="77777777" w:rsidR="00B64EDF" w:rsidRDefault="00B64EDF"/>
        </w:tc>
        <w:tc>
          <w:tcPr>
            <w:tcW w:w="2150" w:type="dxa"/>
            <w:vAlign w:val="center"/>
          </w:tcPr>
          <w:p w14:paraId="1F4B09C5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1CC2807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CC63987" w14:textId="77777777" w:rsidR="00B64EDF" w:rsidRDefault="00B64EDF"/>
        </w:tc>
        <w:tc>
          <w:tcPr>
            <w:tcW w:w="1131" w:type="dxa"/>
            <w:vAlign w:val="center"/>
          </w:tcPr>
          <w:p w14:paraId="0B99DF0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8007B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D16E5A" w14:textId="77777777" w:rsidR="00B64EDF" w:rsidRDefault="00B64EDF"/>
        </w:tc>
        <w:tc>
          <w:tcPr>
            <w:tcW w:w="2150" w:type="dxa"/>
            <w:vAlign w:val="center"/>
          </w:tcPr>
          <w:p w14:paraId="43838016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6D59C8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BE33E16" w14:textId="77777777" w:rsidR="00B64EDF" w:rsidRDefault="00B64EDF"/>
        </w:tc>
        <w:tc>
          <w:tcPr>
            <w:tcW w:w="1131" w:type="dxa"/>
            <w:vAlign w:val="center"/>
          </w:tcPr>
          <w:p w14:paraId="07D1B7A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86B7AE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B3F2B5" w14:textId="77777777" w:rsidR="00B64EDF" w:rsidRDefault="00B64EDF"/>
        </w:tc>
        <w:tc>
          <w:tcPr>
            <w:tcW w:w="2150" w:type="dxa"/>
            <w:vAlign w:val="center"/>
          </w:tcPr>
          <w:p w14:paraId="5F72E8B0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655871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A2C97C9" w14:textId="77777777" w:rsidR="00B64EDF" w:rsidRDefault="00B64EDF"/>
        </w:tc>
        <w:tc>
          <w:tcPr>
            <w:tcW w:w="1131" w:type="dxa"/>
            <w:vAlign w:val="center"/>
          </w:tcPr>
          <w:p w14:paraId="0BC7BB5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4AF909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E560E5D" w14:textId="77777777" w:rsidR="00B64EDF" w:rsidRDefault="00B64EDF"/>
        </w:tc>
        <w:tc>
          <w:tcPr>
            <w:tcW w:w="2150" w:type="dxa"/>
            <w:vAlign w:val="center"/>
          </w:tcPr>
          <w:p w14:paraId="6671CC97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6C2AFA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D93145" w14:textId="77777777" w:rsidR="00B64EDF" w:rsidRDefault="00B64EDF"/>
        </w:tc>
        <w:tc>
          <w:tcPr>
            <w:tcW w:w="1131" w:type="dxa"/>
            <w:vAlign w:val="center"/>
          </w:tcPr>
          <w:p w14:paraId="5844063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AAA93E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E4B19E5" w14:textId="77777777" w:rsidR="00B64EDF" w:rsidRDefault="00B64EDF"/>
        </w:tc>
        <w:tc>
          <w:tcPr>
            <w:tcW w:w="2150" w:type="dxa"/>
            <w:vAlign w:val="center"/>
          </w:tcPr>
          <w:p w14:paraId="422D37A3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5BBC531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2CB6766" w14:textId="77777777" w:rsidR="00B64EDF" w:rsidRDefault="00B64EDF"/>
        </w:tc>
        <w:tc>
          <w:tcPr>
            <w:tcW w:w="1131" w:type="dxa"/>
            <w:vAlign w:val="center"/>
          </w:tcPr>
          <w:p w14:paraId="304AA50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B43356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CF8D6E4" w14:textId="77777777" w:rsidR="00B64EDF" w:rsidRDefault="00B64EDF"/>
        </w:tc>
        <w:tc>
          <w:tcPr>
            <w:tcW w:w="2150" w:type="dxa"/>
            <w:vAlign w:val="center"/>
          </w:tcPr>
          <w:p w14:paraId="3158B7BB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38D3EA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CAA4019" w14:textId="77777777" w:rsidR="00B64EDF" w:rsidRDefault="00B64EDF"/>
        </w:tc>
        <w:tc>
          <w:tcPr>
            <w:tcW w:w="1131" w:type="dxa"/>
            <w:vAlign w:val="center"/>
          </w:tcPr>
          <w:p w14:paraId="3A69E35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212B11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C6598F9" w14:textId="77777777" w:rsidR="00B64EDF" w:rsidRDefault="00B64EDF"/>
        </w:tc>
        <w:tc>
          <w:tcPr>
            <w:tcW w:w="2150" w:type="dxa"/>
            <w:vAlign w:val="center"/>
          </w:tcPr>
          <w:p w14:paraId="50AA6465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3DA4BA9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8956B7C" w14:textId="77777777" w:rsidR="00B64EDF" w:rsidRDefault="00B64EDF"/>
        </w:tc>
        <w:tc>
          <w:tcPr>
            <w:tcW w:w="1131" w:type="dxa"/>
            <w:vAlign w:val="center"/>
          </w:tcPr>
          <w:p w14:paraId="77494CC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0F7D61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2016D2" w14:textId="77777777" w:rsidR="00B64EDF" w:rsidRDefault="00B64EDF"/>
        </w:tc>
        <w:tc>
          <w:tcPr>
            <w:tcW w:w="2150" w:type="dxa"/>
            <w:vAlign w:val="center"/>
          </w:tcPr>
          <w:p w14:paraId="141845DE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23D0562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A0428C3" w14:textId="77777777" w:rsidR="00B64EDF" w:rsidRDefault="00B64EDF"/>
        </w:tc>
        <w:tc>
          <w:tcPr>
            <w:tcW w:w="1131" w:type="dxa"/>
            <w:vAlign w:val="center"/>
          </w:tcPr>
          <w:p w14:paraId="0C9CA87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BF7992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EDD09AB" w14:textId="77777777" w:rsidR="00B64EDF" w:rsidRDefault="00B64EDF"/>
        </w:tc>
        <w:tc>
          <w:tcPr>
            <w:tcW w:w="2150" w:type="dxa"/>
            <w:vAlign w:val="center"/>
          </w:tcPr>
          <w:p w14:paraId="30C8D2BE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234992F9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8982D07" w14:textId="77777777" w:rsidR="00B64EDF" w:rsidRDefault="00B64EDF"/>
        </w:tc>
        <w:tc>
          <w:tcPr>
            <w:tcW w:w="1131" w:type="dxa"/>
            <w:vAlign w:val="center"/>
          </w:tcPr>
          <w:p w14:paraId="610445D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C4A60F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BB3D6A" w14:textId="77777777" w:rsidR="00B64EDF" w:rsidRDefault="00B64EDF"/>
        </w:tc>
        <w:tc>
          <w:tcPr>
            <w:tcW w:w="2150" w:type="dxa"/>
            <w:vAlign w:val="center"/>
          </w:tcPr>
          <w:p w14:paraId="7E2FFA06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197B55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137EBB" w14:textId="77777777" w:rsidR="00B64EDF" w:rsidRDefault="00B64EDF"/>
        </w:tc>
        <w:tc>
          <w:tcPr>
            <w:tcW w:w="1131" w:type="dxa"/>
            <w:vAlign w:val="center"/>
          </w:tcPr>
          <w:p w14:paraId="7AF1760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D4FDB9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C77670E" w14:textId="77777777" w:rsidR="00B64EDF" w:rsidRDefault="00B64EDF"/>
        </w:tc>
        <w:tc>
          <w:tcPr>
            <w:tcW w:w="2150" w:type="dxa"/>
            <w:vAlign w:val="center"/>
          </w:tcPr>
          <w:p w14:paraId="3BB9772D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51DD33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3BAA1B" w14:textId="77777777" w:rsidR="00B64EDF" w:rsidRDefault="00B64EDF"/>
        </w:tc>
        <w:tc>
          <w:tcPr>
            <w:tcW w:w="1131" w:type="dxa"/>
            <w:vAlign w:val="center"/>
          </w:tcPr>
          <w:p w14:paraId="2FF9CD9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537B34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BA8E8C2" w14:textId="77777777" w:rsidR="00B64EDF" w:rsidRDefault="00B64EDF"/>
        </w:tc>
        <w:tc>
          <w:tcPr>
            <w:tcW w:w="2150" w:type="dxa"/>
            <w:vAlign w:val="center"/>
          </w:tcPr>
          <w:p w14:paraId="39F62255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28FF82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82F27B6" w14:textId="77777777" w:rsidR="00B64EDF" w:rsidRDefault="00B64EDF"/>
        </w:tc>
        <w:tc>
          <w:tcPr>
            <w:tcW w:w="1131" w:type="dxa"/>
            <w:vAlign w:val="center"/>
          </w:tcPr>
          <w:p w14:paraId="2413588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D3C319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4E52673" w14:textId="77777777" w:rsidR="00B64EDF" w:rsidRDefault="00B64EDF"/>
        </w:tc>
        <w:tc>
          <w:tcPr>
            <w:tcW w:w="2150" w:type="dxa"/>
            <w:vAlign w:val="center"/>
          </w:tcPr>
          <w:p w14:paraId="3600CF16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815598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61793E3" w14:textId="77777777" w:rsidR="00B64EDF" w:rsidRDefault="00B64EDF"/>
        </w:tc>
        <w:tc>
          <w:tcPr>
            <w:tcW w:w="1131" w:type="dxa"/>
            <w:vAlign w:val="center"/>
          </w:tcPr>
          <w:p w14:paraId="1191462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DEA5CF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94719E9" w14:textId="77777777" w:rsidR="00B64EDF" w:rsidRDefault="00B64EDF"/>
        </w:tc>
        <w:tc>
          <w:tcPr>
            <w:tcW w:w="2150" w:type="dxa"/>
            <w:vAlign w:val="center"/>
          </w:tcPr>
          <w:p w14:paraId="17B9F85B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5479866F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27462F" w14:textId="77777777" w:rsidR="00B64EDF" w:rsidRDefault="00B64EDF"/>
        </w:tc>
        <w:tc>
          <w:tcPr>
            <w:tcW w:w="1131" w:type="dxa"/>
            <w:vAlign w:val="center"/>
          </w:tcPr>
          <w:p w14:paraId="5EBC6E8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AD31FF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2FD0A42" w14:textId="77777777" w:rsidR="00B64EDF" w:rsidRDefault="00B64EDF"/>
        </w:tc>
        <w:tc>
          <w:tcPr>
            <w:tcW w:w="2150" w:type="dxa"/>
            <w:vAlign w:val="center"/>
          </w:tcPr>
          <w:p w14:paraId="607F4524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0D8C54A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B97D3E5" w14:textId="77777777" w:rsidR="00B64EDF" w:rsidRDefault="00B64EDF"/>
        </w:tc>
        <w:tc>
          <w:tcPr>
            <w:tcW w:w="1131" w:type="dxa"/>
            <w:vAlign w:val="center"/>
          </w:tcPr>
          <w:p w14:paraId="6AA8DA7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DC6E31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07E1ACD" w14:textId="77777777" w:rsidR="00B64EDF" w:rsidRDefault="00B64EDF"/>
        </w:tc>
        <w:tc>
          <w:tcPr>
            <w:tcW w:w="2150" w:type="dxa"/>
            <w:vAlign w:val="center"/>
          </w:tcPr>
          <w:p w14:paraId="40D6FCD2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12ADCFA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104A29F" w14:textId="77777777" w:rsidR="00B64EDF" w:rsidRDefault="00B64EDF"/>
        </w:tc>
        <w:tc>
          <w:tcPr>
            <w:tcW w:w="1131" w:type="dxa"/>
            <w:vAlign w:val="center"/>
          </w:tcPr>
          <w:p w14:paraId="19DF7CE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D5D3B0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03906C" w14:textId="77777777" w:rsidR="00B64EDF" w:rsidRDefault="00B64EDF"/>
        </w:tc>
        <w:tc>
          <w:tcPr>
            <w:tcW w:w="2150" w:type="dxa"/>
            <w:vAlign w:val="center"/>
          </w:tcPr>
          <w:p w14:paraId="1DC8649D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2BC8ABA9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C6E36F4" w14:textId="77777777" w:rsidR="00B64EDF" w:rsidRDefault="00B64EDF"/>
        </w:tc>
        <w:tc>
          <w:tcPr>
            <w:tcW w:w="1131" w:type="dxa"/>
            <w:vAlign w:val="center"/>
          </w:tcPr>
          <w:p w14:paraId="3B3F103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0D4B7C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CAE9F2F" w14:textId="77777777" w:rsidR="00B64EDF" w:rsidRDefault="00B64EDF"/>
        </w:tc>
        <w:tc>
          <w:tcPr>
            <w:tcW w:w="2150" w:type="dxa"/>
            <w:vAlign w:val="center"/>
          </w:tcPr>
          <w:p w14:paraId="521DC2E3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ACA5F32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0B2EE1D" w14:textId="77777777" w:rsidR="00B64EDF" w:rsidRDefault="00B64EDF"/>
        </w:tc>
        <w:tc>
          <w:tcPr>
            <w:tcW w:w="1131" w:type="dxa"/>
            <w:vAlign w:val="center"/>
          </w:tcPr>
          <w:p w14:paraId="0B65861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E313E7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B9B2E54" w14:textId="77777777" w:rsidR="00B64EDF" w:rsidRDefault="00B64EDF"/>
        </w:tc>
        <w:tc>
          <w:tcPr>
            <w:tcW w:w="2150" w:type="dxa"/>
            <w:vAlign w:val="center"/>
          </w:tcPr>
          <w:p w14:paraId="5B4D089B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550161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C6BA2BA" w14:textId="77777777" w:rsidR="00B64EDF" w:rsidRDefault="00B64EDF"/>
        </w:tc>
        <w:tc>
          <w:tcPr>
            <w:tcW w:w="1131" w:type="dxa"/>
            <w:vAlign w:val="center"/>
          </w:tcPr>
          <w:p w14:paraId="284EB2E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D04875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378964" w14:textId="77777777" w:rsidR="00B64EDF" w:rsidRDefault="00B64EDF"/>
        </w:tc>
        <w:tc>
          <w:tcPr>
            <w:tcW w:w="2150" w:type="dxa"/>
            <w:vAlign w:val="center"/>
          </w:tcPr>
          <w:p w14:paraId="579EB9E3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F4E1D5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C897AD" w14:textId="77777777" w:rsidR="00B64EDF" w:rsidRDefault="00B64EDF"/>
        </w:tc>
        <w:tc>
          <w:tcPr>
            <w:tcW w:w="1131" w:type="dxa"/>
            <w:vAlign w:val="center"/>
          </w:tcPr>
          <w:p w14:paraId="146FB87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FAFD9A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1CA0EB1" w14:textId="77777777" w:rsidR="00B64EDF" w:rsidRDefault="00B64EDF"/>
        </w:tc>
        <w:tc>
          <w:tcPr>
            <w:tcW w:w="2150" w:type="dxa"/>
            <w:vAlign w:val="center"/>
          </w:tcPr>
          <w:p w14:paraId="4FA28B92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9D12FC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222FDE" w14:textId="77777777" w:rsidR="00B64EDF" w:rsidRDefault="00B64EDF"/>
        </w:tc>
        <w:tc>
          <w:tcPr>
            <w:tcW w:w="1131" w:type="dxa"/>
            <w:vAlign w:val="center"/>
          </w:tcPr>
          <w:p w14:paraId="0F93444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9275B5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83C8393" w14:textId="77777777" w:rsidR="00B64EDF" w:rsidRDefault="00B64EDF"/>
        </w:tc>
        <w:tc>
          <w:tcPr>
            <w:tcW w:w="2150" w:type="dxa"/>
            <w:vAlign w:val="center"/>
          </w:tcPr>
          <w:p w14:paraId="04907DF1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63C2A5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D322B3F" w14:textId="77777777" w:rsidR="00B64EDF" w:rsidRDefault="00B64EDF"/>
        </w:tc>
        <w:tc>
          <w:tcPr>
            <w:tcW w:w="1131" w:type="dxa"/>
            <w:vAlign w:val="center"/>
          </w:tcPr>
          <w:p w14:paraId="48B1D43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815E2B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5E8AB4B" w14:textId="77777777" w:rsidR="00B64EDF" w:rsidRDefault="00B64EDF"/>
        </w:tc>
        <w:tc>
          <w:tcPr>
            <w:tcW w:w="2150" w:type="dxa"/>
            <w:vAlign w:val="center"/>
          </w:tcPr>
          <w:p w14:paraId="6A003209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248C82A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D7CEC0D" w14:textId="77777777" w:rsidR="00B64EDF" w:rsidRDefault="00B64EDF"/>
        </w:tc>
        <w:tc>
          <w:tcPr>
            <w:tcW w:w="1131" w:type="dxa"/>
            <w:vAlign w:val="center"/>
          </w:tcPr>
          <w:p w14:paraId="7C788F1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4B1D86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AA81280" w14:textId="77777777" w:rsidR="00B64EDF" w:rsidRDefault="00B64EDF"/>
        </w:tc>
        <w:tc>
          <w:tcPr>
            <w:tcW w:w="2150" w:type="dxa"/>
            <w:vAlign w:val="center"/>
          </w:tcPr>
          <w:p w14:paraId="5CDA87E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69D574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D292F62" w14:textId="77777777" w:rsidR="00B64EDF" w:rsidRDefault="00B64EDF"/>
        </w:tc>
        <w:tc>
          <w:tcPr>
            <w:tcW w:w="1131" w:type="dxa"/>
            <w:vAlign w:val="center"/>
          </w:tcPr>
          <w:p w14:paraId="500B831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F891B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5C8FF8E" w14:textId="77777777" w:rsidR="00B64EDF" w:rsidRDefault="00B64EDF"/>
        </w:tc>
        <w:tc>
          <w:tcPr>
            <w:tcW w:w="2150" w:type="dxa"/>
            <w:vAlign w:val="center"/>
          </w:tcPr>
          <w:p w14:paraId="5B00AD45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404233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DC86F3D" w14:textId="77777777" w:rsidR="00B64EDF" w:rsidRDefault="00B64EDF"/>
        </w:tc>
        <w:tc>
          <w:tcPr>
            <w:tcW w:w="1131" w:type="dxa"/>
            <w:vAlign w:val="center"/>
          </w:tcPr>
          <w:p w14:paraId="3D606B1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1CC5DE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8FBF7B1" w14:textId="77777777" w:rsidR="00B64EDF" w:rsidRDefault="00B64EDF"/>
        </w:tc>
        <w:tc>
          <w:tcPr>
            <w:tcW w:w="2150" w:type="dxa"/>
            <w:vAlign w:val="center"/>
          </w:tcPr>
          <w:p w14:paraId="755A410D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27E846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A99CC2" w14:textId="77777777" w:rsidR="00B64EDF" w:rsidRDefault="00B64EDF"/>
        </w:tc>
        <w:tc>
          <w:tcPr>
            <w:tcW w:w="1131" w:type="dxa"/>
            <w:vAlign w:val="center"/>
          </w:tcPr>
          <w:p w14:paraId="07EFB3A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772382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83AEB90" w14:textId="77777777" w:rsidR="00B64EDF" w:rsidRDefault="00B64EDF"/>
        </w:tc>
        <w:tc>
          <w:tcPr>
            <w:tcW w:w="2150" w:type="dxa"/>
            <w:vAlign w:val="center"/>
          </w:tcPr>
          <w:p w14:paraId="376BD731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3F2B518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BE2D8D7" w14:textId="77777777" w:rsidR="00B64EDF" w:rsidRDefault="00B64EDF"/>
        </w:tc>
        <w:tc>
          <w:tcPr>
            <w:tcW w:w="1131" w:type="dxa"/>
            <w:vAlign w:val="center"/>
          </w:tcPr>
          <w:p w14:paraId="48A5B08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6C88BF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3E04B51" w14:textId="77777777" w:rsidR="00B64EDF" w:rsidRDefault="00B64EDF"/>
        </w:tc>
        <w:tc>
          <w:tcPr>
            <w:tcW w:w="2150" w:type="dxa"/>
            <w:vAlign w:val="center"/>
          </w:tcPr>
          <w:p w14:paraId="1EB62989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D642EB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760A99A" w14:textId="77777777" w:rsidR="00B64EDF" w:rsidRDefault="00B64EDF"/>
        </w:tc>
        <w:tc>
          <w:tcPr>
            <w:tcW w:w="1131" w:type="dxa"/>
            <w:vAlign w:val="center"/>
          </w:tcPr>
          <w:p w14:paraId="7257363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537E61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6AE596D" w14:textId="77777777" w:rsidR="00B64EDF" w:rsidRDefault="00B64EDF"/>
        </w:tc>
        <w:tc>
          <w:tcPr>
            <w:tcW w:w="2150" w:type="dxa"/>
            <w:vAlign w:val="center"/>
          </w:tcPr>
          <w:p w14:paraId="09A96425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273A619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9B7F1EF" w14:textId="77777777" w:rsidR="00B64EDF" w:rsidRDefault="00B64EDF"/>
        </w:tc>
        <w:tc>
          <w:tcPr>
            <w:tcW w:w="1131" w:type="dxa"/>
            <w:vAlign w:val="center"/>
          </w:tcPr>
          <w:p w14:paraId="50C94A6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EEE132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C832C04" w14:textId="77777777" w:rsidR="00B64EDF" w:rsidRDefault="00B64EDF"/>
        </w:tc>
        <w:tc>
          <w:tcPr>
            <w:tcW w:w="2150" w:type="dxa"/>
            <w:vAlign w:val="center"/>
          </w:tcPr>
          <w:p w14:paraId="2F3C749D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D5278B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FEEAC00" w14:textId="77777777" w:rsidR="00B64EDF" w:rsidRDefault="00B64EDF"/>
        </w:tc>
        <w:tc>
          <w:tcPr>
            <w:tcW w:w="1131" w:type="dxa"/>
            <w:vAlign w:val="center"/>
          </w:tcPr>
          <w:p w14:paraId="22493E7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177A86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E609FCC" w14:textId="77777777" w:rsidR="00B64EDF" w:rsidRDefault="00B64EDF"/>
        </w:tc>
        <w:tc>
          <w:tcPr>
            <w:tcW w:w="2150" w:type="dxa"/>
            <w:vAlign w:val="center"/>
          </w:tcPr>
          <w:p w14:paraId="1BDF219D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5A1948F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7113022" w14:textId="77777777" w:rsidR="00B64EDF" w:rsidRDefault="00B64EDF"/>
        </w:tc>
        <w:tc>
          <w:tcPr>
            <w:tcW w:w="1131" w:type="dxa"/>
            <w:vAlign w:val="center"/>
          </w:tcPr>
          <w:p w14:paraId="09703A4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852526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6845A9F" w14:textId="77777777" w:rsidR="00B64EDF" w:rsidRDefault="00B64EDF"/>
        </w:tc>
        <w:tc>
          <w:tcPr>
            <w:tcW w:w="2150" w:type="dxa"/>
            <w:vAlign w:val="center"/>
          </w:tcPr>
          <w:p w14:paraId="2E95727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655C80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3E78B3D" w14:textId="77777777" w:rsidR="00B64EDF" w:rsidRDefault="00B64EDF"/>
        </w:tc>
        <w:tc>
          <w:tcPr>
            <w:tcW w:w="1131" w:type="dxa"/>
            <w:vAlign w:val="center"/>
          </w:tcPr>
          <w:p w14:paraId="34D55CB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EE3FB4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9306B00" w14:textId="77777777" w:rsidR="00B64EDF" w:rsidRDefault="00B64EDF"/>
        </w:tc>
        <w:tc>
          <w:tcPr>
            <w:tcW w:w="2150" w:type="dxa"/>
            <w:vAlign w:val="center"/>
          </w:tcPr>
          <w:p w14:paraId="2185A55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F25836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D2EDD1B" w14:textId="77777777" w:rsidR="00B64EDF" w:rsidRDefault="00B64EDF"/>
        </w:tc>
        <w:tc>
          <w:tcPr>
            <w:tcW w:w="1131" w:type="dxa"/>
            <w:vAlign w:val="center"/>
          </w:tcPr>
          <w:p w14:paraId="09E55B1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B74AA4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B2C045F" w14:textId="77777777" w:rsidR="00B64EDF" w:rsidRDefault="00B64EDF"/>
        </w:tc>
        <w:tc>
          <w:tcPr>
            <w:tcW w:w="2150" w:type="dxa"/>
            <w:vAlign w:val="center"/>
          </w:tcPr>
          <w:p w14:paraId="72B09D1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C87100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47F0834" w14:textId="77777777" w:rsidR="00B64EDF" w:rsidRDefault="00B64EDF"/>
        </w:tc>
        <w:tc>
          <w:tcPr>
            <w:tcW w:w="1131" w:type="dxa"/>
            <w:vAlign w:val="center"/>
          </w:tcPr>
          <w:p w14:paraId="786A921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9D0960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5B5E2FA" w14:textId="77777777" w:rsidR="00B64EDF" w:rsidRDefault="00B64EDF"/>
        </w:tc>
        <w:tc>
          <w:tcPr>
            <w:tcW w:w="2150" w:type="dxa"/>
            <w:vAlign w:val="center"/>
          </w:tcPr>
          <w:p w14:paraId="1DD16198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499D6B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CCF03CC" w14:textId="77777777" w:rsidR="00B64EDF" w:rsidRDefault="00B64EDF"/>
        </w:tc>
        <w:tc>
          <w:tcPr>
            <w:tcW w:w="1131" w:type="dxa"/>
            <w:vAlign w:val="center"/>
          </w:tcPr>
          <w:p w14:paraId="4CD1705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BD9636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182FC8" w14:textId="77777777" w:rsidR="00B64EDF" w:rsidRDefault="00B64EDF"/>
        </w:tc>
        <w:tc>
          <w:tcPr>
            <w:tcW w:w="2150" w:type="dxa"/>
            <w:vAlign w:val="center"/>
          </w:tcPr>
          <w:p w14:paraId="24EDF010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571F589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895D32C" w14:textId="77777777" w:rsidR="00B64EDF" w:rsidRDefault="00B64EDF"/>
        </w:tc>
        <w:tc>
          <w:tcPr>
            <w:tcW w:w="1131" w:type="dxa"/>
            <w:vAlign w:val="center"/>
          </w:tcPr>
          <w:p w14:paraId="56D31BA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D5ED62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DC78963" w14:textId="77777777" w:rsidR="00B64EDF" w:rsidRDefault="00B64EDF"/>
        </w:tc>
        <w:tc>
          <w:tcPr>
            <w:tcW w:w="2150" w:type="dxa"/>
            <w:vAlign w:val="center"/>
          </w:tcPr>
          <w:p w14:paraId="4AEE7780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96B4FD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4E33CAE" w14:textId="77777777" w:rsidR="00B64EDF" w:rsidRDefault="00B64EDF"/>
        </w:tc>
        <w:tc>
          <w:tcPr>
            <w:tcW w:w="1131" w:type="dxa"/>
            <w:vAlign w:val="center"/>
          </w:tcPr>
          <w:p w14:paraId="7C9BBAE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FE33BB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A4AC86C" w14:textId="77777777" w:rsidR="00B64EDF" w:rsidRDefault="00B64EDF"/>
        </w:tc>
        <w:tc>
          <w:tcPr>
            <w:tcW w:w="2150" w:type="dxa"/>
            <w:vAlign w:val="center"/>
          </w:tcPr>
          <w:p w14:paraId="61F7B5DE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7708EF4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CD114CC" w14:textId="77777777" w:rsidR="00B64EDF" w:rsidRDefault="00B64EDF"/>
        </w:tc>
        <w:tc>
          <w:tcPr>
            <w:tcW w:w="1131" w:type="dxa"/>
            <w:vAlign w:val="center"/>
          </w:tcPr>
          <w:p w14:paraId="6C17960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87DE1F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B75FB80" w14:textId="77777777" w:rsidR="00B64EDF" w:rsidRDefault="00B64EDF"/>
        </w:tc>
        <w:tc>
          <w:tcPr>
            <w:tcW w:w="2150" w:type="dxa"/>
            <w:vAlign w:val="center"/>
          </w:tcPr>
          <w:p w14:paraId="683E1D30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1F2A36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473DF57" w14:textId="77777777" w:rsidR="00B64EDF" w:rsidRDefault="00B64EDF"/>
        </w:tc>
        <w:tc>
          <w:tcPr>
            <w:tcW w:w="1131" w:type="dxa"/>
            <w:vAlign w:val="center"/>
          </w:tcPr>
          <w:p w14:paraId="2C4BF18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EF812E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051DE34" w14:textId="77777777" w:rsidR="00B64EDF" w:rsidRDefault="00B64EDF"/>
        </w:tc>
        <w:tc>
          <w:tcPr>
            <w:tcW w:w="2150" w:type="dxa"/>
            <w:vAlign w:val="center"/>
          </w:tcPr>
          <w:p w14:paraId="2FC629EA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042B24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9BD1C96" w14:textId="77777777" w:rsidR="00B64EDF" w:rsidRDefault="00B64EDF"/>
        </w:tc>
        <w:tc>
          <w:tcPr>
            <w:tcW w:w="1131" w:type="dxa"/>
            <w:vAlign w:val="center"/>
          </w:tcPr>
          <w:p w14:paraId="66FE907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E3EAA2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DF9BED9" w14:textId="77777777" w:rsidR="00B64EDF" w:rsidRDefault="00B64EDF"/>
        </w:tc>
        <w:tc>
          <w:tcPr>
            <w:tcW w:w="2150" w:type="dxa"/>
            <w:vAlign w:val="center"/>
          </w:tcPr>
          <w:p w14:paraId="111B54A4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08AC7D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210F52" w14:textId="77777777" w:rsidR="00B64EDF" w:rsidRDefault="00B64EDF"/>
        </w:tc>
        <w:tc>
          <w:tcPr>
            <w:tcW w:w="1131" w:type="dxa"/>
            <w:vAlign w:val="center"/>
          </w:tcPr>
          <w:p w14:paraId="5A55879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6A2721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5128A42" w14:textId="77777777" w:rsidR="00B64EDF" w:rsidRDefault="00B64EDF"/>
        </w:tc>
        <w:tc>
          <w:tcPr>
            <w:tcW w:w="2150" w:type="dxa"/>
            <w:vAlign w:val="center"/>
          </w:tcPr>
          <w:p w14:paraId="134EFBFE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825F5F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35A1BDC" w14:textId="77777777" w:rsidR="00B64EDF" w:rsidRDefault="00B64EDF"/>
        </w:tc>
        <w:tc>
          <w:tcPr>
            <w:tcW w:w="1131" w:type="dxa"/>
            <w:vAlign w:val="center"/>
          </w:tcPr>
          <w:p w14:paraId="72EBAEE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D5977C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FEEA64" w14:textId="77777777" w:rsidR="00B64EDF" w:rsidRDefault="00B64EDF"/>
        </w:tc>
        <w:tc>
          <w:tcPr>
            <w:tcW w:w="2150" w:type="dxa"/>
            <w:vAlign w:val="center"/>
          </w:tcPr>
          <w:p w14:paraId="3E72CD9A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5466D8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9E4B30E" w14:textId="77777777" w:rsidR="00B64EDF" w:rsidRDefault="00B64EDF"/>
        </w:tc>
        <w:tc>
          <w:tcPr>
            <w:tcW w:w="1131" w:type="dxa"/>
            <w:vAlign w:val="center"/>
          </w:tcPr>
          <w:p w14:paraId="25B5DFD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C2EBF9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C54CF00" w14:textId="77777777" w:rsidR="00B64EDF" w:rsidRDefault="00B64EDF"/>
        </w:tc>
        <w:tc>
          <w:tcPr>
            <w:tcW w:w="2150" w:type="dxa"/>
            <w:vAlign w:val="center"/>
          </w:tcPr>
          <w:p w14:paraId="5C963EAA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AEEEFC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716DFA" w14:textId="77777777" w:rsidR="00B64EDF" w:rsidRDefault="00B64EDF"/>
        </w:tc>
        <w:tc>
          <w:tcPr>
            <w:tcW w:w="1131" w:type="dxa"/>
            <w:vAlign w:val="center"/>
          </w:tcPr>
          <w:p w14:paraId="1994CAA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009B07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87988D5" w14:textId="77777777" w:rsidR="00B64EDF" w:rsidRDefault="00B64EDF"/>
        </w:tc>
        <w:tc>
          <w:tcPr>
            <w:tcW w:w="2150" w:type="dxa"/>
            <w:vAlign w:val="center"/>
          </w:tcPr>
          <w:p w14:paraId="59832008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1670A5C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A949915" w14:textId="77777777" w:rsidR="00B64EDF" w:rsidRDefault="00B64EDF"/>
        </w:tc>
        <w:tc>
          <w:tcPr>
            <w:tcW w:w="1131" w:type="dxa"/>
            <w:vAlign w:val="center"/>
          </w:tcPr>
          <w:p w14:paraId="31C1BA0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F1E503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EC3F251" w14:textId="77777777" w:rsidR="00B64EDF" w:rsidRDefault="00B64EDF"/>
        </w:tc>
        <w:tc>
          <w:tcPr>
            <w:tcW w:w="2150" w:type="dxa"/>
            <w:vAlign w:val="center"/>
          </w:tcPr>
          <w:p w14:paraId="7E33D7AD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5E6084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D84C29" w14:textId="77777777" w:rsidR="00B64EDF" w:rsidRDefault="00B64EDF"/>
        </w:tc>
        <w:tc>
          <w:tcPr>
            <w:tcW w:w="1131" w:type="dxa"/>
            <w:vAlign w:val="center"/>
          </w:tcPr>
          <w:p w14:paraId="78EE757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A27968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8F942E5" w14:textId="77777777" w:rsidR="00B64EDF" w:rsidRDefault="00B64EDF"/>
        </w:tc>
        <w:tc>
          <w:tcPr>
            <w:tcW w:w="2150" w:type="dxa"/>
            <w:vAlign w:val="center"/>
          </w:tcPr>
          <w:p w14:paraId="0D884C72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0E971A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6B8FA83" w14:textId="77777777" w:rsidR="00B64EDF" w:rsidRDefault="00B64EDF"/>
        </w:tc>
        <w:tc>
          <w:tcPr>
            <w:tcW w:w="1131" w:type="dxa"/>
            <w:vAlign w:val="center"/>
          </w:tcPr>
          <w:p w14:paraId="116F694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F61782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BC66D91" w14:textId="77777777" w:rsidR="00B64EDF" w:rsidRDefault="00B64EDF"/>
        </w:tc>
        <w:tc>
          <w:tcPr>
            <w:tcW w:w="2150" w:type="dxa"/>
            <w:vAlign w:val="center"/>
          </w:tcPr>
          <w:p w14:paraId="66663A40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AD59CA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FE70EED" w14:textId="77777777" w:rsidR="00B64EDF" w:rsidRDefault="00B64EDF"/>
        </w:tc>
        <w:tc>
          <w:tcPr>
            <w:tcW w:w="1131" w:type="dxa"/>
            <w:vAlign w:val="center"/>
          </w:tcPr>
          <w:p w14:paraId="0E3481B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A5DCA1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94AC011" w14:textId="77777777" w:rsidR="00B64EDF" w:rsidRDefault="00B64EDF"/>
        </w:tc>
        <w:tc>
          <w:tcPr>
            <w:tcW w:w="2150" w:type="dxa"/>
            <w:vAlign w:val="center"/>
          </w:tcPr>
          <w:p w14:paraId="33B70E7D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10B3A1B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6507858" w14:textId="77777777" w:rsidR="00B64EDF" w:rsidRDefault="00B64EDF"/>
        </w:tc>
        <w:tc>
          <w:tcPr>
            <w:tcW w:w="1131" w:type="dxa"/>
            <w:vAlign w:val="center"/>
          </w:tcPr>
          <w:p w14:paraId="6825BA0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76469B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B1F0616" w14:textId="77777777" w:rsidR="00B64EDF" w:rsidRDefault="00B64EDF"/>
        </w:tc>
        <w:tc>
          <w:tcPr>
            <w:tcW w:w="2150" w:type="dxa"/>
            <w:vAlign w:val="center"/>
          </w:tcPr>
          <w:p w14:paraId="00394E2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1776DE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DBF306C" w14:textId="77777777" w:rsidR="00B64EDF" w:rsidRDefault="00B64EDF"/>
        </w:tc>
        <w:tc>
          <w:tcPr>
            <w:tcW w:w="1131" w:type="dxa"/>
            <w:vAlign w:val="center"/>
          </w:tcPr>
          <w:p w14:paraId="3AB185B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247DB1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388B50" w14:textId="77777777" w:rsidR="00B64EDF" w:rsidRDefault="00B64EDF"/>
        </w:tc>
        <w:tc>
          <w:tcPr>
            <w:tcW w:w="2150" w:type="dxa"/>
            <w:vAlign w:val="center"/>
          </w:tcPr>
          <w:p w14:paraId="7E45633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6FCF9A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020ABA" w14:textId="77777777" w:rsidR="00B64EDF" w:rsidRDefault="00B64EDF"/>
        </w:tc>
        <w:tc>
          <w:tcPr>
            <w:tcW w:w="1131" w:type="dxa"/>
            <w:vAlign w:val="center"/>
          </w:tcPr>
          <w:p w14:paraId="53626EF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A7D101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9ABCCC8" w14:textId="77777777" w:rsidR="00B64EDF" w:rsidRDefault="00B64EDF"/>
        </w:tc>
        <w:tc>
          <w:tcPr>
            <w:tcW w:w="2150" w:type="dxa"/>
            <w:vAlign w:val="center"/>
          </w:tcPr>
          <w:p w14:paraId="6EDBD193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203D8B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89E602A" w14:textId="77777777" w:rsidR="00B64EDF" w:rsidRDefault="00B64EDF"/>
        </w:tc>
        <w:tc>
          <w:tcPr>
            <w:tcW w:w="1131" w:type="dxa"/>
            <w:vAlign w:val="center"/>
          </w:tcPr>
          <w:p w14:paraId="1EDC0A1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AACD81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ADF317A" w14:textId="77777777" w:rsidR="00B64EDF" w:rsidRDefault="00B64EDF"/>
        </w:tc>
        <w:tc>
          <w:tcPr>
            <w:tcW w:w="2150" w:type="dxa"/>
            <w:vAlign w:val="center"/>
          </w:tcPr>
          <w:p w14:paraId="4F79D72F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1040F2F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B53C0E" w14:textId="77777777" w:rsidR="00B64EDF" w:rsidRDefault="00B64EDF"/>
        </w:tc>
        <w:tc>
          <w:tcPr>
            <w:tcW w:w="1131" w:type="dxa"/>
            <w:vAlign w:val="center"/>
          </w:tcPr>
          <w:p w14:paraId="11CDAE8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61F5BF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3EAD7E6" w14:textId="77777777" w:rsidR="00B64EDF" w:rsidRDefault="00B64EDF"/>
        </w:tc>
        <w:tc>
          <w:tcPr>
            <w:tcW w:w="2150" w:type="dxa"/>
            <w:vAlign w:val="center"/>
          </w:tcPr>
          <w:p w14:paraId="136981D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1A64B7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A965C6" w14:textId="77777777" w:rsidR="00B64EDF" w:rsidRDefault="00B64EDF"/>
        </w:tc>
        <w:tc>
          <w:tcPr>
            <w:tcW w:w="1131" w:type="dxa"/>
            <w:vAlign w:val="center"/>
          </w:tcPr>
          <w:p w14:paraId="44B2457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156EBD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C17F0FD" w14:textId="77777777" w:rsidR="00B64EDF" w:rsidRDefault="00B64EDF"/>
        </w:tc>
        <w:tc>
          <w:tcPr>
            <w:tcW w:w="2150" w:type="dxa"/>
            <w:vAlign w:val="center"/>
          </w:tcPr>
          <w:p w14:paraId="3D850715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36D7D22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A66464A" w14:textId="77777777" w:rsidR="00B64EDF" w:rsidRDefault="00B64EDF"/>
        </w:tc>
        <w:tc>
          <w:tcPr>
            <w:tcW w:w="1131" w:type="dxa"/>
            <w:vAlign w:val="center"/>
          </w:tcPr>
          <w:p w14:paraId="10A33C8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B2604A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EA2E2FC" w14:textId="77777777" w:rsidR="00B64EDF" w:rsidRDefault="00B64EDF"/>
        </w:tc>
        <w:tc>
          <w:tcPr>
            <w:tcW w:w="2150" w:type="dxa"/>
            <w:vAlign w:val="center"/>
          </w:tcPr>
          <w:p w14:paraId="29EAC0C1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DF17279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2C154F0" w14:textId="77777777" w:rsidR="00B64EDF" w:rsidRDefault="00B64EDF"/>
        </w:tc>
        <w:tc>
          <w:tcPr>
            <w:tcW w:w="1131" w:type="dxa"/>
            <w:vAlign w:val="center"/>
          </w:tcPr>
          <w:p w14:paraId="6DE451E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C79A87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C8D1AF7" w14:textId="77777777" w:rsidR="00B64EDF" w:rsidRDefault="00B64EDF"/>
        </w:tc>
        <w:tc>
          <w:tcPr>
            <w:tcW w:w="2150" w:type="dxa"/>
            <w:vAlign w:val="center"/>
          </w:tcPr>
          <w:p w14:paraId="3C50344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BF314C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771404E" w14:textId="77777777" w:rsidR="00B64EDF" w:rsidRDefault="00B64EDF"/>
        </w:tc>
        <w:tc>
          <w:tcPr>
            <w:tcW w:w="1131" w:type="dxa"/>
            <w:vAlign w:val="center"/>
          </w:tcPr>
          <w:p w14:paraId="7EBCCFB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191DE8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2401F1D" w14:textId="77777777" w:rsidR="00B64EDF" w:rsidRDefault="00B64EDF"/>
        </w:tc>
        <w:tc>
          <w:tcPr>
            <w:tcW w:w="2150" w:type="dxa"/>
            <w:vAlign w:val="center"/>
          </w:tcPr>
          <w:p w14:paraId="00F6857D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0C6BB9BF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BC183BF" w14:textId="77777777" w:rsidR="00B64EDF" w:rsidRDefault="00B64EDF"/>
        </w:tc>
        <w:tc>
          <w:tcPr>
            <w:tcW w:w="1131" w:type="dxa"/>
            <w:vAlign w:val="center"/>
          </w:tcPr>
          <w:p w14:paraId="69E7ED9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6924CC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413CDF1" w14:textId="77777777" w:rsidR="00B64EDF" w:rsidRDefault="00B64EDF"/>
        </w:tc>
        <w:tc>
          <w:tcPr>
            <w:tcW w:w="2150" w:type="dxa"/>
            <w:vAlign w:val="center"/>
          </w:tcPr>
          <w:p w14:paraId="16D08706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8D8A26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9DB5696" w14:textId="77777777" w:rsidR="00B64EDF" w:rsidRDefault="00B64EDF"/>
        </w:tc>
        <w:tc>
          <w:tcPr>
            <w:tcW w:w="1131" w:type="dxa"/>
            <w:vAlign w:val="center"/>
          </w:tcPr>
          <w:p w14:paraId="3E95741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720848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59916C9" w14:textId="77777777" w:rsidR="00B64EDF" w:rsidRDefault="00B64EDF"/>
        </w:tc>
        <w:tc>
          <w:tcPr>
            <w:tcW w:w="2150" w:type="dxa"/>
            <w:vAlign w:val="center"/>
          </w:tcPr>
          <w:p w14:paraId="4D0BED58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D9D180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EAF437E" w14:textId="77777777" w:rsidR="00B64EDF" w:rsidRDefault="00B64EDF"/>
        </w:tc>
        <w:tc>
          <w:tcPr>
            <w:tcW w:w="1131" w:type="dxa"/>
            <w:vAlign w:val="center"/>
          </w:tcPr>
          <w:p w14:paraId="54BD242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119F77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588BD6E" w14:textId="77777777" w:rsidR="00B64EDF" w:rsidRDefault="00B64EDF"/>
        </w:tc>
        <w:tc>
          <w:tcPr>
            <w:tcW w:w="2150" w:type="dxa"/>
            <w:vAlign w:val="center"/>
          </w:tcPr>
          <w:p w14:paraId="59D7FA01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4D9ED86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E17BD4" w14:textId="77777777" w:rsidR="00B64EDF" w:rsidRDefault="00B64EDF"/>
        </w:tc>
        <w:tc>
          <w:tcPr>
            <w:tcW w:w="1131" w:type="dxa"/>
            <w:vAlign w:val="center"/>
          </w:tcPr>
          <w:p w14:paraId="225850A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4F923A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C36AAC7" w14:textId="77777777" w:rsidR="00B64EDF" w:rsidRDefault="00B64EDF"/>
        </w:tc>
        <w:tc>
          <w:tcPr>
            <w:tcW w:w="2150" w:type="dxa"/>
            <w:vAlign w:val="center"/>
          </w:tcPr>
          <w:p w14:paraId="68427061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7DE1C2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EEA8849" w14:textId="77777777" w:rsidR="00B64EDF" w:rsidRDefault="00B64EDF"/>
        </w:tc>
        <w:tc>
          <w:tcPr>
            <w:tcW w:w="1131" w:type="dxa"/>
            <w:vAlign w:val="center"/>
          </w:tcPr>
          <w:p w14:paraId="067B585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ECAAB4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DA796B" w14:textId="77777777" w:rsidR="00B64EDF" w:rsidRDefault="00B64EDF"/>
        </w:tc>
        <w:tc>
          <w:tcPr>
            <w:tcW w:w="2150" w:type="dxa"/>
            <w:vAlign w:val="center"/>
          </w:tcPr>
          <w:p w14:paraId="6C70C1FB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CCE984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CB5547B" w14:textId="77777777" w:rsidR="00B64EDF" w:rsidRDefault="00B64EDF"/>
        </w:tc>
        <w:tc>
          <w:tcPr>
            <w:tcW w:w="1131" w:type="dxa"/>
            <w:vAlign w:val="center"/>
          </w:tcPr>
          <w:p w14:paraId="3376C75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CDF02E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01985A0" w14:textId="77777777" w:rsidR="00B64EDF" w:rsidRDefault="00B64EDF"/>
        </w:tc>
        <w:tc>
          <w:tcPr>
            <w:tcW w:w="2150" w:type="dxa"/>
            <w:vAlign w:val="center"/>
          </w:tcPr>
          <w:p w14:paraId="1E284C3B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B0125B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6108C63" w14:textId="77777777" w:rsidR="00B64EDF" w:rsidRDefault="00B64EDF"/>
        </w:tc>
        <w:tc>
          <w:tcPr>
            <w:tcW w:w="1131" w:type="dxa"/>
            <w:vAlign w:val="center"/>
          </w:tcPr>
          <w:p w14:paraId="03E6809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9154EB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27F5C04" w14:textId="77777777" w:rsidR="00B64EDF" w:rsidRDefault="00B64EDF"/>
        </w:tc>
        <w:tc>
          <w:tcPr>
            <w:tcW w:w="2150" w:type="dxa"/>
            <w:vAlign w:val="center"/>
          </w:tcPr>
          <w:p w14:paraId="7AF9E835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04E228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08F76D3" w14:textId="77777777" w:rsidR="00B64EDF" w:rsidRDefault="00B64EDF"/>
        </w:tc>
        <w:tc>
          <w:tcPr>
            <w:tcW w:w="1131" w:type="dxa"/>
            <w:vAlign w:val="center"/>
          </w:tcPr>
          <w:p w14:paraId="0ACE581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ED7572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7A2B82" w14:textId="77777777" w:rsidR="00B64EDF" w:rsidRDefault="00B64EDF"/>
        </w:tc>
        <w:tc>
          <w:tcPr>
            <w:tcW w:w="2150" w:type="dxa"/>
            <w:vAlign w:val="center"/>
          </w:tcPr>
          <w:p w14:paraId="36E3F052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6187485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DEE0CB1" w14:textId="77777777" w:rsidR="00B64EDF" w:rsidRDefault="00B64EDF"/>
        </w:tc>
        <w:tc>
          <w:tcPr>
            <w:tcW w:w="1131" w:type="dxa"/>
            <w:vAlign w:val="center"/>
          </w:tcPr>
          <w:p w14:paraId="50699DC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9DF268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636536C" w14:textId="77777777" w:rsidR="00B64EDF" w:rsidRDefault="00B64EDF"/>
        </w:tc>
        <w:tc>
          <w:tcPr>
            <w:tcW w:w="2150" w:type="dxa"/>
            <w:vAlign w:val="center"/>
          </w:tcPr>
          <w:p w14:paraId="0D2B2630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B64ABA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019B939" w14:textId="77777777" w:rsidR="00B64EDF" w:rsidRDefault="00B64EDF"/>
        </w:tc>
        <w:tc>
          <w:tcPr>
            <w:tcW w:w="1131" w:type="dxa"/>
            <w:vAlign w:val="center"/>
          </w:tcPr>
          <w:p w14:paraId="25E3A93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F16770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0D4EAF1" w14:textId="77777777" w:rsidR="00B64EDF" w:rsidRDefault="00B64EDF"/>
        </w:tc>
        <w:tc>
          <w:tcPr>
            <w:tcW w:w="2150" w:type="dxa"/>
            <w:vAlign w:val="center"/>
          </w:tcPr>
          <w:p w14:paraId="334615B7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2BBD23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A7B6AEF" w14:textId="77777777" w:rsidR="00B64EDF" w:rsidRDefault="00B64EDF"/>
        </w:tc>
        <w:tc>
          <w:tcPr>
            <w:tcW w:w="1131" w:type="dxa"/>
            <w:vAlign w:val="center"/>
          </w:tcPr>
          <w:p w14:paraId="0BC2111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51DB9A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BE0E897" w14:textId="77777777" w:rsidR="00B64EDF" w:rsidRDefault="00B64EDF"/>
        </w:tc>
        <w:tc>
          <w:tcPr>
            <w:tcW w:w="2150" w:type="dxa"/>
            <w:vAlign w:val="center"/>
          </w:tcPr>
          <w:p w14:paraId="4E47A04D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2CDD93B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B77F8D1" w14:textId="77777777" w:rsidR="00B64EDF" w:rsidRDefault="00B64EDF"/>
        </w:tc>
        <w:tc>
          <w:tcPr>
            <w:tcW w:w="1131" w:type="dxa"/>
            <w:vAlign w:val="center"/>
          </w:tcPr>
          <w:p w14:paraId="54914C0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2C6EFE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067F5BD" w14:textId="77777777" w:rsidR="00B64EDF" w:rsidRDefault="00B64EDF"/>
        </w:tc>
        <w:tc>
          <w:tcPr>
            <w:tcW w:w="2150" w:type="dxa"/>
            <w:vAlign w:val="center"/>
          </w:tcPr>
          <w:p w14:paraId="6F4B24BB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0CD084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4C4613E" w14:textId="77777777" w:rsidR="00B64EDF" w:rsidRDefault="00B64EDF"/>
        </w:tc>
        <w:tc>
          <w:tcPr>
            <w:tcW w:w="1131" w:type="dxa"/>
            <w:vAlign w:val="center"/>
          </w:tcPr>
          <w:p w14:paraId="3CD3573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DAFC9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EED0A7" w14:textId="77777777" w:rsidR="00B64EDF" w:rsidRDefault="00B64EDF"/>
        </w:tc>
        <w:tc>
          <w:tcPr>
            <w:tcW w:w="2150" w:type="dxa"/>
            <w:vAlign w:val="center"/>
          </w:tcPr>
          <w:p w14:paraId="08C77F0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861A3E2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D8FB9B" w14:textId="77777777" w:rsidR="00B64EDF" w:rsidRDefault="00B64EDF"/>
        </w:tc>
        <w:tc>
          <w:tcPr>
            <w:tcW w:w="1131" w:type="dxa"/>
            <w:vAlign w:val="center"/>
          </w:tcPr>
          <w:p w14:paraId="13392F5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A3115D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31A2093" w14:textId="77777777" w:rsidR="00B64EDF" w:rsidRDefault="00B64EDF"/>
        </w:tc>
        <w:tc>
          <w:tcPr>
            <w:tcW w:w="2150" w:type="dxa"/>
            <w:vAlign w:val="center"/>
          </w:tcPr>
          <w:p w14:paraId="2C6085D0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0DFA514F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0E07E2" w14:textId="77777777" w:rsidR="00B64EDF" w:rsidRDefault="00B64EDF"/>
        </w:tc>
        <w:tc>
          <w:tcPr>
            <w:tcW w:w="1131" w:type="dxa"/>
            <w:vAlign w:val="center"/>
          </w:tcPr>
          <w:p w14:paraId="50514E2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0F25CA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81F14B3" w14:textId="77777777" w:rsidR="00B64EDF" w:rsidRDefault="00B64EDF"/>
        </w:tc>
        <w:tc>
          <w:tcPr>
            <w:tcW w:w="2150" w:type="dxa"/>
            <w:vAlign w:val="center"/>
          </w:tcPr>
          <w:p w14:paraId="4B69D0B9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5791DC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791E17" w14:textId="77777777" w:rsidR="00B64EDF" w:rsidRDefault="00B64EDF"/>
        </w:tc>
        <w:tc>
          <w:tcPr>
            <w:tcW w:w="1131" w:type="dxa"/>
            <w:vAlign w:val="center"/>
          </w:tcPr>
          <w:p w14:paraId="7B83F8F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A86277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CD8F2BE" w14:textId="77777777" w:rsidR="00B64EDF" w:rsidRDefault="00B64EDF"/>
        </w:tc>
        <w:tc>
          <w:tcPr>
            <w:tcW w:w="2150" w:type="dxa"/>
            <w:vAlign w:val="center"/>
          </w:tcPr>
          <w:p w14:paraId="69E543D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B680FEF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37F73B" w14:textId="77777777" w:rsidR="00B64EDF" w:rsidRDefault="00B64EDF"/>
        </w:tc>
        <w:tc>
          <w:tcPr>
            <w:tcW w:w="1131" w:type="dxa"/>
            <w:vAlign w:val="center"/>
          </w:tcPr>
          <w:p w14:paraId="381436C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032491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A3FEE8" w14:textId="77777777" w:rsidR="00B64EDF" w:rsidRDefault="00B64EDF"/>
        </w:tc>
        <w:tc>
          <w:tcPr>
            <w:tcW w:w="2150" w:type="dxa"/>
            <w:vAlign w:val="center"/>
          </w:tcPr>
          <w:p w14:paraId="3976D0A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E2EEC9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93600A5" w14:textId="77777777" w:rsidR="00B64EDF" w:rsidRDefault="00B64EDF"/>
        </w:tc>
        <w:tc>
          <w:tcPr>
            <w:tcW w:w="1131" w:type="dxa"/>
            <w:vAlign w:val="center"/>
          </w:tcPr>
          <w:p w14:paraId="77C3737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C9825D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429F61B" w14:textId="77777777" w:rsidR="00B64EDF" w:rsidRDefault="00B64EDF"/>
        </w:tc>
        <w:tc>
          <w:tcPr>
            <w:tcW w:w="2150" w:type="dxa"/>
            <w:vAlign w:val="center"/>
          </w:tcPr>
          <w:p w14:paraId="18D336FD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79F13ED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70450B0" w14:textId="77777777" w:rsidR="00B64EDF" w:rsidRDefault="00B64EDF"/>
        </w:tc>
        <w:tc>
          <w:tcPr>
            <w:tcW w:w="1131" w:type="dxa"/>
            <w:vAlign w:val="center"/>
          </w:tcPr>
          <w:p w14:paraId="3B984B9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67423A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3F1527F" w14:textId="77777777" w:rsidR="00B64EDF" w:rsidRDefault="00B64EDF"/>
        </w:tc>
        <w:tc>
          <w:tcPr>
            <w:tcW w:w="2150" w:type="dxa"/>
            <w:vAlign w:val="center"/>
          </w:tcPr>
          <w:p w14:paraId="6BF6A95A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70CBCC0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5EAC10" w14:textId="77777777" w:rsidR="00B64EDF" w:rsidRDefault="00B64EDF"/>
        </w:tc>
        <w:tc>
          <w:tcPr>
            <w:tcW w:w="1131" w:type="dxa"/>
            <w:vAlign w:val="center"/>
          </w:tcPr>
          <w:p w14:paraId="2BFBD05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A86614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8857D1" w14:textId="77777777" w:rsidR="00B64EDF" w:rsidRDefault="00B64EDF"/>
        </w:tc>
        <w:tc>
          <w:tcPr>
            <w:tcW w:w="2150" w:type="dxa"/>
            <w:vAlign w:val="center"/>
          </w:tcPr>
          <w:p w14:paraId="699DD5E6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723C4C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23FDEAD" w14:textId="77777777" w:rsidR="00B64EDF" w:rsidRDefault="00B64EDF"/>
        </w:tc>
        <w:tc>
          <w:tcPr>
            <w:tcW w:w="1131" w:type="dxa"/>
            <w:vAlign w:val="center"/>
          </w:tcPr>
          <w:p w14:paraId="474E866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5B9837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04DB390" w14:textId="77777777" w:rsidR="00B64EDF" w:rsidRDefault="00B64EDF"/>
        </w:tc>
        <w:tc>
          <w:tcPr>
            <w:tcW w:w="2150" w:type="dxa"/>
            <w:vAlign w:val="center"/>
          </w:tcPr>
          <w:p w14:paraId="3FEE5096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49669F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96B873E" w14:textId="77777777" w:rsidR="00B64EDF" w:rsidRDefault="00B64EDF"/>
        </w:tc>
        <w:tc>
          <w:tcPr>
            <w:tcW w:w="1131" w:type="dxa"/>
            <w:vAlign w:val="center"/>
          </w:tcPr>
          <w:p w14:paraId="7D30019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144B7D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8F5AAC6" w14:textId="77777777" w:rsidR="00B64EDF" w:rsidRDefault="00B64EDF"/>
        </w:tc>
        <w:tc>
          <w:tcPr>
            <w:tcW w:w="2150" w:type="dxa"/>
            <w:vAlign w:val="center"/>
          </w:tcPr>
          <w:p w14:paraId="73A54465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263DC80F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B30BA8C" w14:textId="77777777" w:rsidR="00B64EDF" w:rsidRDefault="00B64EDF"/>
        </w:tc>
        <w:tc>
          <w:tcPr>
            <w:tcW w:w="1131" w:type="dxa"/>
            <w:vAlign w:val="center"/>
          </w:tcPr>
          <w:p w14:paraId="0771513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2DBFA2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4C9FCB" w14:textId="77777777" w:rsidR="00B64EDF" w:rsidRDefault="00B64EDF"/>
        </w:tc>
        <w:tc>
          <w:tcPr>
            <w:tcW w:w="2150" w:type="dxa"/>
            <w:vAlign w:val="center"/>
          </w:tcPr>
          <w:p w14:paraId="6A9B2AE6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DC9B8E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C87A93" w14:textId="77777777" w:rsidR="00B64EDF" w:rsidRDefault="00B64EDF"/>
        </w:tc>
        <w:tc>
          <w:tcPr>
            <w:tcW w:w="1131" w:type="dxa"/>
            <w:vAlign w:val="center"/>
          </w:tcPr>
          <w:p w14:paraId="0C13136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44D6F2D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5C18C305" w14:textId="77777777" w:rsidR="00B64EDF" w:rsidRDefault="00874583">
            <w:r>
              <w:t>西向</w:t>
            </w:r>
          </w:p>
        </w:tc>
        <w:tc>
          <w:tcPr>
            <w:tcW w:w="2150" w:type="dxa"/>
            <w:vAlign w:val="center"/>
          </w:tcPr>
          <w:p w14:paraId="3CFE85A3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0B598A7F" w14:textId="77777777" w:rsidR="00B64EDF" w:rsidRDefault="00874583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0522DA2B" w14:textId="77777777" w:rsidR="00B64EDF" w:rsidRDefault="00874583">
            <w:r>
              <w:t>SD≤0.80</w:t>
            </w:r>
          </w:p>
        </w:tc>
        <w:tc>
          <w:tcPr>
            <w:tcW w:w="1131" w:type="dxa"/>
            <w:vAlign w:val="center"/>
          </w:tcPr>
          <w:p w14:paraId="251867A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1D8517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9AECE58" w14:textId="77777777" w:rsidR="00B64EDF" w:rsidRDefault="00B64EDF"/>
        </w:tc>
        <w:tc>
          <w:tcPr>
            <w:tcW w:w="2150" w:type="dxa"/>
            <w:vAlign w:val="center"/>
          </w:tcPr>
          <w:p w14:paraId="622EB3E6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4B865A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120B57A" w14:textId="77777777" w:rsidR="00B64EDF" w:rsidRDefault="00B64EDF"/>
        </w:tc>
        <w:tc>
          <w:tcPr>
            <w:tcW w:w="1131" w:type="dxa"/>
            <w:vAlign w:val="center"/>
          </w:tcPr>
          <w:p w14:paraId="7EDEBBD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913190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2BA048B" w14:textId="77777777" w:rsidR="00B64EDF" w:rsidRDefault="00B64EDF"/>
        </w:tc>
        <w:tc>
          <w:tcPr>
            <w:tcW w:w="2150" w:type="dxa"/>
            <w:vAlign w:val="center"/>
          </w:tcPr>
          <w:p w14:paraId="554D18D1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09BDFF5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8F97848" w14:textId="77777777" w:rsidR="00B64EDF" w:rsidRDefault="00B64EDF"/>
        </w:tc>
        <w:tc>
          <w:tcPr>
            <w:tcW w:w="1131" w:type="dxa"/>
            <w:vAlign w:val="center"/>
          </w:tcPr>
          <w:p w14:paraId="75884D8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9BB443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CB4B581" w14:textId="77777777" w:rsidR="00B64EDF" w:rsidRDefault="00B64EDF"/>
        </w:tc>
        <w:tc>
          <w:tcPr>
            <w:tcW w:w="2150" w:type="dxa"/>
            <w:vAlign w:val="center"/>
          </w:tcPr>
          <w:p w14:paraId="7BA3EF06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B15BF3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C55EC42" w14:textId="77777777" w:rsidR="00B64EDF" w:rsidRDefault="00B64EDF"/>
        </w:tc>
        <w:tc>
          <w:tcPr>
            <w:tcW w:w="1131" w:type="dxa"/>
            <w:vAlign w:val="center"/>
          </w:tcPr>
          <w:p w14:paraId="3755982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5D73C6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03504B0" w14:textId="77777777" w:rsidR="00B64EDF" w:rsidRDefault="00B64EDF"/>
        </w:tc>
        <w:tc>
          <w:tcPr>
            <w:tcW w:w="2150" w:type="dxa"/>
            <w:vAlign w:val="center"/>
          </w:tcPr>
          <w:p w14:paraId="1D01C6CE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83491C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3C9109A" w14:textId="77777777" w:rsidR="00B64EDF" w:rsidRDefault="00B64EDF"/>
        </w:tc>
        <w:tc>
          <w:tcPr>
            <w:tcW w:w="1131" w:type="dxa"/>
            <w:vAlign w:val="center"/>
          </w:tcPr>
          <w:p w14:paraId="138EBC3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E70766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D3544FD" w14:textId="77777777" w:rsidR="00B64EDF" w:rsidRDefault="00B64EDF"/>
        </w:tc>
        <w:tc>
          <w:tcPr>
            <w:tcW w:w="2150" w:type="dxa"/>
            <w:vAlign w:val="center"/>
          </w:tcPr>
          <w:p w14:paraId="4FA4644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0A7740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31BC70D" w14:textId="77777777" w:rsidR="00B64EDF" w:rsidRDefault="00B64EDF"/>
        </w:tc>
        <w:tc>
          <w:tcPr>
            <w:tcW w:w="1131" w:type="dxa"/>
            <w:vAlign w:val="center"/>
          </w:tcPr>
          <w:p w14:paraId="3BB01DB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39A177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B7A47F8" w14:textId="77777777" w:rsidR="00B64EDF" w:rsidRDefault="00B64EDF"/>
        </w:tc>
        <w:tc>
          <w:tcPr>
            <w:tcW w:w="2150" w:type="dxa"/>
            <w:vAlign w:val="center"/>
          </w:tcPr>
          <w:p w14:paraId="4D27E21D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E1A577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39A3D69" w14:textId="77777777" w:rsidR="00B64EDF" w:rsidRDefault="00B64EDF"/>
        </w:tc>
        <w:tc>
          <w:tcPr>
            <w:tcW w:w="1131" w:type="dxa"/>
            <w:vAlign w:val="center"/>
          </w:tcPr>
          <w:p w14:paraId="6F329C1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980D5E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983CBAF" w14:textId="77777777" w:rsidR="00B64EDF" w:rsidRDefault="00B64EDF"/>
        </w:tc>
        <w:tc>
          <w:tcPr>
            <w:tcW w:w="2150" w:type="dxa"/>
            <w:vAlign w:val="center"/>
          </w:tcPr>
          <w:p w14:paraId="6029D808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4051947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4BA09E7" w14:textId="77777777" w:rsidR="00B64EDF" w:rsidRDefault="00B64EDF"/>
        </w:tc>
        <w:tc>
          <w:tcPr>
            <w:tcW w:w="1131" w:type="dxa"/>
            <w:vAlign w:val="center"/>
          </w:tcPr>
          <w:p w14:paraId="401AA6E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18049C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E9B331F" w14:textId="77777777" w:rsidR="00B64EDF" w:rsidRDefault="00B64EDF"/>
        </w:tc>
        <w:tc>
          <w:tcPr>
            <w:tcW w:w="2150" w:type="dxa"/>
            <w:vAlign w:val="center"/>
          </w:tcPr>
          <w:p w14:paraId="6305002E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1E4CF5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1F2DBED" w14:textId="77777777" w:rsidR="00B64EDF" w:rsidRDefault="00B64EDF"/>
        </w:tc>
        <w:tc>
          <w:tcPr>
            <w:tcW w:w="1131" w:type="dxa"/>
            <w:vAlign w:val="center"/>
          </w:tcPr>
          <w:p w14:paraId="6CEBEA1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B15020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9B0D78" w14:textId="77777777" w:rsidR="00B64EDF" w:rsidRDefault="00B64EDF"/>
        </w:tc>
        <w:tc>
          <w:tcPr>
            <w:tcW w:w="2150" w:type="dxa"/>
            <w:vAlign w:val="center"/>
          </w:tcPr>
          <w:p w14:paraId="54607495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1365569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1B8A0C0" w14:textId="77777777" w:rsidR="00B64EDF" w:rsidRDefault="00B64EDF"/>
        </w:tc>
        <w:tc>
          <w:tcPr>
            <w:tcW w:w="1131" w:type="dxa"/>
            <w:vAlign w:val="center"/>
          </w:tcPr>
          <w:p w14:paraId="12FBA5D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46C8A2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FFB2B0B" w14:textId="77777777" w:rsidR="00B64EDF" w:rsidRDefault="00B64EDF"/>
        </w:tc>
        <w:tc>
          <w:tcPr>
            <w:tcW w:w="2150" w:type="dxa"/>
            <w:vAlign w:val="center"/>
          </w:tcPr>
          <w:p w14:paraId="71AF2BCC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830130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757500F" w14:textId="77777777" w:rsidR="00B64EDF" w:rsidRDefault="00B64EDF"/>
        </w:tc>
        <w:tc>
          <w:tcPr>
            <w:tcW w:w="1131" w:type="dxa"/>
            <w:vAlign w:val="center"/>
          </w:tcPr>
          <w:p w14:paraId="0BA718B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A2E2E6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FC3023" w14:textId="77777777" w:rsidR="00B64EDF" w:rsidRDefault="00B64EDF"/>
        </w:tc>
        <w:tc>
          <w:tcPr>
            <w:tcW w:w="2150" w:type="dxa"/>
            <w:vAlign w:val="center"/>
          </w:tcPr>
          <w:p w14:paraId="4FCF9D3C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ACFDDA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376A40F" w14:textId="77777777" w:rsidR="00B64EDF" w:rsidRDefault="00B64EDF"/>
        </w:tc>
        <w:tc>
          <w:tcPr>
            <w:tcW w:w="1131" w:type="dxa"/>
            <w:vAlign w:val="center"/>
          </w:tcPr>
          <w:p w14:paraId="3980B86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B0DF2D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8B775CA" w14:textId="77777777" w:rsidR="00B64EDF" w:rsidRDefault="00B64EDF"/>
        </w:tc>
        <w:tc>
          <w:tcPr>
            <w:tcW w:w="2150" w:type="dxa"/>
            <w:vAlign w:val="center"/>
          </w:tcPr>
          <w:p w14:paraId="312ECC0E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B5710B9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62968AB" w14:textId="77777777" w:rsidR="00B64EDF" w:rsidRDefault="00B64EDF"/>
        </w:tc>
        <w:tc>
          <w:tcPr>
            <w:tcW w:w="1131" w:type="dxa"/>
            <w:vAlign w:val="center"/>
          </w:tcPr>
          <w:p w14:paraId="7DA12B7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6F3617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129DDF9" w14:textId="77777777" w:rsidR="00B64EDF" w:rsidRDefault="00B64EDF"/>
        </w:tc>
        <w:tc>
          <w:tcPr>
            <w:tcW w:w="2150" w:type="dxa"/>
            <w:vAlign w:val="center"/>
          </w:tcPr>
          <w:p w14:paraId="4E357851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455939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20CE639" w14:textId="77777777" w:rsidR="00B64EDF" w:rsidRDefault="00B64EDF"/>
        </w:tc>
        <w:tc>
          <w:tcPr>
            <w:tcW w:w="1131" w:type="dxa"/>
            <w:vAlign w:val="center"/>
          </w:tcPr>
          <w:p w14:paraId="13E8D9A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891046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EF0519" w14:textId="77777777" w:rsidR="00B64EDF" w:rsidRDefault="00B64EDF"/>
        </w:tc>
        <w:tc>
          <w:tcPr>
            <w:tcW w:w="2150" w:type="dxa"/>
            <w:vAlign w:val="center"/>
          </w:tcPr>
          <w:p w14:paraId="69A3550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A01587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AC8BAD" w14:textId="77777777" w:rsidR="00B64EDF" w:rsidRDefault="00B64EDF"/>
        </w:tc>
        <w:tc>
          <w:tcPr>
            <w:tcW w:w="1131" w:type="dxa"/>
            <w:vAlign w:val="center"/>
          </w:tcPr>
          <w:p w14:paraId="567744A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D5EBFE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E636998" w14:textId="77777777" w:rsidR="00B64EDF" w:rsidRDefault="00B64EDF"/>
        </w:tc>
        <w:tc>
          <w:tcPr>
            <w:tcW w:w="2150" w:type="dxa"/>
            <w:vAlign w:val="center"/>
          </w:tcPr>
          <w:p w14:paraId="36D6B533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5F23C3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8FD1041" w14:textId="77777777" w:rsidR="00B64EDF" w:rsidRDefault="00B64EDF"/>
        </w:tc>
        <w:tc>
          <w:tcPr>
            <w:tcW w:w="1131" w:type="dxa"/>
            <w:vAlign w:val="center"/>
          </w:tcPr>
          <w:p w14:paraId="3F65544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681899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6F586F2" w14:textId="77777777" w:rsidR="00B64EDF" w:rsidRDefault="00B64EDF"/>
        </w:tc>
        <w:tc>
          <w:tcPr>
            <w:tcW w:w="2150" w:type="dxa"/>
            <w:vAlign w:val="center"/>
          </w:tcPr>
          <w:p w14:paraId="3446ACF5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166611F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4CB0358" w14:textId="77777777" w:rsidR="00B64EDF" w:rsidRDefault="00B64EDF"/>
        </w:tc>
        <w:tc>
          <w:tcPr>
            <w:tcW w:w="1131" w:type="dxa"/>
            <w:vAlign w:val="center"/>
          </w:tcPr>
          <w:p w14:paraId="5B4C3B0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1AE26E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288E823" w14:textId="77777777" w:rsidR="00B64EDF" w:rsidRDefault="00B64EDF"/>
        </w:tc>
        <w:tc>
          <w:tcPr>
            <w:tcW w:w="2150" w:type="dxa"/>
            <w:vAlign w:val="center"/>
          </w:tcPr>
          <w:p w14:paraId="593E3E9C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43F4D3D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26FE8E7" w14:textId="77777777" w:rsidR="00B64EDF" w:rsidRDefault="00B64EDF"/>
        </w:tc>
        <w:tc>
          <w:tcPr>
            <w:tcW w:w="1131" w:type="dxa"/>
            <w:vAlign w:val="center"/>
          </w:tcPr>
          <w:p w14:paraId="3A469AD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CBDA32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1176A19" w14:textId="77777777" w:rsidR="00B64EDF" w:rsidRDefault="00B64EDF"/>
        </w:tc>
        <w:tc>
          <w:tcPr>
            <w:tcW w:w="2150" w:type="dxa"/>
            <w:vAlign w:val="center"/>
          </w:tcPr>
          <w:p w14:paraId="0A4E166E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0BF292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09B1ABA" w14:textId="77777777" w:rsidR="00B64EDF" w:rsidRDefault="00B64EDF"/>
        </w:tc>
        <w:tc>
          <w:tcPr>
            <w:tcW w:w="1131" w:type="dxa"/>
            <w:vAlign w:val="center"/>
          </w:tcPr>
          <w:p w14:paraId="095D561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3C2460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29CCDC" w14:textId="77777777" w:rsidR="00B64EDF" w:rsidRDefault="00B64EDF"/>
        </w:tc>
        <w:tc>
          <w:tcPr>
            <w:tcW w:w="2150" w:type="dxa"/>
            <w:vAlign w:val="center"/>
          </w:tcPr>
          <w:p w14:paraId="48A51A1E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0E7D70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30F11F" w14:textId="77777777" w:rsidR="00B64EDF" w:rsidRDefault="00B64EDF"/>
        </w:tc>
        <w:tc>
          <w:tcPr>
            <w:tcW w:w="1131" w:type="dxa"/>
            <w:vAlign w:val="center"/>
          </w:tcPr>
          <w:p w14:paraId="459F1A5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D4E345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F04A2BA" w14:textId="77777777" w:rsidR="00B64EDF" w:rsidRDefault="00B64EDF"/>
        </w:tc>
        <w:tc>
          <w:tcPr>
            <w:tcW w:w="2150" w:type="dxa"/>
            <w:vAlign w:val="center"/>
          </w:tcPr>
          <w:p w14:paraId="7FE397E7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9476D0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2FA0E8" w14:textId="77777777" w:rsidR="00B64EDF" w:rsidRDefault="00B64EDF"/>
        </w:tc>
        <w:tc>
          <w:tcPr>
            <w:tcW w:w="1131" w:type="dxa"/>
            <w:vAlign w:val="center"/>
          </w:tcPr>
          <w:p w14:paraId="523CB08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C0213D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C3AD801" w14:textId="77777777" w:rsidR="00B64EDF" w:rsidRDefault="00B64EDF"/>
        </w:tc>
        <w:tc>
          <w:tcPr>
            <w:tcW w:w="2150" w:type="dxa"/>
            <w:vAlign w:val="center"/>
          </w:tcPr>
          <w:p w14:paraId="387D7581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4011B93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FB6DA4" w14:textId="77777777" w:rsidR="00B64EDF" w:rsidRDefault="00B64EDF"/>
        </w:tc>
        <w:tc>
          <w:tcPr>
            <w:tcW w:w="1131" w:type="dxa"/>
            <w:vAlign w:val="center"/>
          </w:tcPr>
          <w:p w14:paraId="02A9ED5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5B81FB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6C11B84" w14:textId="77777777" w:rsidR="00B64EDF" w:rsidRDefault="00B64EDF"/>
        </w:tc>
        <w:tc>
          <w:tcPr>
            <w:tcW w:w="2150" w:type="dxa"/>
            <w:vAlign w:val="center"/>
          </w:tcPr>
          <w:p w14:paraId="39494A0E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4BAAD04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0521C9" w14:textId="77777777" w:rsidR="00B64EDF" w:rsidRDefault="00B64EDF"/>
        </w:tc>
        <w:tc>
          <w:tcPr>
            <w:tcW w:w="1131" w:type="dxa"/>
            <w:vAlign w:val="center"/>
          </w:tcPr>
          <w:p w14:paraId="26EE0EB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7BD3F1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3A6362E" w14:textId="77777777" w:rsidR="00B64EDF" w:rsidRDefault="00B64EDF"/>
        </w:tc>
        <w:tc>
          <w:tcPr>
            <w:tcW w:w="2150" w:type="dxa"/>
            <w:vAlign w:val="center"/>
          </w:tcPr>
          <w:p w14:paraId="2A79561C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0BE92A0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AFDBDFD" w14:textId="77777777" w:rsidR="00B64EDF" w:rsidRDefault="00B64EDF"/>
        </w:tc>
        <w:tc>
          <w:tcPr>
            <w:tcW w:w="1131" w:type="dxa"/>
            <w:vAlign w:val="center"/>
          </w:tcPr>
          <w:p w14:paraId="436E40E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EBF110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29B596" w14:textId="77777777" w:rsidR="00B64EDF" w:rsidRDefault="00B64EDF"/>
        </w:tc>
        <w:tc>
          <w:tcPr>
            <w:tcW w:w="2150" w:type="dxa"/>
            <w:vAlign w:val="center"/>
          </w:tcPr>
          <w:p w14:paraId="052814BC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DB0309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B44BE7D" w14:textId="77777777" w:rsidR="00B64EDF" w:rsidRDefault="00B64EDF"/>
        </w:tc>
        <w:tc>
          <w:tcPr>
            <w:tcW w:w="1131" w:type="dxa"/>
            <w:vAlign w:val="center"/>
          </w:tcPr>
          <w:p w14:paraId="374C8CB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5409E9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2FC7356" w14:textId="77777777" w:rsidR="00B64EDF" w:rsidRDefault="00B64EDF"/>
        </w:tc>
        <w:tc>
          <w:tcPr>
            <w:tcW w:w="2150" w:type="dxa"/>
            <w:vAlign w:val="center"/>
          </w:tcPr>
          <w:p w14:paraId="39E17C8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A72985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94BFB68" w14:textId="77777777" w:rsidR="00B64EDF" w:rsidRDefault="00B64EDF"/>
        </w:tc>
        <w:tc>
          <w:tcPr>
            <w:tcW w:w="1131" w:type="dxa"/>
            <w:vAlign w:val="center"/>
          </w:tcPr>
          <w:p w14:paraId="32F8938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2BE08A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B1042E6" w14:textId="77777777" w:rsidR="00B64EDF" w:rsidRDefault="00B64EDF"/>
        </w:tc>
        <w:tc>
          <w:tcPr>
            <w:tcW w:w="2150" w:type="dxa"/>
            <w:vAlign w:val="center"/>
          </w:tcPr>
          <w:p w14:paraId="59E32EB2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B8344E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5F6E40C" w14:textId="77777777" w:rsidR="00B64EDF" w:rsidRDefault="00B64EDF"/>
        </w:tc>
        <w:tc>
          <w:tcPr>
            <w:tcW w:w="1131" w:type="dxa"/>
            <w:vAlign w:val="center"/>
          </w:tcPr>
          <w:p w14:paraId="1B979F1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114629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5E87FE" w14:textId="77777777" w:rsidR="00B64EDF" w:rsidRDefault="00B64EDF"/>
        </w:tc>
        <w:tc>
          <w:tcPr>
            <w:tcW w:w="2150" w:type="dxa"/>
            <w:vAlign w:val="center"/>
          </w:tcPr>
          <w:p w14:paraId="18940440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173D12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32BD76D" w14:textId="77777777" w:rsidR="00B64EDF" w:rsidRDefault="00B64EDF"/>
        </w:tc>
        <w:tc>
          <w:tcPr>
            <w:tcW w:w="1131" w:type="dxa"/>
            <w:vAlign w:val="center"/>
          </w:tcPr>
          <w:p w14:paraId="53F4600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8FC3A3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6169B89" w14:textId="77777777" w:rsidR="00B64EDF" w:rsidRDefault="00B64EDF"/>
        </w:tc>
        <w:tc>
          <w:tcPr>
            <w:tcW w:w="2150" w:type="dxa"/>
            <w:vAlign w:val="center"/>
          </w:tcPr>
          <w:p w14:paraId="0C59B376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68465D6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E7B1B33" w14:textId="77777777" w:rsidR="00B64EDF" w:rsidRDefault="00B64EDF"/>
        </w:tc>
        <w:tc>
          <w:tcPr>
            <w:tcW w:w="1131" w:type="dxa"/>
            <w:vAlign w:val="center"/>
          </w:tcPr>
          <w:p w14:paraId="03CF765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87C653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F52B39E" w14:textId="77777777" w:rsidR="00B64EDF" w:rsidRDefault="00B64EDF"/>
        </w:tc>
        <w:tc>
          <w:tcPr>
            <w:tcW w:w="2150" w:type="dxa"/>
            <w:vAlign w:val="center"/>
          </w:tcPr>
          <w:p w14:paraId="72C16121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7FB819AF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4BE4197" w14:textId="77777777" w:rsidR="00B64EDF" w:rsidRDefault="00B64EDF"/>
        </w:tc>
        <w:tc>
          <w:tcPr>
            <w:tcW w:w="1131" w:type="dxa"/>
            <w:vAlign w:val="center"/>
          </w:tcPr>
          <w:p w14:paraId="21E710C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392E81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74483B2" w14:textId="77777777" w:rsidR="00B64EDF" w:rsidRDefault="00B64EDF"/>
        </w:tc>
        <w:tc>
          <w:tcPr>
            <w:tcW w:w="2150" w:type="dxa"/>
            <w:vAlign w:val="center"/>
          </w:tcPr>
          <w:p w14:paraId="3A7CEF6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5F9DF12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DEF9167" w14:textId="77777777" w:rsidR="00B64EDF" w:rsidRDefault="00B64EDF"/>
        </w:tc>
        <w:tc>
          <w:tcPr>
            <w:tcW w:w="1131" w:type="dxa"/>
            <w:vAlign w:val="center"/>
          </w:tcPr>
          <w:p w14:paraId="2AA9EA6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A796ED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5DE45F8" w14:textId="77777777" w:rsidR="00B64EDF" w:rsidRDefault="00B64EDF"/>
        </w:tc>
        <w:tc>
          <w:tcPr>
            <w:tcW w:w="2150" w:type="dxa"/>
            <w:vAlign w:val="center"/>
          </w:tcPr>
          <w:p w14:paraId="7B2F1AD9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925FC4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14C1CF7" w14:textId="77777777" w:rsidR="00B64EDF" w:rsidRDefault="00B64EDF"/>
        </w:tc>
        <w:tc>
          <w:tcPr>
            <w:tcW w:w="1131" w:type="dxa"/>
            <w:vAlign w:val="center"/>
          </w:tcPr>
          <w:p w14:paraId="7FFFFC2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4555E0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F9ED027" w14:textId="77777777" w:rsidR="00B64EDF" w:rsidRDefault="00B64EDF"/>
        </w:tc>
        <w:tc>
          <w:tcPr>
            <w:tcW w:w="2150" w:type="dxa"/>
            <w:vAlign w:val="center"/>
          </w:tcPr>
          <w:p w14:paraId="4AA44707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B45AFB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B73911E" w14:textId="77777777" w:rsidR="00B64EDF" w:rsidRDefault="00B64EDF"/>
        </w:tc>
        <w:tc>
          <w:tcPr>
            <w:tcW w:w="1131" w:type="dxa"/>
            <w:vAlign w:val="center"/>
          </w:tcPr>
          <w:p w14:paraId="7B93133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71714E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A060BBC" w14:textId="77777777" w:rsidR="00B64EDF" w:rsidRDefault="00B64EDF"/>
        </w:tc>
        <w:tc>
          <w:tcPr>
            <w:tcW w:w="2150" w:type="dxa"/>
            <w:vAlign w:val="center"/>
          </w:tcPr>
          <w:p w14:paraId="04FD2489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7E6F4B32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A4BC8C" w14:textId="77777777" w:rsidR="00B64EDF" w:rsidRDefault="00B64EDF"/>
        </w:tc>
        <w:tc>
          <w:tcPr>
            <w:tcW w:w="1131" w:type="dxa"/>
            <w:vAlign w:val="center"/>
          </w:tcPr>
          <w:p w14:paraId="60E1F23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F1D4CD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B88EC35" w14:textId="77777777" w:rsidR="00B64EDF" w:rsidRDefault="00B64EDF"/>
        </w:tc>
        <w:tc>
          <w:tcPr>
            <w:tcW w:w="2150" w:type="dxa"/>
            <w:vAlign w:val="center"/>
          </w:tcPr>
          <w:p w14:paraId="3EDA7962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E6F6D0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B7A4B9" w14:textId="77777777" w:rsidR="00B64EDF" w:rsidRDefault="00B64EDF"/>
        </w:tc>
        <w:tc>
          <w:tcPr>
            <w:tcW w:w="1131" w:type="dxa"/>
            <w:vAlign w:val="center"/>
          </w:tcPr>
          <w:p w14:paraId="673749F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6209BB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219B237" w14:textId="77777777" w:rsidR="00B64EDF" w:rsidRDefault="00B64EDF"/>
        </w:tc>
        <w:tc>
          <w:tcPr>
            <w:tcW w:w="2150" w:type="dxa"/>
            <w:vAlign w:val="center"/>
          </w:tcPr>
          <w:p w14:paraId="1ED6C737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0A55DA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3068CE2" w14:textId="77777777" w:rsidR="00B64EDF" w:rsidRDefault="00B64EDF"/>
        </w:tc>
        <w:tc>
          <w:tcPr>
            <w:tcW w:w="1131" w:type="dxa"/>
            <w:vAlign w:val="center"/>
          </w:tcPr>
          <w:p w14:paraId="3D57A34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5D4286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C026DB0" w14:textId="77777777" w:rsidR="00B64EDF" w:rsidRDefault="00B64EDF"/>
        </w:tc>
        <w:tc>
          <w:tcPr>
            <w:tcW w:w="2150" w:type="dxa"/>
            <w:vAlign w:val="center"/>
          </w:tcPr>
          <w:p w14:paraId="5436A0E0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4EC6841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0C67AF1" w14:textId="77777777" w:rsidR="00B64EDF" w:rsidRDefault="00B64EDF"/>
        </w:tc>
        <w:tc>
          <w:tcPr>
            <w:tcW w:w="1131" w:type="dxa"/>
            <w:vAlign w:val="center"/>
          </w:tcPr>
          <w:p w14:paraId="49672A7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CC5155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1F2B8D" w14:textId="77777777" w:rsidR="00B64EDF" w:rsidRDefault="00B64EDF"/>
        </w:tc>
        <w:tc>
          <w:tcPr>
            <w:tcW w:w="2150" w:type="dxa"/>
            <w:vAlign w:val="center"/>
          </w:tcPr>
          <w:p w14:paraId="51D666CF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293301F2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DE663A" w14:textId="77777777" w:rsidR="00B64EDF" w:rsidRDefault="00B64EDF"/>
        </w:tc>
        <w:tc>
          <w:tcPr>
            <w:tcW w:w="1131" w:type="dxa"/>
            <w:vAlign w:val="center"/>
          </w:tcPr>
          <w:p w14:paraId="0304733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F5C8B5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FD191D1" w14:textId="77777777" w:rsidR="00B64EDF" w:rsidRDefault="00B64EDF"/>
        </w:tc>
        <w:tc>
          <w:tcPr>
            <w:tcW w:w="2150" w:type="dxa"/>
            <w:vAlign w:val="center"/>
          </w:tcPr>
          <w:p w14:paraId="75D3C129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7A6319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DCA2748" w14:textId="77777777" w:rsidR="00B64EDF" w:rsidRDefault="00B64EDF"/>
        </w:tc>
        <w:tc>
          <w:tcPr>
            <w:tcW w:w="1131" w:type="dxa"/>
            <w:vAlign w:val="center"/>
          </w:tcPr>
          <w:p w14:paraId="6F51C76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C3DE2F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C5B8F36" w14:textId="77777777" w:rsidR="00B64EDF" w:rsidRDefault="00B64EDF"/>
        </w:tc>
        <w:tc>
          <w:tcPr>
            <w:tcW w:w="2150" w:type="dxa"/>
            <w:vAlign w:val="center"/>
          </w:tcPr>
          <w:p w14:paraId="2F91B9F9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04985782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361C5BB" w14:textId="77777777" w:rsidR="00B64EDF" w:rsidRDefault="00B64EDF"/>
        </w:tc>
        <w:tc>
          <w:tcPr>
            <w:tcW w:w="1131" w:type="dxa"/>
            <w:vAlign w:val="center"/>
          </w:tcPr>
          <w:p w14:paraId="38EB76E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112EB5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3A315F" w14:textId="77777777" w:rsidR="00B64EDF" w:rsidRDefault="00B64EDF"/>
        </w:tc>
        <w:tc>
          <w:tcPr>
            <w:tcW w:w="2150" w:type="dxa"/>
            <w:vAlign w:val="center"/>
          </w:tcPr>
          <w:p w14:paraId="2C84D018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7E30069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37A32A4" w14:textId="77777777" w:rsidR="00B64EDF" w:rsidRDefault="00B64EDF"/>
        </w:tc>
        <w:tc>
          <w:tcPr>
            <w:tcW w:w="1131" w:type="dxa"/>
            <w:vAlign w:val="center"/>
          </w:tcPr>
          <w:p w14:paraId="51F5783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BD69E2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DDB5C5E" w14:textId="77777777" w:rsidR="00B64EDF" w:rsidRDefault="00B64EDF"/>
        </w:tc>
        <w:tc>
          <w:tcPr>
            <w:tcW w:w="2150" w:type="dxa"/>
            <w:vAlign w:val="center"/>
          </w:tcPr>
          <w:p w14:paraId="43737457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F43008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878FDFD" w14:textId="77777777" w:rsidR="00B64EDF" w:rsidRDefault="00B64EDF"/>
        </w:tc>
        <w:tc>
          <w:tcPr>
            <w:tcW w:w="1131" w:type="dxa"/>
            <w:vAlign w:val="center"/>
          </w:tcPr>
          <w:p w14:paraId="24B4817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4AD2B9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37EDAD2" w14:textId="77777777" w:rsidR="00B64EDF" w:rsidRDefault="00B64EDF"/>
        </w:tc>
        <w:tc>
          <w:tcPr>
            <w:tcW w:w="2150" w:type="dxa"/>
            <w:vAlign w:val="center"/>
          </w:tcPr>
          <w:p w14:paraId="249D8627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A30542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B19D2D5" w14:textId="77777777" w:rsidR="00B64EDF" w:rsidRDefault="00B64EDF"/>
        </w:tc>
        <w:tc>
          <w:tcPr>
            <w:tcW w:w="1131" w:type="dxa"/>
            <w:vAlign w:val="center"/>
          </w:tcPr>
          <w:p w14:paraId="68BA0DB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2AC328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6E9208" w14:textId="77777777" w:rsidR="00B64EDF" w:rsidRDefault="00B64EDF"/>
        </w:tc>
        <w:tc>
          <w:tcPr>
            <w:tcW w:w="2150" w:type="dxa"/>
            <w:vAlign w:val="center"/>
          </w:tcPr>
          <w:p w14:paraId="26E503A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AC9700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CDBF1B8" w14:textId="77777777" w:rsidR="00B64EDF" w:rsidRDefault="00B64EDF"/>
        </w:tc>
        <w:tc>
          <w:tcPr>
            <w:tcW w:w="1131" w:type="dxa"/>
            <w:vAlign w:val="center"/>
          </w:tcPr>
          <w:p w14:paraId="7CD5019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A11A3D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31BA2AF" w14:textId="77777777" w:rsidR="00B64EDF" w:rsidRDefault="00B64EDF"/>
        </w:tc>
        <w:tc>
          <w:tcPr>
            <w:tcW w:w="2150" w:type="dxa"/>
            <w:vAlign w:val="center"/>
          </w:tcPr>
          <w:p w14:paraId="063D0984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6EA2BCD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3313D6" w14:textId="77777777" w:rsidR="00B64EDF" w:rsidRDefault="00B64EDF"/>
        </w:tc>
        <w:tc>
          <w:tcPr>
            <w:tcW w:w="1131" w:type="dxa"/>
            <w:vAlign w:val="center"/>
          </w:tcPr>
          <w:p w14:paraId="668CFEA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30F5D9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C6FC72" w14:textId="77777777" w:rsidR="00B64EDF" w:rsidRDefault="00B64EDF"/>
        </w:tc>
        <w:tc>
          <w:tcPr>
            <w:tcW w:w="2150" w:type="dxa"/>
            <w:vAlign w:val="center"/>
          </w:tcPr>
          <w:p w14:paraId="69CF61A0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53E12A8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028D94E" w14:textId="77777777" w:rsidR="00B64EDF" w:rsidRDefault="00B64EDF"/>
        </w:tc>
        <w:tc>
          <w:tcPr>
            <w:tcW w:w="1131" w:type="dxa"/>
            <w:vAlign w:val="center"/>
          </w:tcPr>
          <w:p w14:paraId="3A25468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4F9A53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F857890" w14:textId="77777777" w:rsidR="00B64EDF" w:rsidRDefault="00B64EDF"/>
        </w:tc>
        <w:tc>
          <w:tcPr>
            <w:tcW w:w="2150" w:type="dxa"/>
            <w:vAlign w:val="center"/>
          </w:tcPr>
          <w:p w14:paraId="7E6F13EF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65CC00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F404887" w14:textId="77777777" w:rsidR="00B64EDF" w:rsidRDefault="00B64EDF"/>
        </w:tc>
        <w:tc>
          <w:tcPr>
            <w:tcW w:w="1131" w:type="dxa"/>
            <w:vAlign w:val="center"/>
          </w:tcPr>
          <w:p w14:paraId="502B376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0CD9A9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844024E" w14:textId="77777777" w:rsidR="00B64EDF" w:rsidRDefault="00B64EDF"/>
        </w:tc>
        <w:tc>
          <w:tcPr>
            <w:tcW w:w="2150" w:type="dxa"/>
            <w:vAlign w:val="center"/>
          </w:tcPr>
          <w:p w14:paraId="04191D37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282874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8C360F" w14:textId="77777777" w:rsidR="00B64EDF" w:rsidRDefault="00B64EDF"/>
        </w:tc>
        <w:tc>
          <w:tcPr>
            <w:tcW w:w="1131" w:type="dxa"/>
            <w:vAlign w:val="center"/>
          </w:tcPr>
          <w:p w14:paraId="4202CF0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4BE1C3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AAF3750" w14:textId="77777777" w:rsidR="00B64EDF" w:rsidRDefault="00B64EDF"/>
        </w:tc>
        <w:tc>
          <w:tcPr>
            <w:tcW w:w="2150" w:type="dxa"/>
            <w:vAlign w:val="center"/>
          </w:tcPr>
          <w:p w14:paraId="5EE9F052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FB5738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F1EA210" w14:textId="77777777" w:rsidR="00B64EDF" w:rsidRDefault="00B64EDF"/>
        </w:tc>
        <w:tc>
          <w:tcPr>
            <w:tcW w:w="1131" w:type="dxa"/>
            <w:vAlign w:val="center"/>
          </w:tcPr>
          <w:p w14:paraId="553C48B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D1C4F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C4C9F35" w14:textId="77777777" w:rsidR="00B64EDF" w:rsidRDefault="00B64EDF"/>
        </w:tc>
        <w:tc>
          <w:tcPr>
            <w:tcW w:w="2150" w:type="dxa"/>
            <w:vAlign w:val="center"/>
          </w:tcPr>
          <w:p w14:paraId="72845D16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5AF414F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D55139" w14:textId="77777777" w:rsidR="00B64EDF" w:rsidRDefault="00B64EDF"/>
        </w:tc>
        <w:tc>
          <w:tcPr>
            <w:tcW w:w="1131" w:type="dxa"/>
            <w:vAlign w:val="center"/>
          </w:tcPr>
          <w:p w14:paraId="7299DD7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15B3B9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17E347C" w14:textId="77777777" w:rsidR="00B64EDF" w:rsidRDefault="00B64EDF"/>
        </w:tc>
        <w:tc>
          <w:tcPr>
            <w:tcW w:w="2150" w:type="dxa"/>
            <w:vAlign w:val="center"/>
          </w:tcPr>
          <w:p w14:paraId="11B06373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6E3E38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F9DA1F0" w14:textId="77777777" w:rsidR="00B64EDF" w:rsidRDefault="00B64EDF"/>
        </w:tc>
        <w:tc>
          <w:tcPr>
            <w:tcW w:w="1131" w:type="dxa"/>
            <w:vAlign w:val="center"/>
          </w:tcPr>
          <w:p w14:paraId="3D5A6ED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FBE994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09277B" w14:textId="77777777" w:rsidR="00B64EDF" w:rsidRDefault="00B64EDF"/>
        </w:tc>
        <w:tc>
          <w:tcPr>
            <w:tcW w:w="2150" w:type="dxa"/>
            <w:vAlign w:val="center"/>
          </w:tcPr>
          <w:p w14:paraId="5E3C728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0034F0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9FBCE82" w14:textId="77777777" w:rsidR="00B64EDF" w:rsidRDefault="00B64EDF"/>
        </w:tc>
        <w:tc>
          <w:tcPr>
            <w:tcW w:w="1131" w:type="dxa"/>
            <w:vAlign w:val="center"/>
          </w:tcPr>
          <w:p w14:paraId="3C2E1A9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90B59B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E0BEA46" w14:textId="77777777" w:rsidR="00B64EDF" w:rsidRDefault="00B64EDF"/>
        </w:tc>
        <w:tc>
          <w:tcPr>
            <w:tcW w:w="2150" w:type="dxa"/>
            <w:vAlign w:val="center"/>
          </w:tcPr>
          <w:p w14:paraId="0A276E5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5C0396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A66D053" w14:textId="77777777" w:rsidR="00B64EDF" w:rsidRDefault="00B64EDF"/>
        </w:tc>
        <w:tc>
          <w:tcPr>
            <w:tcW w:w="1131" w:type="dxa"/>
            <w:vAlign w:val="center"/>
          </w:tcPr>
          <w:p w14:paraId="3552EAE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BD819D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37DB698" w14:textId="77777777" w:rsidR="00B64EDF" w:rsidRDefault="00B64EDF"/>
        </w:tc>
        <w:tc>
          <w:tcPr>
            <w:tcW w:w="2150" w:type="dxa"/>
            <w:vAlign w:val="center"/>
          </w:tcPr>
          <w:p w14:paraId="18D2BB64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676B9A7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115E03" w14:textId="77777777" w:rsidR="00B64EDF" w:rsidRDefault="00B64EDF"/>
        </w:tc>
        <w:tc>
          <w:tcPr>
            <w:tcW w:w="1131" w:type="dxa"/>
            <w:vAlign w:val="center"/>
          </w:tcPr>
          <w:p w14:paraId="035054F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3F7EA7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C650B7A" w14:textId="77777777" w:rsidR="00B64EDF" w:rsidRDefault="00B64EDF"/>
        </w:tc>
        <w:tc>
          <w:tcPr>
            <w:tcW w:w="2150" w:type="dxa"/>
            <w:vAlign w:val="center"/>
          </w:tcPr>
          <w:p w14:paraId="7B76302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021D9C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DAC7525" w14:textId="77777777" w:rsidR="00B64EDF" w:rsidRDefault="00B64EDF"/>
        </w:tc>
        <w:tc>
          <w:tcPr>
            <w:tcW w:w="1131" w:type="dxa"/>
            <w:vAlign w:val="center"/>
          </w:tcPr>
          <w:p w14:paraId="4C16DBB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02138C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8EA17FD" w14:textId="77777777" w:rsidR="00B64EDF" w:rsidRDefault="00B64EDF"/>
        </w:tc>
        <w:tc>
          <w:tcPr>
            <w:tcW w:w="2150" w:type="dxa"/>
            <w:vAlign w:val="center"/>
          </w:tcPr>
          <w:p w14:paraId="47A7396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552CF7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ED9293" w14:textId="77777777" w:rsidR="00B64EDF" w:rsidRDefault="00B64EDF"/>
        </w:tc>
        <w:tc>
          <w:tcPr>
            <w:tcW w:w="1131" w:type="dxa"/>
            <w:vAlign w:val="center"/>
          </w:tcPr>
          <w:p w14:paraId="291CC79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1C2141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58B229A" w14:textId="77777777" w:rsidR="00B64EDF" w:rsidRDefault="00B64EDF"/>
        </w:tc>
        <w:tc>
          <w:tcPr>
            <w:tcW w:w="2150" w:type="dxa"/>
            <w:vAlign w:val="center"/>
          </w:tcPr>
          <w:p w14:paraId="65BB234B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745DAA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DE2DDF0" w14:textId="77777777" w:rsidR="00B64EDF" w:rsidRDefault="00B64EDF"/>
        </w:tc>
        <w:tc>
          <w:tcPr>
            <w:tcW w:w="1131" w:type="dxa"/>
            <w:vAlign w:val="center"/>
          </w:tcPr>
          <w:p w14:paraId="736917C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741354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89BEA7" w14:textId="77777777" w:rsidR="00B64EDF" w:rsidRDefault="00B64EDF"/>
        </w:tc>
        <w:tc>
          <w:tcPr>
            <w:tcW w:w="2150" w:type="dxa"/>
            <w:vAlign w:val="center"/>
          </w:tcPr>
          <w:p w14:paraId="1863CFA8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4822225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8C5A4A" w14:textId="77777777" w:rsidR="00B64EDF" w:rsidRDefault="00B64EDF"/>
        </w:tc>
        <w:tc>
          <w:tcPr>
            <w:tcW w:w="1131" w:type="dxa"/>
            <w:vAlign w:val="center"/>
          </w:tcPr>
          <w:p w14:paraId="0370BE4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B39B2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A61CE4" w14:textId="77777777" w:rsidR="00B64EDF" w:rsidRDefault="00B64EDF"/>
        </w:tc>
        <w:tc>
          <w:tcPr>
            <w:tcW w:w="2150" w:type="dxa"/>
            <w:vAlign w:val="center"/>
          </w:tcPr>
          <w:p w14:paraId="6EAF3BD4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3972E8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9E0A3EB" w14:textId="77777777" w:rsidR="00B64EDF" w:rsidRDefault="00B64EDF"/>
        </w:tc>
        <w:tc>
          <w:tcPr>
            <w:tcW w:w="1131" w:type="dxa"/>
            <w:vAlign w:val="center"/>
          </w:tcPr>
          <w:p w14:paraId="69FD550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97845B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354D894" w14:textId="77777777" w:rsidR="00B64EDF" w:rsidRDefault="00B64EDF"/>
        </w:tc>
        <w:tc>
          <w:tcPr>
            <w:tcW w:w="2150" w:type="dxa"/>
            <w:vAlign w:val="center"/>
          </w:tcPr>
          <w:p w14:paraId="09056755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2F59D8E2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E22800" w14:textId="77777777" w:rsidR="00B64EDF" w:rsidRDefault="00B64EDF"/>
        </w:tc>
        <w:tc>
          <w:tcPr>
            <w:tcW w:w="1131" w:type="dxa"/>
            <w:vAlign w:val="center"/>
          </w:tcPr>
          <w:p w14:paraId="13254FE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C101C6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163DD1" w14:textId="77777777" w:rsidR="00B64EDF" w:rsidRDefault="00B64EDF"/>
        </w:tc>
        <w:tc>
          <w:tcPr>
            <w:tcW w:w="2150" w:type="dxa"/>
            <w:vAlign w:val="center"/>
          </w:tcPr>
          <w:p w14:paraId="0E4E3C57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A6D9F0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A7AF669" w14:textId="77777777" w:rsidR="00B64EDF" w:rsidRDefault="00B64EDF"/>
        </w:tc>
        <w:tc>
          <w:tcPr>
            <w:tcW w:w="1131" w:type="dxa"/>
            <w:vAlign w:val="center"/>
          </w:tcPr>
          <w:p w14:paraId="2A4BE15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A36C33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11F2AF5" w14:textId="77777777" w:rsidR="00B64EDF" w:rsidRDefault="00B64EDF"/>
        </w:tc>
        <w:tc>
          <w:tcPr>
            <w:tcW w:w="2150" w:type="dxa"/>
            <w:vAlign w:val="center"/>
          </w:tcPr>
          <w:p w14:paraId="33BFDD09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28F688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2AAD199" w14:textId="77777777" w:rsidR="00B64EDF" w:rsidRDefault="00B64EDF"/>
        </w:tc>
        <w:tc>
          <w:tcPr>
            <w:tcW w:w="1131" w:type="dxa"/>
            <w:vAlign w:val="center"/>
          </w:tcPr>
          <w:p w14:paraId="5E37B56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6FB164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1EC5240" w14:textId="77777777" w:rsidR="00B64EDF" w:rsidRDefault="00B64EDF"/>
        </w:tc>
        <w:tc>
          <w:tcPr>
            <w:tcW w:w="2150" w:type="dxa"/>
            <w:vAlign w:val="center"/>
          </w:tcPr>
          <w:p w14:paraId="221C3459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F10FEA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06B2C6" w14:textId="77777777" w:rsidR="00B64EDF" w:rsidRDefault="00B64EDF"/>
        </w:tc>
        <w:tc>
          <w:tcPr>
            <w:tcW w:w="1131" w:type="dxa"/>
            <w:vAlign w:val="center"/>
          </w:tcPr>
          <w:p w14:paraId="2E0528C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4E911B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9207B8" w14:textId="77777777" w:rsidR="00B64EDF" w:rsidRDefault="00B64EDF"/>
        </w:tc>
        <w:tc>
          <w:tcPr>
            <w:tcW w:w="2150" w:type="dxa"/>
            <w:vAlign w:val="center"/>
          </w:tcPr>
          <w:p w14:paraId="323EEF97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37A543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6FD8C15" w14:textId="77777777" w:rsidR="00B64EDF" w:rsidRDefault="00B64EDF"/>
        </w:tc>
        <w:tc>
          <w:tcPr>
            <w:tcW w:w="1131" w:type="dxa"/>
            <w:vAlign w:val="center"/>
          </w:tcPr>
          <w:p w14:paraId="77F3F41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7D1EC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C598C32" w14:textId="77777777" w:rsidR="00B64EDF" w:rsidRDefault="00B64EDF"/>
        </w:tc>
        <w:tc>
          <w:tcPr>
            <w:tcW w:w="2150" w:type="dxa"/>
            <w:vAlign w:val="center"/>
          </w:tcPr>
          <w:p w14:paraId="72643786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09B2F5F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1928F99" w14:textId="77777777" w:rsidR="00B64EDF" w:rsidRDefault="00B64EDF"/>
        </w:tc>
        <w:tc>
          <w:tcPr>
            <w:tcW w:w="1131" w:type="dxa"/>
            <w:vAlign w:val="center"/>
          </w:tcPr>
          <w:p w14:paraId="5E9BA10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77BCF5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116EBC" w14:textId="77777777" w:rsidR="00B64EDF" w:rsidRDefault="00B64EDF"/>
        </w:tc>
        <w:tc>
          <w:tcPr>
            <w:tcW w:w="2150" w:type="dxa"/>
            <w:vAlign w:val="center"/>
          </w:tcPr>
          <w:p w14:paraId="31D20AF9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61FBC2C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26C41B5" w14:textId="77777777" w:rsidR="00B64EDF" w:rsidRDefault="00B64EDF"/>
        </w:tc>
        <w:tc>
          <w:tcPr>
            <w:tcW w:w="1131" w:type="dxa"/>
            <w:vAlign w:val="center"/>
          </w:tcPr>
          <w:p w14:paraId="5E21886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CE9D55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3CDD4E1" w14:textId="77777777" w:rsidR="00B64EDF" w:rsidRDefault="00B64EDF"/>
        </w:tc>
        <w:tc>
          <w:tcPr>
            <w:tcW w:w="2150" w:type="dxa"/>
            <w:vAlign w:val="center"/>
          </w:tcPr>
          <w:p w14:paraId="3A6CB63F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7986820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CDF7A47" w14:textId="77777777" w:rsidR="00B64EDF" w:rsidRDefault="00B64EDF"/>
        </w:tc>
        <w:tc>
          <w:tcPr>
            <w:tcW w:w="1131" w:type="dxa"/>
            <w:vAlign w:val="center"/>
          </w:tcPr>
          <w:p w14:paraId="1462C9F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E76DD8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AABD62" w14:textId="77777777" w:rsidR="00B64EDF" w:rsidRDefault="00B64EDF"/>
        </w:tc>
        <w:tc>
          <w:tcPr>
            <w:tcW w:w="2150" w:type="dxa"/>
            <w:vAlign w:val="center"/>
          </w:tcPr>
          <w:p w14:paraId="2E300A5B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40A0FE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114918" w14:textId="77777777" w:rsidR="00B64EDF" w:rsidRDefault="00B64EDF"/>
        </w:tc>
        <w:tc>
          <w:tcPr>
            <w:tcW w:w="1131" w:type="dxa"/>
            <w:vAlign w:val="center"/>
          </w:tcPr>
          <w:p w14:paraId="5F2DE35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2B5F32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1DD0AC" w14:textId="77777777" w:rsidR="00B64EDF" w:rsidRDefault="00B64EDF"/>
        </w:tc>
        <w:tc>
          <w:tcPr>
            <w:tcW w:w="2150" w:type="dxa"/>
            <w:vAlign w:val="center"/>
          </w:tcPr>
          <w:p w14:paraId="5FDB32B8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735ADAF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55018B" w14:textId="77777777" w:rsidR="00B64EDF" w:rsidRDefault="00B64EDF"/>
        </w:tc>
        <w:tc>
          <w:tcPr>
            <w:tcW w:w="1131" w:type="dxa"/>
            <w:vAlign w:val="center"/>
          </w:tcPr>
          <w:p w14:paraId="15290BC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AC4536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93D6CBD" w14:textId="77777777" w:rsidR="00B64EDF" w:rsidRDefault="00B64EDF"/>
        </w:tc>
        <w:tc>
          <w:tcPr>
            <w:tcW w:w="2150" w:type="dxa"/>
            <w:vAlign w:val="center"/>
          </w:tcPr>
          <w:p w14:paraId="4481857F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37EB364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8DECCD" w14:textId="77777777" w:rsidR="00B64EDF" w:rsidRDefault="00B64EDF"/>
        </w:tc>
        <w:tc>
          <w:tcPr>
            <w:tcW w:w="1131" w:type="dxa"/>
            <w:vAlign w:val="center"/>
          </w:tcPr>
          <w:p w14:paraId="40C2585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56D78D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8C08709" w14:textId="77777777" w:rsidR="00B64EDF" w:rsidRDefault="00B64EDF"/>
        </w:tc>
        <w:tc>
          <w:tcPr>
            <w:tcW w:w="2150" w:type="dxa"/>
            <w:vAlign w:val="center"/>
          </w:tcPr>
          <w:p w14:paraId="6D093E68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6AC095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EEA492" w14:textId="77777777" w:rsidR="00B64EDF" w:rsidRDefault="00B64EDF"/>
        </w:tc>
        <w:tc>
          <w:tcPr>
            <w:tcW w:w="1131" w:type="dxa"/>
            <w:vAlign w:val="center"/>
          </w:tcPr>
          <w:p w14:paraId="3E2C52B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D8C67D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3C0B0F6" w14:textId="77777777" w:rsidR="00B64EDF" w:rsidRDefault="00B64EDF"/>
        </w:tc>
        <w:tc>
          <w:tcPr>
            <w:tcW w:w="2150" w:type="dxa"/>
            <w:vAlign w:val="center"/>
          </w:tcPr>
          <w:p w14:paraId="62518856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CE8233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09B8B89" w14:textId="77777777" w:rsidR="00B64EDF" w:rsidRDefault="00B64EDF"/>
        </w:tc>
        <w:tc>
          <w:tcPr>
            <w:tcW w:w="1131" w:type="dxa"/>
            <w:vAlign w:val="center"/>
          </w:tcPr>
          <w:p w14:paraId="0A44D42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0BC9CF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E776982" w14:textId="77777777" w:rsidR="00B64EDF" w:rsidRDefault="00B64EDF"/>
        </w:tc>
        <w:tc>
          <w:tcPr>
            <w:tcW w:w="2150" w:type="dxa"/>
            <w:vAlign w:val="center"/>
          </w:tcPr>
          <w:p w14:paraId="26177CFD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E22CAC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CB12F5" w14:textId="77777777" w:rsidR="00B64EDF" w:rsidRDefault="00B64EDF"/>
        </w:tc>
        <w:tc>
          <w:tcPr>
            <w:tcW w:w="1131" w:type="dxa"/>
            <w:vAlign w:val="center"/>
          </w:tcPr>
          <w:p w14:paraId="54A31DD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F0D0E0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EDEA418" w14:textId="77777777" w:rsidR="00B64EDF" w:rsidRDefault="00B64EDF"/>
        </w:tc>
        <w:tc>
          <w:tcPr>
            <w:tcW w:w="2150" w:type="dxa"/>
            <w:vAlign w:val="center"/>
          </w:tcPr>
          <w:p w14:paraId="2E4A09EE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696BC7C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6DCE33B" w14:textId="77777777" w:rsidR="00B64EDF" w:rsidRDefault="00B64EDF"/>
        </w:tc>
        <w:tc>
          <w:tcPr>
            <w:tcW w:w="1131" w:type="dxa"/>
            <w:vAlign w:val="center"/>
          </w:tcPr>
          <w:p w14:paraId="43062D8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F285DC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2E0CE2F" w14:textId="77777777" w:rsidR="00B64EDF" w:rsidRDefault="00B64EDF"/>
        </w:tc>
        <w:tc>
          <w:tcPr>
            <w:tcW w:w="2150" w:type="dxa"/>
            <w:vAlign w:val="center"/>
          </w:tcPr>
          <w:p w14:paraId="5552A329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E4A3DA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2CF142" w14:textId="77777777" w:rsidR="00B64EDF" w:rsidRDefault="00B64EDF"/>
        </w:tc>
        <w:tc>
          <w:tcPr>
            <w:tcW w:w="1131" w:type="dxa"/>
            <w:vAlign w:val="center"/>
          </w:tcPr>
          <w:p w14:paraId="143061E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958DBD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AA1FE4B" w14:textId="77777777" w:rsidR="00B64EDF" w:rsidRDefault="00B64EDF"/>
        </w:tc>
        <w:tc>
          <w:tcPr>
            <w:tcW w:w="2150" w:type="dxa"/>
            <w:vAlign w:val="center"/>
          </w:tcPr>
          <w:p w14:paraId="63A57822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DFE97F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1933AE" w14:textId="77777777" w:rsidR="00B64EDF" w:rsidRDefault="00B64EDF"/>
        </w:tc>
        <w:tc>
          <w:tcPr>
            <w:tcW w:w="1131" w:type="dxa"/>
            <w:vAlign w:val="center"/>
          </w:tcPr>
          <w:p w14:paraId="60E0563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163073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0F7A39A" w14:textId="77777777" w:rsidR="00B64EDF" w:rsidRDefault="00B64EDF"/>
        </w:tc>
        <w:tc>
          <w:tcPr>
            <w:tcW w:w="2150" w:type="dxa"/>
            <w:vAlign w:val="center"/>
          </w:tcPr>
          <w:p w14:paraId="374BF727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7855737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13AF7BF" w14:textId="77777777" w:rsidR="00B64EDF" w:rsidRDefault="00B64EDF"/>
        </w:tc>
        <w:tc>
          <w:tcPr>
            <w:tcW w:w="1131" w:type="dxa"/>
            <w:vAlign w:val="center"/>
          </w:tcPr>
          <w:p w14:paraId="4E3EFC5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AD703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F18D972" w14:textId="77777777" w:rsidR="00B64EDF" w:rsidRDefault="00B64EDF"/>
        </w:tc>
        <w:tc>
          <w:tcPr>
            <w:tcW w:w="2150" w:type="dxa"/>
            <w:vAlign w:val="center"/>
          </w:tcPr>
          <w:p w14:paraId="675AA5AE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1B92F80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042DD84" w14:textId="77777777" w:rsidR="00B64EDF" w:rsidRDefault="00B64EDF"/>
        </w:tc>
        <w:tc>
          <w:tcPr>
            <w:tcW w:w="1131" w:type="dxa"/>
            <w:vAlign w:val="center"/>
          </w:tcPr>
          <w:p w14:paraId="5039062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CE9A1F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B6BF5A" w14:textId="77777777" w:rsidR="00B64EDF" w:rsidRDefault="00B64EDF"/>
        </w:tc>
        <w:tc>
          <w:tcPr>
            <w:tcW w:w="2150" w:type="dxa"/>
            <w:vAlign w:val="center"/>
          </w:tcPr>
          <w:p w14:paraId="1BD7C394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F76BD1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941CBCA" w14:textId="77777777" w:rsidR="00B64EDF" w:rsidRDefault="00B64EDF"/>
        </w:tc>
        <w:tc>
          <w:tcPr>
            <w:tcW w:w="1131" w:type="dxa"/>
            <w:vAlign w:val="center"/>
          </w:tcPr>
          <w:p w14:paraId="7C33DE7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97B202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9F85A60" w14:textId="77777777" w:rsidR="00B64EDF" w:rsidRDefault="00B64EDF"/>
        </w:tc>
        <w:tc>
          <w:tcPr>
            <w:tcW w:w="2150" w:type="dxa"/>
            <w:vAlign w:val="center"/>
          </w:tcPr>
          <w:p w14:paraId="27AFEB45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22E17A1A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F160E96" w14:textId="77777777" w:rsidR="00B64EDF" w:rsidRDefault="00B64EDF"/>
        </w:tc>
        <w:tc>
          <w:tcPr>
            <w:tcW w:w="1131" w:type="dxa"/>
            <w:vAlign w:val="center"/>
          </w:tcPr>
          <w:p w14:paraId="4C3A73D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D1EA9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38C52BB" w14:textId="77777777" w:rsidR="00B64EDF" w:rsidRDefault="00B64EDF"/>
        </w:tc>
        <w:tc>
          <w:tcPr>
            <w:tcW w:w="2150" w:type="dxa"/>
            <w:vAlign w:val="center"/>
          </w:tcPr>
          <w:p w14:paraId="394E8103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13B828F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B0802D1" w14:textId="77777777" w:rsidR="00B64EDF" w:rsidRDefault="00B64EDF"/>
        </w:tc>
        <w:tc>
          <w:tcPr>
            <w:tcW w:w="1131" w:type="dxa"/>
            <w:vAlign w:val="center"/>
          </w:tcPr>
          <w:p w14:paraId="1D60CE2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2BD89B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1225C36" w14:textId="77777777" w:rsidR="00B64EDF" w:rsidRDefault="00B64EDF"/>
        </w:tc>
        <w:tc>
          <w:tcPr>
            <w:tcW w:w="2150" w:type="dxa"/>
            <w:vAlign w:val="center"/>
          </w:tcPr>
          <w:p w14:paraId="1E38288F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B78BE7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230536F" w14:textId="77777777" w:rsidR="00B64EDF" w:rsidRDefault="00B64EDF"/>
        </w:tc>
        <w:tc>
          <w:tcPr>
            <w:tcW w:w="1131" w:type="dxa"/>
            <w:vAlign w:val="center"/>
          </w:tcPr>
          <w:p w14:paraId="62FD83F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9F85D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C599856" w14:textId="77777777" w:rsidR="00B64EDF" w:rsidRDefault="00B64EDF"/>
        </w:tc>
        <w:tc>
          <w:tcPr>
            <w:tcW w:w="2150" w:type="dxa"/>
            <w:vAlign w:val="center"/>
          </w:tcPr>
          <w:p w14:paraId="0435E713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2EE707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05E21CF" w14:textId="77777777" w:rsidR="00B64EDF" w:rsidRDefault="00B64EDF"/>
        </w:tc>
        <w:tc>
          <w:tcPr>
            <w:tcW w:w="1131" w:type="dxa"/>
            <w:vAlign w:val="center"/>
          </w:tcPr>
          <w:p w14:paraId="2643D71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35DBB4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9DE65F0" w14:textId="77777777" w:rsidR="00B64EDF" w:rsidRDefault="00B64EDF"/>
        </w:tc>
        <w:tc>
          <w:tcPr>
            <w:tcW w:w="2150" w:type="dxa"/>
            <w:vAlign w:val="center"/>
          </w:tcPr>
          <w:p w14:paraId="13F9AA6A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C0B728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34C271" w14:textId="77777777" w:rsidR="00B64EDF" w:rsidRDefault="00B64EDF"/>
        </w:tc>
        <w:tc>
          <w:tcPr>
            <w:tcW w:w="1131" w:type="dxa"/>
            <w:vAlign w:val="center"/>
          </w:tcPr>
          <w:p w14:paraId="19141B0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2AAAB0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E7580F" w14:textId="77777777" w:rsidR="00B64EDF" w:rsidRDefault="00B64EDF"/>
        </w:tc>
        <w:tc>
          <w:tcPr>
            <w:tcW w:w="2150" w:type="dxa"/>
            <w:vAlign w:val="center"/>
          </w:tcPr>
          <w:p w14:paraId="1F29FE2F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29091689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CB247DB" w14:textId="77777777" w:rsidR="00B64EDF" w:rsidRDefault="00B64EDF"/>
        </w:tc>
        <w:tc>
          <w:tcPr>
            <w:tcW w:w="1131" w:type="dxa"/>
            <w:vAlign w:val="center"/>
          </w:tcPr>
          <w:p w14:paraId="3E7B7E5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117F7A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6FA960" w14:textId="77777777" w:rsidR="00B64EDF" w:rsidRDefault="00B64EDF"/>
        </w:tc>
        <w:tc>
          <w:tcPr>
            <w:tcW w:w="2150" w:type="dxa"/>
            <w:vAlign w:val="center"/>
          </w:tcPr>
          <w:p w14:paraId="3EC17116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1E1C2F1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472D85" w14:textId="77777777" w:rsidR="00B64EDF" w:rsidRDefault="00B64EDF"/>
        </w:tc>
        <w:tc>
          <w:tcPr>
            <w:tcW w:w="1131" w:type="dxa"/>
            <w:vAlign w:val="center"/>
          </w:tcPr>
          <w:p w14:paraId="57AA089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95118C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F837124" w14:textId="77777777" w:rsidR="00B64EDF" w:rsidRDefault="00B64EDF"/>
        </w:tc>
        <w:tc>
          <w:tcPr>
            <w:tcW w:w="2150" w:type="dxa"/>
            <w:vAlign w:val="center"/>
          </w:tcPr>
          <w:p w14:paraId="70985EDF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07C875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4604DCC" w14:textId="77777777" w:rsidR="00B64EDF" w:rsidRDefault="00B64EDF"/>
        </w:tc>
        <w:tc>
          <w:tcPr>
            <w:tcW w:w="1131" w:type="dxa"/>
            <w:vAlign w:val="center"/>
          </w:tcPr>
          <w:p w14:paraId="5D95725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1CE5B9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7314118" w14:textId="77777777" w:rsidR="00B64EDF" w:rsidRDefault="00B64EDF"/>
        </w:tc>
        <w:tc>
          <w:tcPr>
            <w:tcW w:w="2150" w:type="dxa"/>
            <w:vAlign w:val="center"/>
          </w:tcPr>
          <w:p w14:paraId="479B20A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540152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77A639" w14:textId="77777777" w:rsidR="00B64EDF" w:rsidRDefault="00B64EDF"/>
        </w:tc>
        <w:tc>
          <w:tcPr>
            <w:tcW w:w="1131" w:type="dxa"/>
            <w:vAlign w:val="center"/>
          </w:tcPr>
          <w:p w14:paraId="5730AF9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F28DD2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9BF70F" w14:textId="77777777" w:rsidR="00B64EDF" w:rsidRDefault="00B64EDF"/>
        </w:tc>
        <w:tc>
          <w:tcPr>
            <w:tcW w:w="2150" w:type="dxa"/>
            <w:vAlign w:val="center"/>
          </w:tcPr>
          <w:p w14:paraId="4E61E06E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BEBAE9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B96578F" w14:textId="77777777" w:rsidR="00B64EDF" w:rsidRDefault="00B64EDF"/>
        </w:tc>
        <w:tc>
          <w:tcPr>
            <w:tcW w:w="1131" w:type="dxa"/>
            <w:vAlign w:val="center"/>
          </w:tcPr>
          <w:p w14:paraId="11A9EE5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04A243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DB872A4" w14:textId="77777777" w:rsidR="00B64EDF" w:rsidRDefault="00B64EDF"/>
        </w:tc>
        <w:tc>
          <w:tcPr>
            <w:tcW w:w="2150" w:type="dxa"/>
            <w:vAlign w:val="center"/>
          </w:tcPr>
          <w:p w14:paraId="4812B8C5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11474A7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6FF819A" w14:textId="77777777" w:rsidR="00B64EDF" w:rsidRDefault="00B64EDF"/>
        </w:tc>
        <w:tc>
          <w:tcPr>
            <w:tcW w:w="1131" w:type="dxa"/>
            <w:vAlign w:val="center"/>
          </w:tcPr>
          <w:p w14:paraId="431BE5C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D6BC35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75BF233" w14:textId="77777777" w:rsidR="00B64EDF" w:rsidRDefault="00B64EDF"/>
        </w:tc>
        <w:tc>
          <w:tcPr>
            <w:tcW w:w="2150" w:type="dxa"/>
            <w:vAlign w:val="center"/>
          </w:tcPr>
          <w:p w14:paraId="7D676C69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03B6E8D7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B0F3AC7" w14:textId="77777777" w:rsidR="00B64EDF" w:rsidRDefault="00B64EDF"/>
        </w:tc>
        <w:tc>
          <w:tcPr>
            <w:tcW w:w="1131" w:type="dxa"/>
            <w:vAlign w:val="center"/>
          </w:tcPr>
          <w:p w14:paraId="324EA06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60F69E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A32B8F9" w14:textId="77777777" w:rsidR="00B64EDF" w:rsidRDefault="00B64EDF"/>
        </w:tc>
        <w:tc>
          <w:tcPr>
            <w:tcW w:w="2150" w:type="dxa"/>
            <w:vAlign w:val="center"/>
          </w:tcPr>
          <w:p w14:paraId="06EF21C5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EEF390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A6C107E" w14:textId="77777777" w:rsidR="00B64EDF" w:rsidRDefault="00B64EDF"/>
        </w:tc>
        <w:tc>
          <w:tcPr>
            <w:tcW w:w="1131" w:type="dxa"/>
            <w:vAlign w:val="center"/>
          </w:tcPr>
          <w:p w14:paraId="7EC1A62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31E4BC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85F816F" w14:textId="77777777" w:rsidR="00B64EDF" w:rsidRDefault="00B64EDF"/>
        </w:tc>
        <w:tc>
          <w:tcPr>
            <w:tcW w:w="2150" w:type="dxa"/>
            <w:vAlign w:val="center"/>
          </w:tcPr>
          <w:p w14:paraId="02F58573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200D45A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835C5FA" w14:textId="77777777" w:rsidR="00B64EDF" w:rsidRDefault="00B64EDF"/>
        </w:tc>
        <w:tc>
          <w:tcPr>
            <w:tcW w:w="1131" w:type="dxa"/>
            <w:vAlign w:val="center"/>
          </w:tcPr>
          <w:p w14:paraId="01F8DC0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BC8745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C4D79C4" w14:textId="77777777" w:rsidR="00B64EDF" w:rsidRDefault="00B64EDF"/>
        </w:tc>
        <w:tc>
          <w:tcPr>
            <w:tcW w:w="2150" w:type="dxa"/>
            <w:vAlign w:val="center"/>
          </w:tcPr>
          <w:p w14:paraId="434543B2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5342E84B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8D65CE9" w14:textId="77777777" w:rsidR="00B64EDF" w:rsidRDefault="00B64EDF"/>
        </w:tc>
        <w:tc>
          <w:tcPr>
            <w:tcW w:w="1131" w:type="dxa"/>
            <w:vAlign w:val="center"/>
          </w:tcPr>
          <w:p w14:paraId="62B7446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37193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4233126" w14:textId="77777777" w:rsidR="00B64EDF" w:rsidRDefault="00B64EDF"/>
        </w:tc>
        <w:tc>
          <w:tcPr>
            <w:tcW w:w="2150" w:type="dxa"/>
            <w:vAlign w:val="center"/>
          </w:tcPr>
          <w:p w14:paraId="152163F6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D04901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186CE9" w14:textId="77777777" w:rsidR="00B64EDF" w:rsidRDefault="00B64EDF"/>
        </w:tc>
        <w:tc>
          <w:tcPr>
            <w:tcW w:w="1131" w:type="dxa"/>
            <w:vAlign w:val="center"/>
          </w:tcPr>
          <w:p w14:paraId="0B172D7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DCB859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CE8880" w14:textId="77777777" w:rsidR="00B64EDF" w:rsidRDefault="00B64EDF"/>
        </w:tc>
        <w:tc>
          <w:tcPr>
            <w:tcW w:w="2150" w:type="dxa"/>
            <w:vAlign w:val="center"/>
          </w:tcPr>
          <w:p w14:paraId="65578192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912AD88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981F0A" w14:textId="77777777" w:rsidR="00B64EDF" w:rsidRDefault="00B64EDF"/>
        </w:tc>
        <w:tc>
          <w:tcPr>
            <w:tcW w:w="1131" w:type="dxa"/>
            <w:vAlign w:val="center"/>
          </w:tcPr>
          <w:p w14:paraId="42EB73F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9ECEAF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3D0F607" w14:textId="77777777" w:rsidR="00B64EDF" w:rsidRDefault="00B64EDF"/>
        </w:tc>
        <w:tc>
          <w:tcPr>
            <w:tcW w:w="2150" w:type="dxa"/>
            <w:vAlign w:val="center"/>
          </w:tcPr>
          <w:p w14:paraId="627B5444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05C99D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B8748A3" w14:textId="77777777" w:rsidR="00B64EDF" w:rsidRDefault="00B64EDF"/>
        </w:tc>
        <w:tc>
          <w:tcPr>
            <w:tcW w:w="1131" w:type="dxa"/>
            <w:vAlign w:val="center"/>
          </w:tcPr>
          <w:p w14:paraId="3FFA8C8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1D1125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FDA3E5" w14:textId="77777777" w:rsidR="00B64EDF" w:rsidRDefault="00B64EDF"/>
        </w:tc>
        <w:tc>
          <w:tcPr>
            <w:tcW w:w="2150" w:type="dxa"/>
            <w:vAlign w:val="center"/>
          </w:tcPr>
          <w:p w14:paraId="7D85768F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04223B26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043C333" w14:textId="77777777" w:rsidR="00B64EDF" w:rsidRDefault="00B64EDF"/>
        </w:tc>
        <w:tc>
          <w:tcPr>
            <w:tcW w:w="1131" w:type="dxa"/>
            <w:vAlign w:val="center"/>
          </w:tcPr>
          <w:p w14:paraId="32A43D5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61E3BA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CB932C7" w14:textId="77777777" w:rsidR="00B64EDF" w:rsidRDefault="00B64EDF"/>
        </w:tc>
        <w:tc>
          <w:tcPr>
            <w:tcW w:w="2150" w:type="dxa"/>
            <w:vAlign w:val="center"/>
          </w:tcPr>
          <w:p w14:paraId="57DDC559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71E8C4F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9DA2010" w14:textId="77777777" w:rsidR="00B64EDF" w:rsidRDefault="00B64EDF"/>
        </w:tc>
        <w:tc>
          <w:tcPr>
            <w:tcW w:w="1131" w:type="dxa"/>
            <w:vAlign w:val="center"/>
          </w:tcPr>
          <w:p w14:paraId="100CCCE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934305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E40954" w14:textId="77777777" w:rsidR="00B64EDF" w:rsidRDefault="00B64EDF"/>
        </w:tc>
        <w:tc>
          <w:tcPr>
            <w:tcW w:w="2150" w:type="dxa"/>
            <w:vAlign w:val="center"/>
          </w:tcPr>
          <w:p w14:paraId="2746BF2C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6020C4C9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42A4FFF" w14:textId="77777777" w:rsidR="00B64EDF" w:rsidRDefault="00B64EDF"/>
        </w:tc>
        <w:tc>
          <w:tcPr>
            <w:tcW w:w="1131" w:type="dxa"/>
            <w:vAlign w:val="center"/>
          </w:tcPr>
          <w:p w14:paraId="464BE8F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11799F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22EEAFF" w14:textId="77777777" w:rsidR="00B64EDF" w:rsidRDefault="00B64EDF"/>
        </w:tc>
        <w:tc>
          <w:tcPr>
            <w:tcW w:w="2150" w:type="dxa"/>
            <w:vAlign w:val="center"/>
          </w:tcPr>
          <w:p w14:paraId="2CFA025E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0E399FC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3B4322B" w14:textId="77777777" w:rsidR="00B64EDF" w:rsidRDefault="00B64EDF"/>
        </w:tc>
        <w:tc>
          <w:tcPr>
            <w:tcW w:w="1131" w:type="dxa"/>
            <w:vAlign w:val="center"/>
          </w:tcPr>
          <w:p w14:paraId="42F58C6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10EECA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17A7710" w14:textId="77777777" w:rsidR="00B64EDF" w:rsidRDefault="00B64EDF"/>
        </w:tc>
        <w:tc>
          <w:tcPr>
            <w:tcW w:w="2150" w:type="dxa"/>
            <w:vAlign w:val="center"/>
          </w:tcPr>
          <w:p w14:paraId="323694F4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2FD1CF2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4C549D" w14:textId="77777777" w:rsidR="00B64EDF" w:rsidRDefault="00B64EDF"/>
        </w:tc>
        <w:tc>
          <w:tcPr>
            <w:tcW w:w="1131" w:type="dxa"/>
            <w:vAlign w:val="center"/>
          </w:tcPr>
          <w:p w14:paraId="5257100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74D966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98C1A4" w14:textId="77777777" w:rsidR="00B64EDF" w:rsidRDefault="00B64EDF"/>
        </w:tc>
        <w:tc>
          <w:tcPr>
            <w:tcW w:w="2150" w:type="dxa"/>
            <w:vAlign w:val="center"/>
          </w:tcPr>
          <w:p w14:paraId="534992CF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4891EE0F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1668DA4" w14:textId="77777777" w:rsidR="00B64EDF" w:rsidRDefault="00B64EDF"/>
        </w:tc>
        <w:tc>
          <w:tcPr>
            <w:tcW w:w="1131" w:type="dxa"/>
            <w:vAlign w:val="center"/>
          </w:tcPr>
          <w:p w14:paraId="76549E6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F95D55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68EF3A8" w14:textId="77777777" w:rsidR="00B64EDF" w:rsidRDefault="00B64EDF"/>
        </w:tc>
        <w:tc>
          <w:tcPr>
            <w:tcW w:w="2150" w:type="dxa"/>
            <w:vAlign w:val="center"/>
          </w:tcPr>
          <w:p w14:paraId="15266DDE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7E519E7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C38F348" w14:textId="77777777" w:rsidR="00B64EDF" w:rsidRDefault="00B64EDF"/>
        </w:tc>
        <w:tc>
          <w:tcPr>
            <w:tcW w:w="1131" w:type="dxa"/>
            <w:vAlign w:val="center"/>
          </w:tcPr>
          <w:p w14:paraId="4FD9BF8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3F2354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2256981" w14:textId="77777777" w:rsidR="00B64EDF" w:rsidRDefault="00B64EDF"/>
        </w:tc>
        <w:tc>
          <w:tcPr>
            <w:tcW w:w="2150" w:type="dxa"/>
            <w:vAlign w:val="center"/>
          </w:tcPr>
          <w:p w14:paraId="504D550D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41C4AFB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1969B3C" w14:textId="77777777" w:rsidR="00B64EDF" w:rsidRDefault="00B64EDF"/>
        </w:tc>
        <w:tc>
          <w:tcPr>
            <w:tcW w:w="1131" w:type="dxa"/>
            <w:vAlign w:val="center"/>
          </w:tcPr>
          <w:p w14:paraId="79CE21C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251D80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F3570A" w14:textId="77777777" w:rsidR="00B64EDF" w:rsidRDefault="00B64EDF"/>
        </w:tc>
        <w:tc>
          <w:tcPr>
            <w:tcW w:w="2150" w:type="dxa"/>
            <w:vAlign w:val="center"/>
          </w:tcPr>
          <w:p w14:paraId="6B5ED78C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3080098D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FB2B15" w14:textId="77777777" w:rsidR="00B64EDF" w:rsidRDefault="00B64EDF"/>
        </w:tc>
        <w:tc>
          <w:tcPr>
            <w:tcW w:w="1131" w:type="dxa"/>
            <w:vAlign w:val="center"/>
          </w:tcPr>
          <w:p w14:paraId="50B09BB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410371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8DA4324" w14:textId="77777777" w:rsidR="00B64EDF" w:rsidRDefault="00B64EDF"/>
        </w:tc>
        <w:tc>
          <w:tcPr>
            <w:tcW w:w="2150" w:type="dxa"/>
            <w:vAlign w:val="center"/>
          </w:tcPr>
          <w:p w14:paraId="284E7C71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6608D603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C071E8F" w14:textId="77777777" w:rsidR="00B64EDF" w:rsidRDefault="00B64EDF"/>
        </w:tc>
        <w:tc>
          <w:tcPr>
            <w:tcW w:w="1131" w:type="dxa"/>
            <w:vAlign w:val="center"/>
          </w:tcPr>
          <w:p w14:paraId="382C3C4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D82A32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D1E775F" w14:textId="77777777" w:rsidR="00B64EDF" w:rsidRDefault="00B64EDF"/>
        </w:tc>
        <w:tc>
          <w:tcPr>
            <w:tcW w:w="2150" w:type="dxa"/>
            <w:vAlign w:val="center"/>
          </w:tcPr>
          <w:p w14:paraId="24D667AE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505454D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E4721F4" w14:textId="77777777" w:rsidR="00B64EDF" w:rsidRDefault="00B64EDF"/>
        </w:tc>
        <w:tc>
          <w:tcPr>
            <w:tcW w:w="1131" w:type="dxa"/>
            <w:vAlign w:val="center"/>
          </w:tcPr>
          <w:p w14:paraId="19EE7EC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CFB928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7B93F72" w14:textId="77777777" w:rsidR="00B64EDF" w:rsidRDefault="00B64EDF"/>
        </w:tc>
        <w:tc>
          <w:tcPr>
            <w:tcW w:w="2150" w:type="dxa"/>
            <w:vAlign w:val="center"/>
          </w:tcPr>
          <w:p w14:paraId="28C3C811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79DEEADF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7E55DC7" w14:textId="77777777" w:rsidR="00B64EDF" w:rsidRDefault="00B64EDF"/>
        </w:tc>
        <w:tc>
          <w:tcPr>
            <w:tcW w:w="1131" w:type="dxa"/>
            <w:vAlign w:val="center"/>
          </w:tcPr>
          <w:p w14:paraId="354B835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5FD5EB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A3115AA" w14:textId="77777777" w:rsidR="00B64EDF" w:rsidRDefault="00B64EDF"/>
        </w:tc>
        <w:tc>
          <w:tcPr>
            <w:tcW w:w="2150" w:type="dxa"/>
            <w:vAlign w:val="center"/>
          </w:tcPr>
          <w:p w14:paraId="581905AE" w14:textId="77777777" w:rsidR="00B64EDF" w:rsidRDefault="00874583">
            <w:r>
              <w:t>C-0909</w:t>
            </w:r>
          </w:p>
        </w:tc>
        <w:tc>
          <w:tcPr>
            <w:tcW w:w="2377" w:type="dxa"/>
            <w:vAlign w:val="center"/>
          </w:tcPr>
          <w:p w14:paraId="52FBC5C4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FDEDD14" w14:textId="77777777" w:rsidR="00B64EDF" w:rsidRDefault="00B64EDF"/>
        </w:tc>
        <w:tc>
          <w:tcPr>
            <w:tcW w:w="1131" w:type="dxa"/>
            <w:vAlign w:val="center"/>
          </w:tcPr>
          <w:p w14:paraId="43D3F8D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2A2FDD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4285951" w14:textId="77777777" w:rsidR="00B64EDF" w:rsidRDefault="00B64EDF"/>
        </w:tc>
        <w:tc>
          <w:tcPr>
            <w:tcW w:w="2150" w:type="dxa"/>
            <w:vAlign w:val="center"/>
          </w:tcPr>
          <w:p w14:paraId="2AF75E68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6EED776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0B5A8E" w14:textId="77777777" w:rsidR="00B64EDF" w:rsidRDefault="00B64EDF"/>
        </w:tc>
        <w:tc>
          <w:tcPr>
            <w:tcW w:w="1131" w:type="dxa"/>
            <w:vAlign w:val="center"/>
          </w:tcPr>
          <w:p w14:paraId="799DB7D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DE51A7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F1CED8" w14:textId="77777777" w:rsidR="00B64EDF" w:rsidRDefault="00B64EDF"/>
        </w:tc>
        <w:tc>
          <w:tcPr>
            <w:tcW w:w="2150" w:type="dxa"/>
            <w:vAlign w:val="center"/>
          </w:tcPr>
          <w:p w14:paraId="2498F9DB" w14:textId="77777777" w:rsidR="00B64EDF" w:rsidRDefault="00874583">
            <w:r>
              <w:t>C-0915</w:t>
            </w:r>
          </w:p>
        </w:tc>
        <w:tc>
          <w:tcPr>
            <w:tcW w:w="2377" w:type="dxa"/>
            <w:vAlign w:val="center"/>
          </w:tcPr>
          <w:p w14:paraId="1BB601AE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06B2FC0" w14:textId="77777777" w:rsidR="00B64EDF" w:rsidRDefault="00B64EDF"/>
        </w:tc>
        <w:tc>
          <w:tcPr>
            <w:tcW w:w="1131" w:type="dxa"/>
            <w:vAlign w:val="center"/>
          </w:tcPr>
          <w:p w14:paraId="1B13B3C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2253B9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34DEAF" w14:textId="77777777" w:rsidR="00B64EDF" w:rsidRDefault="00B64EDF"/>
        </w:tc>
        <w:tc>
          <w:tcPr>
            <w:tcW w:w="2150" w:type="dxa"/>
            <w:vAlign w:val="center"/>
          </w:tcPr>
          <w:p w14:paraId="3C4FB3CB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58B152E1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5C55D4D" w14:textId="77777777" w:rsidR="00B64EDF" w:rsidRDefault="00B64EDF"/>
        </w:tc>
        <w:tc>
          <w:tcPr>
            <w:tcW w:w="1131" w:type="dxa"/>
            <w:vAlign w:val="center"/>
          </w:tcPr>
          <w:p w14:paraId="1F992B7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DD3824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96ADA27" w14:textId="77777777" w:rsidR="00B64EDF" w:rsidRDefault="00B64EDF"/>
        </w:tc>
        <w:tc>
          <w:tcPr>
            <w:tcW w:w="2150" w:type="dxa"/>
            <w:vAlign w:val="center"/>
          </w:tcPr>
          <w:p w14:paraId="133FF804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181A700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9483CFE" w14:textId="77777777" w:rsidR="00B64EDF" w:rsidRDefault="00B64EDF"/>
        </w:tc>
        <w:tc>
          <w:tcPr>
            <w:tcW w:w="1131" w:type="dxa"/>
            <w:vAlign w:val="center"/>
          </w:tcPr>
          <w:p w14:paraId="7358B98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F018D2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638F99E" w14:textId="77777777" w:rsidR="00B64EDF" w:rsidRDefault="00B64EDF"/>
        </w:tc>
        <w:tc>
          <w:tcPr>
            <w:tcW w:w="2150" w:type="dxa"/>
            <w:vAlign w:val="center"/>
          </w:tcPr>
          <w:p w14:paraId="72CCDB7E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380D5A59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4FDF9F" w14:textId="77777777" w:rsidR="00B64EDF" w:rsidRDefault="00B64EDF"/>
        </w:tc>
        <w:tc>
          <w:tcPr>
            <w:tcW w:w="1131" w:type="dxa"/>
            <w:vAlign w:val="center"/>
          </w:tcPr>
          <w:p w14:paraId="5A42C80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685154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9905F92" w14:textId="77777777" w:rsidR="00B64EDF" w:rsidRDefault="00B64EDF"/>
        </w:tc>
        <w:tc>
          <w:tcPr>
            <w:tcW w:w="2150" w:type="dxa"/>
            <w:vAlign w:val="center"/>
          </w:tcPr>
          <w:p w14:paraId="02AF0E14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10BBC4EC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7E594C" w14:textId="77777777" w:rsidR="00B64EDF" w:rsidRDefault="00B64EDF"/>
        </w:tc>
        <w:tc>
          <w:tcPr>
            <w:tcW w:w="1131" w:type="dxa"/>
            <w:vAlign w:val="center"/>
          </w:tcPr>
          <w:p w14:paraId="20346EA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2F34D7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A8DB86F" w14:textId="77777777" w:rsidR="00B64EDF" w:rsidRDefault="00B64EDF"/>
        </w:tc>
        <w:tc>
          <w:tcPr>
            <w:tcW w:w="2150" w:type="dxa"/>
            <w:vAlign w:val="center"/>
          </w:tcPr>
          <w:p w14:paraId="79E92EEC" w14:textId="77777777" w:rsidR="00B64EDF" w:rsidRDefault="00874583">
            <w:r>
              <w:t>C-0615</w:t>
            </w:r>
          </w:p>
        </w:tc>
        <w:tc>
          <w:tcPr>
            <w:tcW w:w="2377" w:type="dxa"/>
            <w:vAlign w:val="center"/>
          </w:tcPr>
          <w:p w14:paraId="01BA0135" w14:textId="77777777" w:rsidR="00B64EDF" w:rsidRDefault="00874583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CD1044" w14:textId="77777777" w:rsidR="00B64EDF" w:rsidRDefault="00B64EDF"/>
        </w:tc>
        <w:tc>
          <w:tcPr>
            <w:tcW w:w="1131" w:type="dxa"/>
            <w:vAlign w:val="center"/>
          </w:tcPr>
          <w:p w14:paraId="70F5DB8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A159929" w14:textId="77777777">
        <w:tc>
          <w:tcPr>
            <w:tcW w:w="1245" w:type="dxa"/>
            <w:shd w:val="clear" w:color="auto" w:fill="E6E6E6"/>
            <w:vAlign w:val="center"/>
          </w:tcPr>
          <w:p w14:paraId="6AF09C09" w14:textId="77777777" w:rsidR="00B64EDF" w:rsidRDefault="00874583">
            <w:r>
              <w:t>标准依据</w:t>
            </w:r>
          </w:p>
        </w:tc>
        <w:tc>
          <w:tcPr>
            <w:tcW w:w="8086" w:type="dxa"/>
            <w:gridSpan w:val="4"/>
            <w:vAlign w:val="center"/>
          </w:tcPr>
          <w:p w14:paraId="2B9EE721" w14:textId="77777777" w:rsidR="00B64EDF" w:rsidRDefault="00874583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4.0.10</w:t>
            </w:r>
            <w:r>
              <w:t>条</w:t>
            </w:r>
          </w:p>
        </w:tc>
      </w:tr>
      <w:tr w:rsidR="00B64EDF" w14:paraId="061F5D86" w14:textId="77777777">
        <w:tc>
          <w:tcPr>
            <w:tcW w:w="1245" w:type="dxa"/>
            <w:shd w:val="clear" w:color="auto" w:fill="E6E6E6"/>
            <w:vAlign w:val="center"/>
          </w:tcPr>
          <w:p w14:paraId="79A167E6" w14:textId="77777777" w:rsidR="00B64EDF" w:rsidRDefault="00874583">
            <w:r>
              <w:t>标准要求</w:t>
            </w:r>
          </w:p>
        </w:tc>
        <w:tc>
          <w:tcPr>
            <w:tcW w:w="8086" w:type="dxa"/>
            <w:gridSpan w:val="4"/>
            <w:vAlign w:val="center"/>
          </w:tcPr>
          <w:p w14:paraId="401BD0A0" w14:textId="77777777" w:rsidR="00B64EDF" w:rsidRDefault="00874583">
            <w:r>
              <w:t>东、西向外窗必须采取建筑外遮阳措施，建筑外遮阳系数不应大于</w:t>
            </w:r>
            <w:r>
              <w:t>0.8</w:t>
            </w:r>
          </w:p>
        </w:tc>
      </w:tr>
      <w:tr w:rsidR="00B64EDF" w14:paraId="57D5360F" w14:textId="77777777">
        <w:tc>
          <w:tcPr>
            <w:tcW w:w="1245" w:type="dxa"/>
            <w:shd w:val="clear" w:color="auto" w:fill="E6E6E6"/>
            <w:vAlign w:val="center"/>
          </w:tcPr>
          <w:p w14:paraId="7C539785" w14:textId="77777777" w:rsidR="00B64EDF" w:rsidRDefault="00874583">
            <w:r>
              <w:t>结论</w:t>
            </w:r>
          </w:p>
        </w:tc>
        <w:tc>
          <w:tcPr>
            <w:tcW w:w="8086" w:type="dxa"/>
            <w:gridSpan w:val="4"/>
            <w:vAlign w:val="center"/>
          </w:tcPr>
          <w:p w14:paraId="2DE8D23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2987D27D" w14:textId="77777777" w:rsidR="00B64EDF" w:rsidRDefault="00874583">
      <w:r>
        <w:t>注：达标朝向只列出一项，不达标朝向列出全部不达标项</w:t>
      </w:r>
    </w:p>
    <w:p w14:paraId="5AA2D49C" w14:textId="77777777" w:rsidR="00B64EDF" w:rsidRDefault="00B64EDF"/>
    <w:p w14:paraId="33C33E4A" w14:textId="77777777" w:rsidR="00B64EDF" w:rsidRDefault="00874583">
      <w:pPr>
        <w:pStyle w:val="2"/>
      </w:pPr>
      <w:bookmarkStart w:id="61" w:name="_Toc92098580"/>
      <w:r>
        <w:lastRenderedPageBreak/>
        <w:t>平均遮阳系数</w:t>
      </w:r>
      <w:bookmarkEnd w:id="61"/>
    </w:p>
    <w:p w14:paraId="643959A6" w14:textId="77777777" w:rsidR="00B64EDF" w:rsidRDefault="00874583">
      <w:r>
        <w:t xml:space="preserve">1. </w:t>
      </w:r>
      <w: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B64EDF" w14:paraId="13E3138A" w14:textId="77777777">
        <w:tc>
          <w:tcPr>
            <w:tcW w:w="656" w:type="dxa"/>
            <w:shd w:val="clear" w:color="auto" w:fill="E6E6E6"/>
            <w:vAlign w:val="center"/>
          </w:tcPr>
          <w:p w14:paraId="07311B10" w14:textId="77777777" w:rsidR="00B64EDF" w:rsidRDefault="00874583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1E7DB8E" w14:textId="77777777" w:rsidR="00B64EDF" w:rsidRDefault="00874583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36DE868A" w14:textId="77777777" w:rsidR="00B64EDF" w:rsidRDefault="00874583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1DC3F91" w14:textId="77777777" w:rsidR="00B64EDF" w:rsidRDefault="00874583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97F6994" w14:textId="77777777" w:rsidR="00B64EDF" w:rsidRDefault="00874583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8022CAE" w14:textId="77777777" w:rsidR="00B64EDF" w:rsidRDefault="00874583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4678E7DA" w14:textId="77777777" w:rsidR="00B64EDF" w:rsidRDefault="00874583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7636B77" w14:textId="77777777" w:rsidR="00B64EDF" w:rsidRDefault="00874583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C1E82D5" w14:textId="77777777" w:rsidR="00B64EDF" w:rsidRDefault="00874583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98DED9D" w14:textId="77777777" w:rsidR="00B64EDF" w:rsidRDefault="00874583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4E15768" w14:textId="77777777" w:rsidR="00B64EDF" w:rsidRDefault="00874583">
            <w:pPr>
              <w:jc w:val="center"/>
            </w:pPr>
            <w:r>
              <w:t>综合遮阳系数</w:t>
            </w:r>
          </w:p>
        </w:tc>
      </w:tr>
      <w:tr w:rsidR="00B64EDF" w14:paraId="0F771542" w14:textId="77777777">
        <w:tc>
          <w:tcPr>
            <w:tcW w:w="656" w:type="dxa"/>
            <w:vAlign w:val="center"/>
          </w:tcPr>
          <w:p w14:paraId="0971580C" w14:textId="77777777" w:rsidR="00B64EDF" w:rsidRDefault="00874583">
            <w:r>
              <w:t>1</w:t>
            </w:r>
          </w:p>
        </w:tc>
        <w:tc>
          <w:tcPr>
            <w:tcW w:w="888" w:type="dxa"/>
            <w:vAlign w:val="center"/>
          </w:tcPr>
          <w:p w14:paraId="5C4B7FB4" w14:textId="77777777" w:rsidR="00B64EDF" w:rsidRDefault="00874583">
            <w:r>
              <w:t>C-0615</w:t>
            </w:r>
          </w:p>
        </w:tc>
        <w:tc>
          <w:tcPr>
            <w:tcW w:w="769" w:type="dxa"/>
            <w:vAlign w:val="center"/>
          </w:tcPr>
          <w:p w14:paraId="576EF0D5" w14:textId="77777777" w:rsidR="00B64EDF" w:rsidRDefault="00874583">
            <w:r>
              <w:t>1~8</w:t>
            </w:r>
          </w:p>
        </w:tc>
        <w:tc>
          <w:tcPr>
            <w:tcW w:w="769" w:type="dxa"/>
            <w:vAlign w:val="center"/>
          </w:tcPr>
          <w:p w14:paraId="561A106A" w14:textId="77777777" w:rsidR="00B64EDF" w:rsidRDefault="00874583">
            <w:r>
              <w:t>86</w:t>
            </w:r>
          </w:p>
        </w:tc>
        <w:tc>
          <w:tcPr>
            <w:tcW w:w="848" w:type="dxa"/>
            <w:vAlign w:val="center"/>
          </w:tcPr>
          <w:p w14:paraId="40F4A812" w14:textId="77777777" w:rsidR="00B64EDF" w:rsidRDefault="00874583">
            <w:r>
              <w:t>0.900</w:t>
            </w:r>
          </w:p>
        </w:tc>
        <w:tc>
          <w:tcPr>
            <w:tcW w:w="848" w:type="dxa"/>
            <w:vAlign w:val="center"/>
          </w:tcPr>
          <w:p w14:paraId="04E09428" w14:textId="77777777" w:rsidR="00B64EDF" w:rsidRDefault="00874583">
            <w:r>
              <w:t>77.400</w:t>
            </w:r>
          </w:p>
        </w:tc>
        <w:tc>
          <w:tcPr>
            <w:tcW w:w="781" w:type="dxa"/>
            <w:vAlign w:val="center"/>
          </w:tcPr>
          <w:p w14:paraId="36A07F4D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46406C5D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3089F8E3" w14:textId="77777777" w:rsidR="00B64EDF" w:rsidRDefault="00B64EDF"/>
        </w:tc>
        <w:tc>
          <w:tcPr>
            <w:tcW w:w="916" w:type="dxa"/>
            <w:vAlign w:val="center"/>
          </w:tcPr>
          <w:p w14:paraId="381DF2C8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6FF7C615" w14:textId="77777777" w:rsidR="00B64EDF" w:rsidRDefault="00874583">
            <w:r>
              <w:t>0.85</w:t>
            </w:r>
          </w:p>
        </w:tc>
      </w:tr>
      <w:tr w:rsidR="00B64EDF" w14:paraId="285F7B47" w14:textId="77777777">
        <w:tc>
          <w:tcPr>
            <w:tcW w:w="656" w:type="dxa"/>
            <w:vAlign w:val="center"/>
          </w:tcPr>
          <w:p w14:paraId="667741BE" w14:textId="77777777" w:rsidR="00B64EDF" w:rsidRDefault="00874583">
            <w:r>
              <w:t>2</w:t>
            </w:r>
          </w:p>
        </w:tc>
        <w:tc>
          <w:tcPr>
            <w:tcW w:w="888" w:type="dxa"/>
            <w:vAlign w:val="center"/>
          </w:tcPr>
          <w:p w14:paraId="0821FBC8" w14:textId="77777777" w:rsidR="00B64EDF" w:rsidRDefault="00874583">
            <w:r>
              <w:t>C-0615</w:t>
            </w:r>
          </w:p>
        </w:tc>
        <w:tc>
          <w:tcPr>
            <w:tcW w:w="769" w:type="dxa"/>
            <w:vAlign w:val="center"/>
          </w:tcPr>
          <w:p w14:paraId="1AC4CE66" w14:textId="77777777" w:rsidR="00B64EDF" w:rsidRDefault="00874583">
            <w:r>
              <w:t>1~8</w:t>
            </w:r>
          </w:p>
        </w:tc>
        <w:tc>
          <w:tcPr>
            <w:tcW w:w="769" w:type="dxa"/>
            <w:vAlign w:val="center"/>
          </w:tcPr>
          <w:p w14:paraId="0B2ECF03" w14:textId="77777777" w:rsidR="00B64EDF" w:rsidRDefault="00874583">
            <w:r>
              <w:t>39</w:t>
            </w:r>
          </w:p>
        </w:tc>
        <w:tc>
          <w:tcPr>
            <w:tcW w:w="848" w:type="dxa"/>
            <w:vAlign w:val="center"/>
          </w:tcPr>
          <w:p w14:paraId="1DC86329" w14:textId="77777777" w:rsidR="00B64EDF" w:rsidRDefault="00874583">
            <w:r>
              <w:t>0.900</w:t>
            </w:r>
          </w:p>
        </w:tc>
        <w:tc>
          <w:tcPr>
            <w:tcW w:w="848" w:type="dxa"/>
            <w:vAlign w:val="center"/>
          </w:tcPr>
          <w:p w14:paraId="2B90D0CC" w14:textId="77777777" w:rsidR="00B64EDF" w:rsidRDefault="00874583">
            <w:r>
              <w:t>35.100</w:t>
            </w:r>
          </w:p>
        </w:tc>
        <w:tc>
          <w:tcPr>
            <w:tcW w:w="781" w:type="dxa"/>
            <w:vAlign w:val="center"/>
          </w:tcPr>
          <w:p w14:paraId="6DA6DEB9" w14:textId="77777777" w:rsidR="00B64EDF" w:rsidRDefault="00874583">
            <w:r>
              <w:t>67</w:t>
            </w:r>
          </w:p>
        </w:tc>
        <w:tc>
          <w:tcPr>
            <w:tcW w:w="916" w:type="dxa"/>
            <w:vAlign w:val="center"/>
          </w:tcPr>
          <w:p w14:paraId="35BB5D63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6FFA744E" w14:textId="77777777" w:rsidR="00B64EDF" w:rsidRDefault="00B64EDF"/>
        </w:tc>
        <w:tc>
          <w:tcPr>
            <w:tcW w:w="916" w:type="dxa"/>
            <w:vAlign w:val="center"/>
          </w:tcPr>
          <w:p w14:paraId="764CD044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7BDEAB53" w14:textId="77777777" w:rsidR="00B64EDF" w:rsidRDefault="00874583">
            <w:r>
              <w:t>0.85</w:t>
            </w:r>
          </w:p>
        </w:tc>
      </w:tr>
      <w:tr w:rsidR="00B64EDF" w14:paraId="0804ED1F" w14:textId="77777777">
        <w:tc>
          <w:tcPr>
            <w:tcW w:w="656" w:type="dxa"/>
            <w:vAlign w:val="center"/>
          </w:tcPr>
          <w:p w14:paraId="72090A76" w14:textId="77777777" w:rsidR="00B64EDF" w:rsidRDefault="00874583">
            <w:r>
              <w:t>3</w:t>
            </w:r>
          </w:p>
        </w:tc>
        <w:tc>
          <w:tcPr>
            <w:tcW w:w="888" w:type="dxa"/>
            <w:vAlign w:val="center"/>
          </w:tcPr>
          <w:p w14:paraId="5FE34F7F" w14:textId="77777777" w:rsidR="00B64EDF" w:rsidRDefault="00874583">
            <w:r>
              <w:t>C-0915</w:t>
            </w:r>
          </w:p>
        </w:tc>
        <w:tc>
          <w:tcPr>
            <w:tcW w:w="769" w:type="dxa"/>
            <w:vAlign w:val="center"/>
          </w:tcPr>
          <w:p w14:paraId="2E6D9414" w14:textId="77777777" w:rsidR="00B64EDF" w:rsidRDefault="00874583">
            <w:r>
              <w:t>1</w:t>
            </w:r>
          </w:p>
        </w:tc>
        <w:tc>
          <w:tcPr>
            <w:tcW w:w="769" w:type="dxa"/>
            <w:vAlign w:val="center"/>
          </w:tcPr>
          <w:p w14:paraId="3CD68E0B" w14:textId="77777777" w:rsidR="00B64EDF" w:rsidRDefault="00874583">
            <w:r>
              <w:t>4</w:t>
            </w:r>
          </w:p>
        </w:tc>
        <w:tc>
          <w:tcPr>
            <w:tcW w:w="848" w:type="dxa"/>
            <w:vAlign w:val="center"/>
          </w:tcPr>
          <w:p w14:paraId="0E14207A" w14:textId="77777777" w:rsidR="00B64EDF" w:rsidRDefault="00874583">
            <w:r>
              <w:t>1.350</w:t>
            </w:r>
          </w:p>
        </w:tc>
        <w:tc>
          <w:tcPr>
            <w:tcW w:w="848" w:type="dxa"/>
            <w:vAlign w:val="center"/>
          </w:tcPr>
          <w:p w14:paraId="352EB20D" w14:textId="77777777" w:rsidR="00B64EDF" w:rsidRDefault="00874583">
            <w:r>
              <w:t>5.400</w:t>
            </w:r>
          </w:p>
        </w:tc>
        <w:tc>
          <w:tcPr>
            <w:tcW w:w="781" w:type="dxa"/>
            <w:vAlign w:val="center"/>
          </w:tcPr>
          <w:p w14:paraId="5B716C5F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29575593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167AB2CF" w14:textId="77777777" w:rsidR="00B64EDF" w:rsidRDefault="00B64EDF"/>
        </w:tc>
        <w:tc>
          <w:tcPr>
            <w:tcW w:w="916" w:type="dxa"/>
            <w:vAlign w:val="center"/>
          </w:tcPr>
          <w:p w14:paraId="7C2A70D5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0337A015" w14:textId="77777777" w:rsidR="00B64EDF" w:rsidRDefault="00874583">
            <w:r>
              <w:t>0.85</w:t>
            </w:r>
          </w:p>
        </w:tc>
      </w:tr>
      <w:tr w:rsidR="00B64EDF" w14:paraId="15DE162C" w14:textId="77777777">
        <w:tc>
          <w:tcPr>
            <w:tcW w:w="656" w:type="dxa"/>
            <w:vAlign w:val="center"/>
          </w:tcPr>
          <w:p w14:paraId="4009672D" w14:textId="77777777" w:rsidR="00B64EDF" w:rsidRDefault="00874583">
            <w:r>
              <w:t>4</w:t>
            </w:r>
          </w:p>
        </w:tc>
        <w:tc>
          <w:tcPr>
            <w:tcW w:w="888" w:type="dxa"/>
            <w:vAlign w:val="center"/>
          </w:tcPr>
          <w:p w14:paraId="43C7FA90" w14:textId="77777777" w:rsidR="00B64EDF" w:rsidRDefault="00874583">
            <w:r>
              <w:t>C-1215</w:t>
            </w:r>
          </w:p>
        </w:tc>
        <w:tc>
          <w:tcPr>
            <w:tcW w:w="769" w:type="dxa"/>
            <w:vAlign w:val="center"/>
          </w:tcPr>
          <w:p w14:paraId="69E42CF8" w14:textId="77777777" w:rsidR="00B64EDF" w:rsidRDefault="00874583">
            <w:r>
              <w:t>1~7</w:t>
            </w:r>
          </w:p>
        </w:tc>
        <w:tc>
          <w:tcPr>
            <w:tcW w:w="769" w:type="dxa"/>
            <w:vAlign w:val="center"/>
          </w:tcPr>
          <w:p w14:paraId="719E0AF2" w14:textId="77777777" w:rsidR="00B64EDF" w:rsidRDefault="00874583">
            <w:r>
              <w:t>27</w:t>
            </w:r>
          </w:p>
        </w:tc>
        <w:tc>
          <w:tcPr>
            <w:tcW w:w="848" w:type="dxa"/>
            <w:vAlign w:val="center"/>
          </w:tcPr>
          <w:p w14:paraId="5716D27C" w14:textId="77777777" w:rsidR="00B64EDF" w:rsidRDefault="00874583">
            <w:r>
              <w:t>1.800</w:t>
            </w:r>
          </w:p>
        </w:tc>
        <w:tc>
          <w:tcPr>
            <w:tcW w:w="848" w:type="dxa"/>
            <w:vAlign w:val="center"/>
          </w:tcPr>
          <w:p w14:paraId="2195C088" w14:textId="77777777" w:rsidR="00B64EDF" w:rsidRDefault="00874583">
            <w:r>
              <w:t>48.600</w:t>
            </w:r>
          </w:p>
        </w:tc>
        <w:tc>
          <w:tcPr>
            <w:tcW w:w="781" w:type="dxa"/>
            <w:vAlign w:val="center"/>
          </w:tcPr>
          <w:p w14:paraId="0907E0F3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0E4D7EF5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4E0C24B7" w14:textId="77777777" w:rsidR="00B64EDF" w:rsidRDefault="00B64EDF"/>
        </w:tc>
        <w:tc>
          <w:tcPr>
            <w:tcW w:w="916" w:type="dxa"/>
            <w:vAlign w:val="center"/>
          </w:tcPr>
          <w:p w14:paraId="42E964A9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0EC77B9E" w14:textId="77777777" w:rsidR="00B64EDF" w:rsidRDefault="00874583">
            <w:r>
              <w:t>0.85</w:t>
            </w:r>
          </w:p>
        </w:tc>
      </w:tr>
      <w:tr w:rsidR="00B64EDF" w14:paraId="0A3B41E3" w14:textId="77777777">
        <w:tc>
          <w:tcPr>
            <w:tcW w:w="656" w:type="dxa"/>
            <w:vAlign w:val="center"/>
          </w:tcPr>
          <w:p w14:paraId="04054B30" w14:textId="77777777" w:rsidR="00B64EDF" w:rsidRDefault="00874583">
            <w:r>
              <w:t>5</w:t>
            </w:r>
          </w:p>
        </w:tc>
        <w:tc>
          <w:tcPr>
            <w:tcW w:w="888" w:type="dxa"/>
            <w:vAlign w:val="center"/>
          </w:tcPr>
          <w:p w14:paraId="5A222290" w14:textId="77777777" w:rsidR="00B64EDF" w:rsidRDefault="00874583">
            <w:r>
              <w:t>C-1515</w:t>
            </w:r>
          </w:p>
        </w:tc>
        <w:tc>
          <w:tcPr>
            <w:tcW w:w="769" w:type="dxa"/>
            <w:vAlign w:val="center"/>
          </w:tcPr>
          <w:p w14:paraId="6A94DC01" w14:textId="77777777" w:rsidR="00B64EDF" w:rsidRDefault="00874583">
            <w:r>
              <w:t>1~8</w:t>
            </w:r>
          </w:p>
        </w:tc>
        <w:tc>
          <w:tcPr>
            <w:tcW w:w="769" w:type="dxa"/>
            <w:vAlign w:val="center"/>
          </w:tcPr>
          <w:p w14:paraId="6BC90F91" w14:textId="77777777" w:rsidR="00B64EDF" w:rsidRDefault="00874583">
            <w:r>
              <w:t>75</w:t>
            </w:r>
          </w:p>
        </w:tc>
        <w:tc>
          <w:tcPr>
            <w:tcW w:w="848" w:type="dxa"/>
            <w:vAlign w:val="center"/>
          </w:tcPr>
          <w:p w14:paraId="1B671B86" w14:textId="77777777" w:rsidR="00B64EDF" w:rsidRDefault="00874583">
            <w:r>
              <w:t>2.250</w:t>
            </w:r>
          </w:p>
        </w:tc>
        <w:tc>
          <w:tcPr>
            <w:tcW w:w="848" w:type="dxa"/>
            <w:vAlign w:val="center"/>
          </w:tcPr>
          <w:p w14:paraId="5D97A23E" w14:textId="77777777" w:rsidR="00B64EDF" w:rsidRDefault="00874583">
            <w:r>
              <w:t>168.750</w:t>
            </w:r>
          </w:p>
        </w:tc>
        <w:tc>
          <w:tcPr>
            <w:tcW w:w="781" w:type="dxa"/>
            <w:vAlign w:val="center"/>
          </w:tcPr>
          <w:p w14:paraId="1D381811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0BFFFB1A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7650CD63" w14:textId="77777777" w:rsidR="00B64EDF" w:rsidRDefault="00B64EDF"/>
        </w:tc>
        <w:tc>
          <w:tcPr>
            <w:tcW w:w="916" w:type="dxa"/>
            <w:vAlign w:val="center"/>
          </w:tcPr>
          <w:p w14:paraId="14E450F8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1602F344" w14:textId="77777777" w:rsidR="00B64EDF" w:rsidRDefault="00874583">
            <w:r>
              <w:t>0.85</w:t>
            </w:r>
          </w:p>
        </w:tc>
      </w:tr>
      <w:tr w:rsidR="00B64EDF" w14:paraId="03250E9E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1E5B4E33" w14:textId="77777777" w:rsidR="00B64EDF" w:rsidRDefault="00874583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2FD3BEDD" w14:textId="77777777" w:rsidR="00B64EDF" w:rsidRDefault="00874583">
            <w:r>
              <w:t>335.250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694DF0EF" w14:textId="77777777" w:rsidR="00B64EDF" w:rsidRDefault="00874583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6E20FA0E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0225E73F" w14:textId="77777777" w:rsidR="00B64EDF" w:rsidRDefault="00874583">
            <w:r>
              <w:t>0.85</w:t>
            </w:r>
          </w:p>
        </w:tc>
      </w:tr>
    </w:tbl>
    <w:p w14:paraId="3FAE75C1" w14:textId="77777777" w:rsidR="00B64EDF" w:rsidRDefault="00874583">
      <w:r>
        <w:t xml:space="preserve">2. </w:t>
      </w:r>
      <w: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B64EDF" w14:paraId="0AA742F6" w14:textId="77777777">
        <w:tc>
          <w:tcPr>
            <w:tcW w:w="656" w:type="dxa"/>
            <w:shd w:val="clear" w:color="auto" w:fill="E6E6E6"/>
            <w:vAlign w:val="center"/>
          </w:tcPr>
          <w:p w14:paraId="22E839FD" w14:textId="77777777" w:rsidR="00B64EDF" w:rsidRDefault="00874583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420558AE" w14:textId="77777777" w:rsidR="00B64EDF" w:rsidRDefault="00874583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6227E6C6" w14:textId="77777777" w:rsidR="00B64EDF" w:rsidRDefault="00874583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FCD126C" w14:textId="77777777" w:rsidR="00B64EDF" w:rsidRDefault="00874583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9488090" w14:textId="77777777" w:rsidR="00B64EDF" w:rsidRDefault="00874583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D791185" w14:textId="77777777" w:rsidR="00B64EDF" w:rsidRDefault="00874583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48A1E2CC" w14:textId="77777777" w:rsidR="00B64EDF" w:rsidRDefault="00874583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058690E4" w14:textId="77777777" w:rsidR="00B64EDF" w:rsidRDefault="00874583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6713A12" w14:textId="77777777" w:rsidR="00B64EDF" w:rsidRDefault="00874583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0CD83B5" w14:textId="77777777" w:rsidR="00B64EDF" w:rsidRDefault="00874583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7426EF3" w14:textId="77777777" w:rsidR="00B64EDF" w:rsidRDefault="00874583">
            <w:pPr>
              <w:jc w:val="center"/>
            </w:pPr>
            <w:r>
              <w:t>综合遮阳系数</w:t>
            </w:r>
          </w:p>
        </w:tc>
      </w:tr>
      <w:tr w:rsidR="00B64EDF" w14:paraId="46A65D04" w14:textId="77777777">
        <w:tc>
          <w:tcPr>
            <w:tcW w:w="656" w:type="dxa"/>
            <w:vAlign w:val="center"/>
          </w:tcPr>
          <w:p w14:paraId="4DC0934F" w14:textId="77777777" w:rsidR="00B64EDF" w:rsidRDefault="00874583">
            <w:r>
              <w:t>1</w:t>
            </w:r>
          </w:p>
        </w:tc>
        <w:tc>
          <w:tcPr>
            <w:tcW w:w="888" w:type="dxa"/>
            <w:vAlign w:val="center"/>
          </w:tcPr>
          <w:p w14:paraId="6FE02386" w14:textId="77777777" w:rsidR="00B64EDF" w:rsidRDefault="00874583">
            <w:r>
              <w:t>C-0615</w:t>
            </w:r>
          </w:p>
        </w:tc>
        <w:tc>
          <w:tcPr>
            <w:tcW w:w="769" w:type="dxa"/>
            <w:vAlign w:val="center"/>
          </w:tcPr>
          <w:p w14:paraId="04BFC61E" w14:textId="77777777" w:rsidR="00B64EDF" w:rsidRDefault="00874583">
            <w:r>
              <w:t>1~8</w:t>
            </w:r>
          </w:p>
        </w:tc>
        <w:tc>
          <w:tcPr>
            <w:tcW w:w="769" w:type="dxa"/>
            <w:vAlign w:val="center"/>
          </w:tcPr>
          <w:p w14:paraId="4C2018E2" w14:textId="77777777" w:rsidR="00B64EDF" w:rsidRDefault="00874583">
            <w:r>
              <w:t>47</w:t>
            </w:r>
          </w:p>
        </w:tc>
        <w:tc>
          <w:tcPr>
            <w:tcW w:w="848" w:type="dxa"/>
            <w:vAlign w:val="center"/>
          </w:tcPr>
          <w:p w14:paraId="0667617C" w14:textId="77777777" w:rsidR="00B64EDF" w:rsidRDefault="00874583">
            <w:r>
              <w:t>0.900</w:t>
            </w:r>
          </w:p>
        </w:tc>
        <w:tc>
          <w:tcPr>
            <w:tcW w:w="848" w:type="dxa"/>
            <w:vAlign w:val="center"/>
          </w:tcPr>
          <w:p w14:paraId="47137B2F" w14:textId="77777777" w:rsidR="00B64EDF" w:rsidRDefault="00874583">
            <w:r>
              <w:t>42.300</w:t>
            </w:r>
          </w:p>
        </w:tc>
        <w:tc>
          <w:tcPr>
            <w:tcW w:w="781" w:type="dxa"/>
            <w:vAlign w:val="center"/>
          </w:tcPr>
          <w:p w14:paraId="51698933" w14:textId="77777777" w:rsidR="00B64EDF" w:rsidRDefault="00874583">
            <w:r>
              <w:t>67</w:t>
            </w:r>
          </w:p>
        </w:tc>
        <w:tc>
          <w:tcPr>
            <w:tcW w:w="916" w:type="dxa"/>
            <w:vAlign w:val="center"/>
          </w:tcPr>
          <w:p w14:paraId="58C13C2C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082E4B3D" w14:textId="77777777" w:rsidR="00B64EDF" w:rsidRDefault="00B64EDF"/>
        </w:tc>
        <w:tc>
          <w:tcPr>
            <w:tcW w:w="916" w:type="dxa"/>
            <w:vAlign w:val="center"/>
          </w:tcPr>
          <w:p w14:paraId="7309222C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4070E8F9" w14:textId="77777777" w:rsidR="00B64EDF" w:rsidRDefault="00874583">
            <w:r>
              <w:t>0.85</w:t>
            </w:r>
          </w:p>
        </w:tc>
      </w:tr>
      <w:tr w:rsidR="00B64EDF" w14:paraId="694B6F7F" w14:textId="77777777">
        <w:tc>
          <w:tcPr>
            <w:tcW w:w="656" w:type="dxa"/>
            <w:vAlign w:val="center"/>
          </w:tcPr>
          <w:p w14:paraId="774B4402" w14:textId="77777777" w:rsidR="00B64EDF" w:rsidRDefault="00874583">
            <w:r>
              <w:t>2</w:t>
            </w:r>
          </w:p>
        </w:tc>
        <w:tc>
          <w:tcPr>
            <w:tcW w:w="888" w:type="dxa"/>
            <w:vAlign w:val="center"/>
          </w:tcPr>
          <w:p w14:paraId="1D7CED9A" w14:textId="77777777" w:rsidR="00B64EDF" w:rsidRDefault="00874583">
            <w:r>
              <w:t>C-0915</w:t>
            </w:r>
          </w:p>
        </w:tc>
        <w:tc>
          <w:tcPr>
            <w:tcW w:w="769" w:type="dxa"/>
            <w:vAlign w:val="center"/>
          </w:tcPr>
          <w:p w14:paraId="5CB3DD93" w14:textId="77777777" w:rsidR="00B64EDF" w:rsidRDefault="00874583">
            <w:r>
              <w:t>1~7</w:t>
            </w:r>
          </w:p>
        </w:tc>
        <w:tc>
          <w:tcPr>
            <w:tcW w:w="769" w:type="dxa"/>
            <w:vAlign w:val="center"/>
          </w:tcPr>
          <w:p w14:paraId="7B4825D1" w14:textId="77777777" w:rsidR="00B64EDF" w:rsidRDefault="00874583">
            <w:r>
              <w:t>22</w:t>
            </w:r>
          </w:p>
        </w:tc>
        <w:tc>
          <w:tcPr>
            <w:tcW w:w="848" w:type="dxa"/>
            <w:vAlign w:val="center"/>
          </w:tcPr>
          <w:p w14:paraId="19DFC5D4" w14:textId="77777777" w:rsidR="00B64EDF" w:rsidRDefault="00874583">
            <w:r>
              <w:t>1.350</w:t>
            </w:r>
          </w:p>
        </w:tc>
        <w:tc>
          <w:tcPr>
            <w:tcW w:w="848" w:type="dxa"/>
            <w:vAlign w:val="center"/>
          </w:tcPr>
          <w:p w14:paraId="38B51615" w14:textId="77777777" w:rsidR="00B64EDF" w:rsidRDefault="00874583">
            <w:r>
              <w:t>29.700</w:t>
            </w:r>
          </w:p>
        </w:tc>
        <w:tc>
          <w:tcPr>
            <w:tcW w:w="781" w:type="dxa"/>
            <w:vAlign w:val="center"/>
          </w:tcPr>
          <w:p w14:paraId="161CE2B9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6D32846F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460F7D20" w14:textId="77777777" w:rsidR="00B64EDF" w:rsidRDefault="00B64EDF"/>
        </w:tc>
        <w:tc>
          <w:tcPr>
            <w:tcW w:w="916" w:type="dxa"/>
            <w:vAlign w:val="center"/>
          </w:tcPr>
          <w:p w14:paraId="5B40168E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44AE2EEF" w14:textId="77777777" w:rsidR="00B64EDF" w:rsidRDefault="00874583">
            <w:r>
              <w:t>0.85</w:t>
            </w:r>
          </w:p>
        </w:tc>
      </w:tr>
      <w:tr w:rsidR="00B64EDF" w14:paraId="6F61A18D" w14:textId="77777777">
        <w:tc>
          <w:tcPr>
            <w:tcW w:w="656" w:type="dxa"/>
            <w:vAlign w:val="center"/>
          </w:tcPr>
          <w:p w14:paraId="0E0151D4" w14:textId="77777777" w:rsidR="00B64EDF" w:rsidRDefault="00874583">
            <w:r>
              <w:t>3</w:t>
            </w:r>
          </w:p>
        </w:tc>
        <w:tc>
          <w:tcPr>
            <w:tcW w:w="888" w:type="dxa"/>
            <w:vAlign w:val="center"/>
          </w:tcPr>
          <w:p w14:paraId="63ACDAB3" w14:textId="77777777" w:rsidR="00B64EDF" w:rsidRDefault="00874583">
            <w:r>
              <w:t>C-1215</w:t>
            </w:r>
          </w:p>
        </w:tc>
        <w:tc>
          <w:tcPr>
            <w:tcW w:w="769" w:type="dxa"/>
            <w:vAlign w:val="center"/>
          </w:tcPr>
          <w:p w14:paraId="794EF711" w14:textId="77777777" w:rsidR="00B64EDF" w:rsidRDefault="00874583">
            <w:r>
              <w:t>1~8</w:t>
            </w:r>
          </w:p>
        </w:tc>
        <w:tc>
          <w:tcPr>
            <w:tcW w:w="769" w:type="dxa"/>
            <w:vAlign w:val="center"/>
          </w:tcPr>
          <w:p w14:paraId="6569328C" w14:textId="77777777" w:rsidR="00B64EDF" w:rsidRDefault="00874583">
            <w:r>
              <w:t>132</w:t>
            </w:r>
          </w:p>
        </w:tc>
        <w:tc>
          <w:tcPr>
            <w:tcW w:w="848" w:type="dxa"/>
            <w:vAlign w:val="center"/>
          </w:tcPr>
          <w:p w14:paraId="0FC509F1" w14:textId="77777777" w:rsidR="00B64EDF" w:rsidRDefault="00874583">
            <w:r>
              <w:t>1.800</w:t>
            </w:r>
          </w:p>
        </w:tc>
        <w:tc>
          <w:tcPr>
            <w:tcW w:w="848" w:type="dxa"/>
            <w:vAlign w:val="center"/>
          </w:tcPr>
          <w:p w14:paraId="151B174E" w14:textId="77777777" w:rsidR="00B64EDF" w:rsidRDefault="00874583">
            <w:r>
              <w:t>237.600</w:t>
            </w:r>
          </w:p>
        </w:tc>
        <w:tc>
          <w:tcPr>
            <w:tcW w:w="781" w:type="dxa"/>
            <w:vAlign w:val="center"/>
          </w:tcPr>
          <w:p w14:paraId="4B59BA04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4C420B83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1CC07530" w14:textId="77777777" w:rsidR="00B64EDF" w:rsidRDefault="00B64EDF"/>
        </w:tc>
        <w:tc>
          <w:tcPr>
            <w:tcW w:w="916" w:type="dxa"/>
            <w:vAlign w:val="center"/>
          </w:tcPr>
          <w:p w14:paraId="1E5C68B0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5A28EEE5" w14:textId="77777777" w:rsidR="00B64EDF" w:rsidRDefault="00874583">
            <w:r>
              <w:t>0.85</w:t>
            </w:r>
          </w:p>
        </w:tc>
      </w:tr>
      <w:tr w:rsidR="00B64EDF" w14:paraId="4C8F3A59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0F7FA0AD" w14:textId="77777777" w:rsidR="00B64EDF" w:rsidRDefault="00874583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2E43C977" w14:textId="77777777" w:rsidR="00B64EDF" w:rsidRDefault="00874583">
            <w:r>
              <w:t>309.600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7994B20B" w14:textId="77777777" w:rsidR="00B64EDF" w:rsidRDefault="00874583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587F4BB4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26880E09" w14:textId="77777777" w:rsidR="00B64EDF" w:rsidRDefault="00874583">
            <w:r>
              <w:t>0.85</w:t>
            </w:r>
          </w:p>
        </w:tc>
      </w:tr>
    </w:tbl>
    <w:p w14:paraId="2DBE4253" w14:textId="77777777" w:rsidR="00B64EDF" w:rsidRDefault="00B64EDF"/>
    <w:p w14:paraId="77032365" w14:textId="77777777" w:rsidR="00B64EDF" w:rsidRDefault="00874583">
      <w:r>
        <w:t xml:space="preserve">3. </w:t>
      </w:r>
      <w: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B64EDF" w14:paraId="2E3E4C40" w14:textId="77777777">
        <w:tc>
          <w:tcPr>
            <w:tcW w:w="656" w:type="dxa"/>
            <w:shd w:val="clear" w:color="auto" w:fill="E6E6E6"/>
            <w:vAlign w:val="center"/>
          </w:tcPr>
          <w:p w14:paraId="4E71D134" w14:textId="77777777" w:rsidR="00B64EDF" w:rsidRDefault="00874583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7F7386F0" w14:textId="77777777" w:rsidR="00B64EDF" w:rsidRDefault="00874583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E0C973B" w14:textId="77777777" w:rsidR="00B64EDF" w:rsidRDefault="00874583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4127798" w14:textId="77777777" w:rsidR="00B64EDF" w:rsidRDefault="00874583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382CECC" w14:textId="77777777" w:rsidR="00B64EDF" w:rsidRDefault="00874583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C443402" w14:textId="77777777" w:rsidR="00B64EDF" w:rsidRDefault="00874583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0F8C3102" w14:textId="77777777" w:rsidR="00B64EDF" w:rsidRDefault="00874583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040CC02" w14:textId="77777777" w:rsidR="00B64EDF" w:rsidRDefault="00874583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0DF17A2" w14:textId="77777777" w:rsidR="00B64EDF" w:rsidRDefault="00874583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99A7074" w14:textId="77777777" w:rsidR="00B64EDF" w:rsidRDefault="00874583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4D8DA60" w14:textId="77777777" w:rsidR="00B64EDF" w:rsidRDefault="00874583">
            <w:pPr>
              <w:jc w:val="center"/>
            </w:pPr>
            <w:r>
              <w:t>综合遮阳系数</w:t>
            </w:r>
          </w:p>
        </w:tc>
      </w:tr>
      <w:tr w:rsidR="00B64EDF" w14:paraId="2014CC5D" w14:textId="77777777">
        <w:tc>
          <w:tcPr>
            <w:tcW w:w="656" w:type="dxa"/>
            <w:vAlign w:val="center"/>
          </w:tcPr>
          <w:p w14:paraId="26FFEFA5" w14:textId="77777777" w:rsidR="00B64EDF" w:rsidRDefault="00874583">
            <w:r>
              <w:t>1</w:t>
            </w:r>
          </w:p>
        </w:tc>
        <w:tc>
          <w:tcPr>
            <w:tcW w:w="888" w:type="dxa"/>
            <w:vAlign w:val="center"/>
          </w:tcPr>
          <w:p w14:paraId="43994FDA" w14:textId="77777777" w:rsidR="00B64EDF" w:rsidRDefault="00874583">
            <w:r>
              <w:t>C-0615</w:t>
            </w:r>
          </w:p>
        </w:tc>
        <w:tc>
          <w:tcPr>
            <w:tcW w:w="769" w:type="dxa"/>
            <w:vAlign w:val="center"/>
          </w:tcPr>
          <w:p w14:paraId="6B993FE6" w14:textId="77777777" w:rsidR="00B64EDF" w:rsidRDefault="00874583">
            <w:r>
              <w:t>1~8</w:t>
            </w:r>
          </w:p>
        </w:tc>
        <w:tc>
          <w:tcPr>
            <w:tcW w:w="769" w:type="dxa"/>
            <w:vAlign w:val="center"/>
          </w:tcPr>
          <w:p w14:paraId="7135555C" w14:textId="77777777" w:rsidR="00B64EDF" w:rsidRDefault="00874583">
            <w:r>
              <w:t>40</w:t>
            </w:r>
          </w:p>
        </w:tc>
        <w:tc>
          <w:tcPr>
            <w:tcW w:w="848" w:type="dxa"/>
            <w:vAlign w:val="center"/>
          </w:tcPr>
          <w:p w14:paraId="26189F89" w14:textId="77777777" w:rsidR="00B64EDF" w:rsidRDefault="00874583">
            <w:r>
              <w:t>0.900</w:t>
            </w:r>
          </w:p>
        </w:tc>
        <w:tc>
          <w:tcPr>
            <w:tcW w:w="848" w:type="dxa"/>
            <w:vAlign w:val="center"/>
          </w:tcPr>
          <w:p w14:paraId="19AD2104" w14:textId="77777777" w:rsidR="00B64EDF" w:rsidRDefault="00874583">
            <w:r>
              <w:t>36.000</w:t>
            </w:r>
          </w:p>
        </w:tc>
        <w:tc>
          <w:tcPr>
            <w:tcW w:w="781" w:type="dxa"/>
            <w:vAlign w:val="center"/>
          </w:tcPr>
          <w:p w14:paraId="21D84C8E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01FD9C9C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796DC8E9" w14:textId="77777777" w:rsidR="00B64EDF" w:rsidRDefault="00B64EDF"/>
        </w:tc>
        <w:tc>
          <w:tcPr>
            <w:tcW w:w="916" w:type="dxa"/>
            <w:vAlign w:val="center"/>
          </w:tcPr>
          <w:p w14:paraId="03C1945A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3464F4EC" w14:textId="77777777" w:rsidR="00B64EDF" w:rsidRDefault="00874583">
            <w:r>
              <w:t>0.85</w:t>
            </w:r>
          </w:p>
        </w:tc>
      </w:tr>
      <w:tr w:rsidR="00B64EDF" w14:paraId="3A0A58EF" w14:textId="77777777">
        <w:tc>
          <w:tcPr>
            <w:tcW w:w="656" w:type="dxa"/>
            <w:vAlign w:val="center"/>
          </w:tcPr>
          <w:p w14:paraId="58F0E253" w14:textId="77777777" w:rsidR="00B64EDF" w:rsidRDefault="00874583">
            <w:r>
              <w:t>2</w:t>
            </w:r>
          </w:p>
        </w:tc>
        <w:tc>
          <w:tcPr>
            <w:tcW w:w="888" w:type="dxa"/>
            <w:vAlign w:val="center"/>
          </w:tcPr>
          <w:p w14:paraId="2C27827D" w14:textId="77777777" w:rsidR="00B64EDF" w:rsidRDefault="00874583">
            <w:r>
              <w:t>C-0909</w:t>
            </w:r>
          </w:p>
        </w:tc>
        <w:tc>
          <w:tcPr>
            <w:tcW w:w="769" w:type="dxa"/>
            <w:vAlign w:val="center"/>
          </w:tcPr>
          <w:p w14:paraId="02C5C450" w14:textId="77777777" w:rsidR="00B64EDF" w:rsidRDefault="00874583">
            <w:r>
              <w:t>1~7</w:t>
            </w:r>
          </w:p>
        </w:tc>
        <w:tc>
          <w:tcPr>
            <w:tcW w:w="769" w:type="dxa"/>
            <w:vAlign w:val="center"/>
          </w:tcPr>
          <w:p w14:paraId="7808EECD" w14:textId="77777777" w:rsidR="00B64EDF" w:rsidRDefault="00874583">
            <w:r>
              <w:t>22</w:t>
            </w:r>
          </w:p>
        </w:tc>
        <w:tc>
          <w:tcPr>
            <w:tcW w:w="848" w:type="dxa"/>
            <w:vAlign w:val="center"/>
          </w:tcPr>
          <w:p w14:paraId="09BE2218" w14:textId="77777777" w:rsidR="00B64EDF" w:rsidRDefault="00874583">
            <w:r>
              <w:t>0.810</w:t>
            </w:r>
          </w:p>
        </w:tc>
        <w:tc>
          <w:tcPr>
            <w:tcW w:w="848" w:type="dxa"/>
            <w:vAlign w:val="center"/>
          </w:tcPr>
          <w:p w14:paraId="5E2EA13F" w14:textId="77777777" w:rsidR="00B64EDF" w:rsidRDefault="00874583">
            <w:r>
              <w:t>17.820</w:t>
            </w:r>
          </w:p>
        </w:tc>
        <w:tc>
          <w:tcPr>
            <w:tcW w:w="781" w:type="dxa"/>
            <w:vAlign w:val="center"/>
          </w:tcPr>
          <w:p w14:paraId="3DECE65F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444EA759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1876DD32" w14:textId="77777777" w:rsidR="00B64EDF" w:rsidRDefault="00B64EDF"/>
        </w:tc>
        <w:tc>
          <w:tcPr>
            <w:tcW w:w="916" w:type="dxa"/>
            <w:vAlign w:val="center"/>
          </w:tcPr>
          <w:p w14:paraId="2310952B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4E374978" w14:textId="77777777" w:rsidR="00B64EDF" w:rsidRDefault="00874583">
            <w:r>
              <w:t>0.85</w:t>
            </w:r>
          </w:p>
        </w:tc>
      </w:tr>
      <w:tr w:rsidR="00B64EDF" w14:paraId="6BA47C43" w14:textId="77777777">
        <w:tc>
          <w:tcPr>
            <w:tcW w:w="656" w:type="dxa"/>
            <w:vAlign w:val="center"/>
          </w:tcPr>
          <w:p w14:paraId="3A02A895" w14:textId="77777777" w:rsidR="00B64EDF" w:rsidRDefault="00874583">
            <w:r>
              <w:t>3</w:t>
            </w:r>
          </w:p>
        </w:tc>
        <w:tc>
          <w:tcPr>
            <w:tcW w:w="888" w:type="dxa"/>
            <w:vAlign w:val="center"/>
          </w:tcPr>
          <w:p w14:paraId="130A3B37" w14:textId="77777777" w:rsidR="00B64EDF" w:rsidRDefault="00874583">
            <w:r>
              <w:t>C-0915</w:t>
            </w:r>
          </w:p>
        </w:tc>
        <w:tc>
          <w:tcPr>
            <w:tcW w:w="769" w:type="dxa"/>
            <w:vAlign w:val="center"/>
          </w:tcPr>
          <w:p w14:paraId="0A8E73B7" w14:textId="77777777" w:rsidR="00B64EDF" w:rsidRDefault="00874583">
            <w:r>
              <w:t>1~7</w:t>
            </w:r>
          </w:p>
        </w:tc>
        <w:tc>
          <w:tcPr>
            <w:tcW w:w="769" w:type="dxa"/>
            <w:vAlign w:val="center"/>
          </w:tcPr>
          <w:p w14:paraId="15F9F8F1" w14:textId="77777777" w:rsidR="00B64EDF" w:rsidRDefault="00874583">
            <w:r>
              <w:t>55</w:t>
            </w:r>
          </w:p>
        </w:tc>
        <w:tc>
          <w:tcPr>
            <w:tcW w:w="848" w:type="dxa"/>
            <w:vAlign w:val="center"/>
          </w:tcPr>
          <w:p w14:paraId="31CFF7A4" w14:textId="77777777" w:rsidR="00B64EDF" w:rsidRDefault="00874583">
            <w:r>
              <w:t>1.350</w:t>
            </w:r>
          </w:p>
        </w:tc>
        <w:tc>
          <w:tcPr>
            <w:tcW w:w="848" w:type="dxa"/>
            <w:vAlign w:val="center"/>
          </w:tcPr>
          <w:p w14:paraId="125C0A00" w14:textId="77777777" w:rsidR="00B64EDF" w:rsidRDefault="00874583">
            <w:r>
              <w:t>74.250</w:t>
            </w:r>
          </w:p>
        </w:tc>
        <w:tc>
          <w:tcPr>
            <w:tcW w:w="781" w:type="dxa"/>
            <w:vAlign w:val="center"/>
          </w:tcPr>
          <w:p w14:paraId="6FF8570C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25305847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4AB76B71" w14:textId="77777777" w:rsidR="00B64EDF" w:rsidRDefault="00B64EDF"/>
        </w:tc>
        <w:tc>
          <w:tcPr>
            <w:tcW w:w="916" w:type="dxa"/>
            <w:vAlign w:val="center"/>
          </w:tcPr>
          <w:p w14:paraId="79A1AB1C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4A2E41F0" w14:textId="77777777" w:rsidR="00B64EDF" w:rsidRDefault="00874583">
            <w:r>
              <w:t>0.85</w:t>
            </w:r>
          </w:p>
        </w:tc>
      </w:tr>
      <w:tr w:rsidR="00B64EDF" w14:paraId="5F511447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203FFBA5" w14:textId="77777777" w:rsidR="00B64EDF" w:rsidRDefault="00874583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51A5B298" w14:textId="77777777" w:rsidR="00B64EDF" w:rsidRDefault="00874583">
            <w:r>
              <w:t>128.070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5CC16043" w14:textId="77777777" w:rsidR="00B64EDF" w:rsidRDefault="00874583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0196CB87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110A9DB6" w14:textId="77777777" w:rsidR="00B64EDF" w:rsidRDefault="00874583">
            <w:r>
              <w:t>0.85</w:t>
            </w:r>
          </w:p>
        </w:tc>
      </w:tr>
    </w:tbl>
    <w:p w14:paraId="4483BFDF" w14:textId="77777777" w:rsidR="00B64EDF" w:rsidRDefault="00B64EDF"/>
    <w:p w14:paraId="0D64A887" w14:textId="77777777" w:rsidR="00B64EDF" w:rsidRDefault="00874583">
      <w:r>
        <w:t xml:space="preserve">4. </w:t>
      </w:r>
      <w: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B64EDF" w14:paraId="63041E8E" w14:textId="77777777">
        <w:tc>
          <w:tcPr>
            <w:tcW w:w="656" w:type="dxa"/>
            <w:shd w:val="clear" w:color="auto" w:fill="E6E6E6"/>
            <w:vAlign w:val="center"/>
          </w:tcPr>
          <w:p w14:paraId="69A206B3" w14:textId="77777777" w:rsidR="00B64EDF" w:rsidRDefault="00874583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7E8020F" w14:textId="77777777" w:rsidR="00B64EDF" w:rsidRDefault="00874583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6AA3A4AE" w14:textId="77777777" w:rsidR="00B64EDF" w:rsidRDefault="00874583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2F19FFF" w14:textId="77777777" w:rsidR="00B64EDF" w:rsidRDefault="00874583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A93CBFC" w14:textId="77777777" w:rsidR="00B64EDF" w:rsidRDefault="00874583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3054DEE" w14:textId="77777777" w:rsidR="00B64EDF" w:rsidRDefault="00874583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7D8B4C98" w14:textId="77777777" w:rsidR="00B64EDF" w:rsidRDefault="00874583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40658B5" w14:textId="77777777" w:rsidR="00B64EDF" w:rsidRDefault="00874583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286017A" w14:textId="77777777" w:rsidR="00B64EDF" w:rsidRDefault="00874583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9F38A79" w14:textId="77777777" w:rsidR="00B64EDF" w:rsidRDefault="00874583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F14260A" w14:textId="77777777" w:rsidR="00B64EDF" w:rsidRDefault="00874583">
            <w:pPr>
              <w:jc w:val="center"/>
            </w:pPr>
            <w:r>
              <w:t>综合遮阳系数</w:t>
            </w:r>
          </w:p>
        </w:tc>
      </w:tr>
      <w:tr w:rsidR="00B64EDF" w14:paraId="504E8E26" w14:textId="77777777">
        <w:tc>
          <w:tcPr>
            <w:tcW w:w="656" w:type="dxa"/>
            <w:vAlign w:val="center"/>
          </w:tcPr>
          <w:p w14:paraId="30150E05" w14:textId="77777777" w:rsidR="00B64EDF" w:rsidRDefault="00874583">
            <w:r>
              <w:t>1</w:t>
            </w:r>
          </w:p>
        </w:tc>
        <w:tc>
          <w:tcPr>
            <w:tcW w:w="888" w:type="dxa"/>
            <w:vAlign w:val="center"/>
          </w:tcPr>
          <w:p w14:paraId="32C7A6E4" w14:textId="77777777" w:rsidR="00B64EDF" w:rsidRDefault="00874583">
            <w:r>
              <w:t>C-0615</w:t>
            </w:r>
          </w:p>
        </w:tc>
        <w:tc>
          <w:tcPr>
            <w:tcW w:w="769" w:type="dxa"/>
            <w:vAlign w:val="center"/>
          </w:tcPr>
          <w:p w14:paraId="305A40D6" w14:textId="77777777" w:rsidR="00B64EDF" w:rsidRDefault="00874583">
            <w:r>
              <w:t>1~8</w:t>
            </w:r>
          </w:p>
        </w:tc>
        <w:tc>
          <w:tcPr>
            <w:tcW w:w="769" w:type="dxa"/>
            <w:vAlign w:val="center"/>
          </w:tcPr>
          <w:p w14:paraId="11761A93" w14:textId="77777777" w:rsidR="00B64EDF" w:rsidRDefault="00874583">
            <w:r>
              <w:t>40</w:t>
            </w:r>
          </w:p>
        </w:tc>
        <w:tc>
          <w:tcPr>
            <w:tcW w:w="848" w:type="dxa"/>
            <w:vAlign w:val="center"/>
          </w:tcPr>
          <w:p w14:paraId="7AE64228" w14:textId="77777777" w:rsidR="00B64EDF" w:rsidRDefault="00874583">
            <w:r>
              <w:t>0.900</w:t>
            </w:r>
          </w:p>
        </w:tc>
        <w:tc>
          <w:tcPr>
            <w:tcW w:w="848" w:type="dxa"/>
            <w:vAlign w:val="center"/>
          </w:tcPr>
          <w:p w14:paraId="6E84E0AE" w14:textId="77777777" w:rsidR="00B64EDF" w:rsidRDefault="00874583">
            <w:r>
              <w:t>36.000</w:t>
            </w:r>
          </w:p>
        </w:tc>
        <w:tc>
          <w:tcPr>
            <w:tcW w:w="781" w:type="dxa"/>
            <w:vAlign w:val="center"/>
          </w:tcPr>
          <w:p w14:paraId="7AAC5FA1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41DD9D66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6DEC19E9" w14:textId="77777777" w:rsidR="00B64EDF" w:rsidRDefault="00B64EDF"/>
        </w:tc>
        <w:tc>
          <w:tcPr>
            <w:tcW w:w="916" w:type="dxa"/>
            <w:vAlign w:val="center"/>
          </w:tcPr>
          <w:p w14:paraId="15AAE0E8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5782CF10" w14:textId="77777777" w:rsidR="00B64EDF" w:rsidRDefault="00874583">
            <w:r>
              <w:t>0.85</w:t>
            </w:r>
          </w:p>
        </w:tc>
      </w:tr>
      <w:tr w:rsidR="00B64EDF" w14:paraId="6B1F2E2B" w14:textId="77777777">
        <w:tc>
          <w:tcPr>
            <w:tcW w:w="656" w:type="dxa"/>
            <w:vAlign w:val="center"/>
          </w:tcPr>
          <w:p w14:paraId="70B032E0" w14:textId="77777777" w:rsidR="00B64EDF" w:rsidRDefault="00874583">
            <w:r>
              <w:t>2</w:t>
            </w:r>
          </w:p>
        </w:tc>
        <w:tc>
          <w:tcPr>
            <w:tcW w:w="888" w:type="dxa"/>
            <w:vAlign w:val="center"/>
          </w:tcPr>
          <w:p w14:paraId="329CAADF" w14:textId="77777777" w:rsidR="00B64EDF" w:rsidRDefault="00874583">
            <w:r>
              <w:t>C-0909</w:t>
            </w:r>
          </w:p>
        </w:tc>
        <w:tc>
          <w:tcPr>
            <w:tcW w:w="769" w:type="dxa"/>
            <w:vAlign w:val="center"/>
          </w:tcPr>
          <w:p w14:paraId="3F53EB47" w14:textId="77777777" w:rsidR="00B64EDF" w:rsidRDefault="00874583">
            <w:r>
              <w:t>1~7</w:t>
            </w:r>
          </w:p>
        </w:tc>
        <w:tc>
          <w:tcPr>
            <w:tcW w:w="769" w:type="dxa"/>
            <w:vAlign w:val="center"/>
          </w:tcPr>
          <w:p w14:paraId="1175DA76" w14:textId="77777777" w:rsidR="00B64EDF" w:rsidRDefault="00874583">
            <w:r>
              <w:t>22</w:t>
            </w:r>
          </w:p>
        </w:tc>
        <w:tc>
          <w:tcPr>
            <w:tcW w:w="848" w:type="dxa"/>
            <w:vAlign w:val="center"/>
          </w:tcPr>
          <w:p w14:paraId="714AA845" w14:textId="77777777" w:rsidR="00B64EDF" w:rsidRDefault="00874583">
            <w:r>
              <w:t>0.810</w:t>
            </w:r>
          </w:p>
        </w:tc>
        <w:tc>
          <w:tcPr>
            <w:tcW w:w="848" w:type="dxa"/>
            <w:vAlign w:val="center"/>
          </w:tcPr>
          <w:p w14:paraId="5826633D" w14:textId="77777777" w:rsidR="00B64EDF" w:rsidRDefault="00874583">
            <w:r>
              <w:t>17.820</w:t>
            </w:r>
          </w:p>
        </w:tc>
        <w:tc>
          <w:tcPr>
            <w:tcW w:w="781" w:type="dxa"/>
            <w:vAlign w:val="center"/>
          </w:tcPr>
          <w:p w14:paraId="53BA04E2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225A3742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7A069AB1" w14:textId="77777777" w:rsidR="00B64EDF" w:rsidRDefault="00B64EDF"/>
        </w:tc>
        <w:tc>
          <w:tcPr>
            <w:tcW w:w="916" w:type="dxa"/>
            <w:vAlign w:val="center"/>
          </w:tcPr>
          <w:p w14:paraId="6A696F96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69EAADEC" w14:textId="77777777" w:rsidR="00B64EDF" w:rsidRDefault="00874583">
            <w:r>
              <w:t>0.85</w:t>
            </w:r>
          </w:p>
        </w:tc>
      </w:tr>
      <w:tr w:rsidR="00B64EDF" w14:paraId="4B6E2D37" w14:textId="77777777">
        <w:tc>
          <w:tcPr>
            <w:tcW w:w="656" w:type="dxa"/>
            <w:vAlign w:val="center"/>
          </w:tcPr>
          <w:p w14:paraId="263B15FE" w14:textId="77777777" w:rsidR="00B64EDF" w:rsidRDefault="00874583">
            <w:r>
              <w:t>3</w:t>
            </w:r>
          </w:p>
        </w:tc>
        <w:tc>
          <w:tcPr>
            <w:tcW w:w="888" w:type="dxa"/>
            <w:vAlign w:val="center"/>
          </w:tcPr>
          <w:p w14:paraId="43C77A2E" w14:textId="77777777" w:rsidR="00B64EDF" w:rsidRDefault="00874583">
            <w:r>
              <w:t>C-0915</w:t>
            </w:r>
          </w:p>
        </w:tc>
        <w:tc>
          <w:tcPr>
            <w:tcW w:w="769" w:type="dxa"/>
            <w:vAlign w:val="center"/>
          </w:tcPr>
          <w:p w14:paraId="56A7066F" w14:textId="77777777" w:rsidR="00B64EDF" w:rsidRDefault="00874583">
            <w:r>
              <w:t>1~7</w:t>
            </w:r>
          </w:p>
        </w:tc>
        <w:tc>
          <w:tcPr>
            <w:tcW w:w="769" w:type="dxa"/>
            <w:vAlign w:val="center"/>
          </w:tcPr>
          <w:p w14:paraId="60AEB45A" w14:textId="77777777" w:rsidR="00B64EDF" w:rsidRDefault="00874583">
            <w:r>
              <w:t>45</w:t>
            </w:r>
          </w:p>
        </w:tc>
        <w:tc>
          <w:tcPr>
            <w:tcW w:w="848" w:type="dxa"/>
            <w:vAlign w:val="center"/>
          </w:tcPr>
          <w:p w14:paraId="2949CD58" w14:textId="77777777" w:rsidR="00B64EDF" w:rsidRDefault="00874583">
            <w:r>
              <w:t>1.350</w:t>
            </w:r>
          </w:p>
        </w:tc>
        <w:tc>
          <w:tcPr>
            <w:tcW w:w="848" w:type="dxa"/>
            <w:vAlign w:val="center"/>
          </w:tcPr>
          <w:p w14:paraId="0F576AFC" w14:textId="77777777" w:rsidR="00B64EDF" w:rsidRDefault="00874583">
            <w:r>
              <w:t>60.750</w:t>
            </w:r>
          </w:p>
        </w:tc>
        <w:tc>
          <w:tcPr>
            <w:tcW w:w="781" w:type="dxa"/>
            <w:vAlign w:val="center"/>
          </w:tcPr>
          <w:p w14:paraId="27AFFA00" w14:textId="77777777" w:rsidR="00B64EDF" w:rsidRDefault="00874583">
            <w:r>
              <w:t>18</w:t>
            </w:r>
          </w:p>
        </w:tc>
        <w:tc>
          <w:tcPr>
            <w:tcW w:w="916" w:type="dxa"/>
            <w:vAlign w:val="center"/>
          </w:tcPr>
          <w:p w14:paraId="25168B2C" w14:textId="77777777" w:rsidR="00B64EDF" w:rsidRDefault="00874583">
            <w:r>
              <w:t>0.85</w:t>
            </w:r>
          </w:p>
        </w:tc>
        <w:tc>
          <w:tcPr>
            <w:tcW w:w="1018" w:type="dxa"/>
            <w:vAlign w:val="center"/>
          </w:tcPr>
          <w:p w14:paraId="6CE5E129" w14:textId="77777777" w:rsidR="00B64EDF" w:rsidRDefault="00B64EDF"/>
        </w:tc>
        <w:tc>
          <w:tcPr>
            <w:tcW w:w="916" w:type="dxa"/>
            <w:vAlign w:val="center"/>
          </w:tcPr>
          <w:p w14:paraId="49FBDB5A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5E1AF677" w14:textId="77777777" w:rsidR="00B64EDF" w:rsidRDefault="00874583">
            <w:r>
              <w:t>0.85</w:t>
            </w:r>
          </w:p>
        </w:tc>
      </w:tr>
      <w:tr w:rsidR="00B64EDF" w14:paraId="5850F157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5CC965BB" w14:textId="77777777" w:rsidR="00B64EDF" w:rsidRDefault="00874583">
            <w:r>
              <w:lastRenderedPageBreak/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35508D1A" w14:textId="77777777" w:rsidR="00B64EDF" w:rsidRDefault="00874583">
            <w:r>
              <w:t>114.570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6E41F3F0" w14:textId="77777777" w:rsidR="00B64EDF" w:rsidRDefault="00874583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733821B1" w14:textId="77777777" w:rsidR="00B64EDF" w:rsidRDefault="00874583">
            <w:r>
              <w:t>1.00</w:t>
            </w:r>
          </w:p>
        </w:tc>
        <w:tc>
          <w:tcPr>
            <w:tcW w:w="916" w:type="dxa"/>
            <w:vAlign w:val="center"/>
          </w:tcPr>
          <w:p w14:paraId="4B716588" w14:textId="77777777" w:rsidR="00B64EDF" w:rsidRDefault="00874583">
            <w:r>
              <w:t>0.85</w:t>
            </w:r>
          </w:p>
        </w:tc>
      </w:tr>
    </w:tbl>
    <w:p w14:paraId="344775C4" w14:textId="77777777" w:rsidR="00B64EDF" w:rsidRDefault="00B64EDF"/>
    <w:p w14:paraId="347DADE8" w14:textId="77777777" w:rsidR="00B64EDF" w:rsidRDefault="00874583">
      <w:r>
        <w:t xml:space="preserve">5. </w:t>
      </w:r>
      <w:r>
        <w:t>计算参数：</w:t>
      </w:r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20"/>
        <w:gridCol w:w="5207"/>
      </w:tblGrid>
      <w:tr w:rsidR="00B64EDF" w14:paraId="5AC0B4F7" w14:textId="77777777">
        <w:tc>
          <w:tcPr>
            <w:tcW w:w="4120" w:type="dxa"/>
            <w:shd w:val="clear" w:color="auto" w:fill="E6E6E6"/>
            <w:vAlign w:val="center"/>
          </w:tcPr>
          <w:p w14:paraId="54855E9E" w14:textId="77777777" w:rsidR="00B64EDF" w:rsidRDefault="00874583">
            <w:r>
              <w:t>外墙</w:t>
            </w:r>
            <w:r>
              <w:t>K</w:t>
            </w:r>
          </w:p>
        </w:tc>
        <w:tc>
          <w:tcPr>
            <w:tcW w:w="5207" w:type="dxa"/>
            <w:vAlign w:val="center"/>
          </w:tcPr>
          <w:p w14:paraId="1B8BBC3A" w14:textId="77777777" w:rsidR="00B64EDF" w:rsidRDefault="00874583">
            <w:r>
              <w:t>2.07</w:t>
            </w:r>
          </w:p>
        </w:tc>
      </w:tr>
      <w:tr w:rsidR="00B64EDF" w14:paraId="7BD88A4B" w14:textId="77777777">
        <w:tc>
          <w:tcPr>
            <w:tcW w:w="4120" w:type="dxa"/>
            <w:shd w:val="clear" w:color="auto" w:fill="E6E6E6"/>
            <w:vAlign w:val="center"/>
          </w:tcPr>
          <w:p w14:paraId="2DEB54E7" w14:textId="77777777" w:rsidR="00B64EDF" w:rsidRDefault="00874583">
            <w:r>
              <w:t>外墙</w:t>
            </w:r>
            <w:r>
              <w:t>D</w:t>
            </w:r>
          </w:p>
        </w:tc>
        <w:tc>
          <w:tcPr>
            <w:tcW w:w="5207" w:type="dxa"/>
            <w:vAlign w:val="center"/>
          </w:tcPr>
          <w:p w14:paraId="3824EE58" w14:textId="77777777" w:rsidR="00B64EDF" w:rsidRDefault="00874583">
            <w:r>
              <w:t>2.86</w:t>
            </w:r>
          </w:p>
        </w:tc>
      </w:tr>
      <w:tr w:rsidR="00B64EDF" w14:paraId="3EA00EC6" w14:textId="77777777">
        <w:tc>
          <w:tcPr>
            <w:tcW w:w="4120" w:type="dxa"/>
            <w:shd w:val="clear" w:color="auto" w:fill="E6E6E6"/>
            <w:vAlign w:val="center"/>
          </w:tcPr>
          <w:p w14:paraId="3D3E67C4" w14:textId="77777777" w:rsidR="00B64EDF" w:rsidRDefault="00874583">
            <w:r>
              <w:t>建筑窗地比</w:t>
            </w:r>
          </w:p>
        </w:tc>
        <w:tc>
          <w:tcPr>
            <w:tcW w:w="5207" w:type="dxa"/>
            <w:vAlign w:val="center"/>
          </w:tcPr>
          <w:p w14:paraId="1E1FA23F" w14:textId="77777777" w:rsidR="00B64EDF" w:rsidRDefault="00874583">
            <w:r>
              <w:t>0.11</w:t>
            </w:r>
          </w:p>
        </w:tc>
      </w:tr>
    </w:tbl>
    <w:p w14:paraId="1D638B23" w14:textId="77777777" w:rsidR="00B64EDF" w:rsidRDefault="00B64EDF"/>
    <w:p w14:paraId="0EDD82F4" w14:textId="77777777" w:rsidR="00B64EDF" w:rsidRDefault="00B64EDF"/>
    <w:p w14:paraId="62F577D2" w14:textId="77777777" w:rsidR="00B64EDF" w:rsidRDefault="00874583">
      <w:r>
        <w:t xml:space="preserve">6. </w:t>
      </w:r>
      <w:r>
        <w:t>平均遮阳系数：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6261"/>
        <w:gridCol w:w="702"/>
      </w:tblGrid>
      <w:tr w:rsidR="00B64EDF" w14:paraId="552FD13A" w14:textId="77777777">
        <w:tc>
          <w:tcPr>
            <w:tcW w:w="2310" w:type="auto"/>
            <w:vAlign w:val="center"/>
          </w:tcPr>
          <w:p w14:paraId="7E02A16E" w14:textId="77777777" w:rsidR="00B64EDF" w:rsidRDefault="00874583">
            <w:r>
              <w:rPr>
                <w:noProof/>
              </w:rPr>
              <w:drawing>
                <wp:inline distT="0" distB="0" distL="0" distR="0" wp14:anchorId="592927C5" wp14:editId="1AE78610">
                  <wp:extent cx="3838978" cy="552508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978" cy="55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14:paraId="45F7F99D" w14:textId="77777777" w:rsidR="00B64EDF" w:rsidRDefault="00874583">
            <w:r>
              <w:t>=0.82</w:t>
            </w:r>
          </w:p>
        </w:tc>
      </w:tr>
    </w:tbl>
    <w:p w14:paraId="267A8C11" w14:textId="77777777" w:rsidR="00B64EDF" w:rsidRDefault="00B64EDF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4"/>
        <w:gridCol w:w="2406"/>
        <w:gridCol w:w="2400"/>
      </w:tblGrid>
      <w:tr w:rsidR="00B64EDF" w14:paraId="299E618C" w14:textId="77777777">
        <w:tc>
          <w:tcPr>
            <w:tcW w:w="2263" w:type="dxa"/>
            <w:shd w:val="clear" w:color="auto" w:fill="E6E6E6"/>
            <w:vAlign w:val="center"/>
          </w:tcPr>
          <w:p w14:paraId="465C3487" w14:textId="77777777" w:rsidR="00B64EDF" w:rsidRDefault="00874583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5A57FC67" w14:textId="77777777" w:rsidR="00B64EDF" w:rsidRDefault="00874583">
            <w:pPr>
              <w:jc w:val="center"/>
            </w:pPr>
            <w:r>
              <w:t>面积（㎡）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14:paraId="7C7AE1B1" w14:textId="77777777" w:rsidR="00B64EDF" w:rsidRDefault="00874583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14:paraId="1131412F" w14:textId="77777777" w:rsidR="00B64EDF" w:rsidRDefault="00874583">
            <w:pPr>
              <w:jc w:val="center"/>
            </w:pPr>
            <w:r>
              <w:t>遮阳系数</w:t>
            </w:r>
          </w:p>
        </w:tc>
      </w:tr>
      <w:tr w:rsidR="00B64EDF" w14:paraId="56FD2B21" w14:textId="77777777">
        <w:tc>
          <w:tcPr>
            <w:tcW w:w="2263" w:type="dxa"/>
            <w:shd w:val="clear" w:color="auto" w:fill="E6E6E6"/>
            <w:vAlign w:val="center"/>
          </w:tcPr>
          <w:p w14:paraId="3C10F78D" w14:textId="77777777" w:rsidR="00B64EDF" w:rsidRDefault="00874583">
            <w:r>
              <w:t>南向</w:t>
            </w:r>
          </w:p>
        </w:tc>
        <w:tc>
          <w:tcPr>
            <w:tcW w:w="2263" w:type="dxa"/>
            <w:vAlign w:val="center"/>
          </w:tcPr>
          <w:p w14:paraId="71F59ED5" w14:textId="77777777" w:rsidR="00B64EDF" w:rsidRDefault="00874583">
            <w:r>
              <w:t>335.250</w:t>
            </w:r>
          </w:p>
        </w:tc>
        <w:tc>
          <w:tcPr>
            <w:tcW w:w="2405" w:type="dxa"/>
            <w:vAlign w:val="center"/>
          </w:tcPr>
          <w:p w14:paraId="76DB3D93" w14:textId="77777777" w:rsidR="00B64EDF" w:rsidRDefault="00874583">
            <w:r>
              <w:t>1.00</w:t>
            </w:r>
          </w:p>
        </w:tc>
        <w:tc>
          <w:tcPr>
            <w:tcW w:w="2399" w:type="dxa"/>
            <w:vAlign w:val="center"/>
          </w:tcPr>
          <w:p w14:paraId="53D61554" w14:textId="77777777" w:rsidR="00B64EDF" w:rsidRDefault="00874583">
            <w:r>
              <w:t>0.85</w:t>
            </w:r>
          </w:p>
        </w:tc>
      </w:tr>
      <w:tr w:rsidR="00B64EDF" w14:paraId="6EA7C210" w14:textId="77777777">
        <w:tc>
          <w:tcPr>
            <w:tcW w:w="2263" w:type="dxa"/>
            <w:shd w:val="clear" w:color="auto" w:fill="E6E6E6"/>
            <w:vAlign w:val="center"/>
          </w:tcPr>
          <w:p w14:paraId="496C753E" w14:textId="77777777" w:rsidR="00B64EDF" w:rsidRDefault="00874583">
            <w:r>
              <w:t>北向</w:t>
            </w:r>
          </w:p>
        </w:tc>
        <w:tc>
          <w:tcPr>
            <w:tcW w:w="2263" w:type="dxa"/>
            <w:vAlign w:val="center"/>
          </w:tcPr>
          <w:p w14:paraId="60DAA6B6" w14:textId="77777777" w:rsidR="00B64EDF" w:rsidRDefault="00874583">
            <w:r>
              <w:t>309.600</w:t>
            </w:r>
          </w:p>
        </w:tc>
        <w:tc>
          <w:tcPr>
            <w:tcW w:w="2405" w:type="dxa"/>
            <w:vAlign w:val="center"/>
          </w:tcPr>
          <w:p w14:paraId="3F3A7021" w14:textId="77777777" w:rsidR="00B64EDF" w:rsidRDefault="00874583">
            <w:r>
              <w:t>0.80</w:t>
            </w:r>
          </w:p>
        </w:tc>
        <w:tc>
          <w:tcPr>
            <w:tcW w:w="2399" w:type="dxa"/>
            <w:vAlign w:val="center"/>
          </w:tcPr>
          <w:p w14:paraId="3FEC7DED" w14:textId="77777777" w:rsidR="00B64EDF" w:rsidRDefault="00874583">
            <w:r>
              <w:t>0.85</w:t>
            </w:r>
          </w:p>
        </w:tc>
      </w:tr>
      <w:tr w:rsidR="00B64EDF" w14:paraId="4D3CB48D" w14:textId="77777777">
        <w:tc>
          <w:tcPr>
            <w:tcW w:w="2263" w:type="dxa"/>
            <w:shd w:val="clear" w:color="auto" w:fill="E6E6E6"/>
            <w:vAlign w:val="center"/>
          </w:tcPr>
          <w:p w14:paraId="34CCDF44" w14:textId="77777777" w:rsidR="00B64EDF" w:rsidRDefault="00874583">
            <w:r>
              <w:t>东向</w:t>
            </w:r>
          </w:p>
        </w:tc>
        <w:tc>
          <w:tcPr>
            <w:tcW w:w="2263" w:type="dxa"/>
            <w:vAlign w:val="center"/>
          </w:tcPr>
          <w:p w14:paraId="329E0C7F" w14:textId="77777777" w:rsidR="00B64EDF" w:rsidRDefault="00874583">
            <w:r>
              <w:t>128.070</w:t>
            </w:r>
          </w:p>
        </w:tc>
        <w:tc>
          <w:tcPr>
            <w:tcW w:w="2405" w:type="dxa"/>
            <w:vAlign w:val="center"/>
          </w:tcPr>
          <w:p w14:paraId="745220FA" w14:textId="77777777" w:rsidR="00B64EDF" w:rsidRDefault="00874583">
            <w:r>
              <w:t>1.00</w:t>
            </w:r>
          </w:p>
        </w:tc>
        <w:tc>
          <w:tcPr>
            <w:tcW w:w="2399" w:type="dxa"/>
            <w:vAlign w:val="center"/>
          </w:tcPr>
          <w:p w14:paraId="0DC8038B" w14:textId="77777777" w:rsidR="00B64EDF" w:rsidRDefault="00874583">
            <w:r>
              <w:t>0.85</w:t>
            </w:r>
          </w:p>
        </w:tc>
      </w:tr>
      <w:tr w:rsidR="00B64EDF" w14:paraId="1C834295" w14:textId="77777777">
        <w:tc>
          <w:tcPr>
            <w:tcW w:w="2263" w:type="dxa"/>
            <w:shd w:val="clear" w:color="auto" w:fill="E6E6E6"/>
            <w:vAlign w:val="center"/>
          </w:tcPr>
          <w:p w14:paraId="2CE762E2" w14:textId="77777777" w:rsidR="00B64EDF" w:rsidRDefault="00874583">
            <w:r>
              <w:t>西向</w:t>
            </w:r>
          </w:p>
        </w:tc>
        <w:tc>
          <w:tcPr>
            <w:tcW w:w="2263" w:type="dxa"/>
            <w:vAlign w:val="center"/>
          </w:tcPr>
          <w:p w14:paraId="43C953E4" w14:textId="77777777" w:rsidR="00B64EDF" w:rsidRDefault="00874583">
            <w:r>
              <w:t>114.570</w:t>
            </w:r>
          </w:p>
        </w:tc>
        <w:tc>
          <w:tcPr>
            <w:tcW w:w="2405" w:type="dxa"/>
            <w:vAlign w:val="center"/>
          </w:tcPr>
          <w:p w14:paraId="1DA418DD" w14:textId="77777777" w:rsidR="00B64EDF" w:rsidRDefault="00874583">
            <w:r>
              <w:t>1.25</w:t>
            </w:r>
          </w:p>
        </w:tc>
        <w:tc>
          <w:tcPr>
            <w:tcW w:w="2399" w:type="dxa"/>
            <w:vAlign w:val="center"/>
          </w:tcPr>
          <w:p w14:paraId="3B5A9141" w14:textId="77777777" w:rsidR="00B64EDF" w:rsidRDefault="00874583">
            <w:r>
              <w:t>0.85</w:t>
            </w:r>
          </w:p>
        </w:tc>
      </w:tr>
      <w:tr w:rsidR="00B64EDF" w14:paraId="7B605CCB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729E0B0B" w14:textId="77777777" w:rsidR="00B64EDF" w:rsidRDefault="00874583">
            <w:r>
              <w:t>整个建筑平均遮阳系数</w:t>
            </w:r>
          </w:p>
        </w:tc>
        <w:tc>
          <w:tcPr>
            <w:tcW w:w="4804" w:type="dxa"/>
            <w:gridSpan w:val="2"/>
            <w:vAlign w:val="center"/>
          </w:tcPr>
          <w:p w14:paraId="341A98B0" w14:textId="77777777" w:rsidR="00B64EDF" w:rsidRDefault="00874583">
            <w:r>
              <w:t>0.82</w:t>
            </w:r>
          </w:p>
        </w:tc>
      </w:tr>
      <w:tr w:rsidR="00B64EDF" w14:paraId="1785F375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3AD4D52D" w14:textId="77777777" w:rsidR="00B64EDF" w:rsidRDefault="00874583">
            <w:r>
              <w:t>外墙热工</w:t>
            </w:r>
          </w:p>
        </w:tc>
        <w:tc>
          <w:tcPr>
            <w:tcW w:w="4804" w:type="dxa"/>
            <w:gridSpan w:val="2"/>
            <w:vAlign w:val="center"/>
          </w:tcPr>
          <w:p w14:paraId="1202FBE3" w14:textId="77777777" w:rsidR="00B64EDF" w:rsidRDefault="00874583">
            <w:r>
              <w:t>K</w:t>
            </w:r>
            <w:r>
              <w:t>＝</w:t>
            </w:r>
            <w:r>
              <w:t>2.07, D</w:t>
            </w:r>
            <w:r>
              <w:t>＝</w:t>
            </w:r>
            <w:r>
              <w:t>2.86, ρ</w:t>
            </w:r>
            <w:r>
              <w:t>＝</w:t>
            </w:r>
            <w:r>
              <w:t>0.56</w:t>
            </w:r>
          </w:p>
        </w:tc>
      </w:tr>
      <w:tr w:rsidR="00B64EDF" w14:paraId="33A2582C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08D987A1" w14:textId="77777777" w:rsidR="00B64EDF" w:rsidRDefault="00874583">
            <w:r>
              <w:t>检查依据</w:t>
            </w:r>
          </w:p>
        </w:tc>
        <w:tc>
          <w:tcPr>
            <w:tcW w:w="4804" w:type="dxa"/>
            <w:gridSpan w:val="2"/>
            <w:vAlign w:val="center"/>
          </w:tcPr>
          <w:p w14:paraId="1C34E0D7" w14:textId="77777777" w:rsidR="00B64EDF" w:rsidRDefault="00874583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4.0.8</w:t>
            </w:r>
            <w:r>
              <w:t>条</w:t>
            </w:r>
          </w:p>
        </w:tc>
      </w:tr>
      <w:tr w:rsidR="00B64EDF" w14:paraId="1548BFA7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761D4F12" w14:textId="77777777" w:rsidR="00B64EDF" w:rsidRDefault="00874583">
            <w:r>
              <w:t>标准要求</w:t>
            </w:r>
          </w:p>
        </w:tc>
        <w:tc>
          <w:tcPr>
            <w:tcW w:w="4804" w:type="dxa"/>
            <w:gridSpan w:val="2"/>
            <w:vAlign w:val="center"/>
          </w:tcPr>
          <w:p w14:paraId="5D6F637E" w14:textId="77777777" w:rsidR="00B64EDF" w:rsidRDefault="00874583">
            <w:r>
              <w:t>根据外墙</w:t>
            </w:r>
            <w:r>
              <w:t>K,D,ρ</w:t>
            </w:r>
            <w:r>
              <w:t>查表</w:t>
            </w:r>
            <w:r>
              <w:t>4.0.8-2(Sw(</w:t>
            </w:r>
            <w:r>
              <w:t>无对应限值</w:t>
            </w:r>
            <w:r>
              <w:t>))</w:t>
            </w:r>
          </w:p>
        </w:tc>
      </w:tr>
      <w:tr w:rsidR="00B64EDF" w14:paraId="5D68E3F2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22ED2C35" w14:textId="77777777" w:rsidR="00B64EDF" w:rsidRDefault="00874583">
            <w:r>
              <w:t>检查结论</w:t>
            </w:r>
          </w:p>
        </w:tc>
        <w:tc>
          <w:tcPr>
            <w:tcW w:w="4804" w:type="dxa"/>
            <w:gridSpan w:val="2"/>
            <w:vAlign w:val="center"/>
          </w:tcPr>
          <w:p w14:paraId="7FC5AC1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1BFDAE3B" w14:textId="77777777" w:rsidR="00B64EDF" w:rsidRDefault="00B64EDF"/>
    <w:p w14:paraId="6E11D5D0" w14:textId="77777777" w:rsidR="00B64EDF" w:rsidRDefault="00874583">
      <w:pPr>
        <w:pStyle w:val="1"/>
      </w:pPr>
      <w:bookmarkStart w:id="62" w:name="_Toc92098581"/>
      <w:r>
        <w:t>隔热检查</w:t>
      </w:r>
      <w:bookmarkEnd w:id="62"/>
    </w:p>
    <w:p w14:paraId="3D44783C" w14:textId="77777777" w:rsidR="00B64EDF" w:rsidRDefault="00B64EDF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B64EDF" w14:paraId="190BF48E" w14:textId="77777777">
        <w:tc>
          <w:tcPr>
            <w:tcW w:w="1709" w:type="dxa"/>
            <w:shd w:val="clear" w:color="auto" w:fill="E6E6E6"/>
            <w:vAlign w:val="center"/>
          </w:tcPr>
          <w:p w14:paraId="06C57064" w14:textId="77777777" w:rsidR="00B64EDF" w:rsidRDefault="00874583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5F755098" w14:textId="77777777" w:rsidR="00B64EDF" w:rsidRDefault="00874583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32A1ADC3" w14:textId="77777777" w:rsidR="00B64EDF" w:rsidRDefault="00874583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7F93E3CF" w14:textId="77777777" w:rsidR="00B64EDF" w:rsidRDefault="00874583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67977176" w14:textId="77777777" w:rsidR="00B64EDF" w:rsidRDefault="00874583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37E8A00C" w14:textId="77777777" w:rsidR="00B64EDF" w:rsidRDefault="00874583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7250C093" w14:textId="77777777" w:rsidR="00B64EDF" w:rsidRDefault="00874583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EF8CDE7" w14:textId="77777777" w:rsidR="00B64EDF" w:rsidRDefault="00874583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49FFCC31" w14:textId="77777777" w:rsidR="00B64EDF" w:rsidRDefault="00874583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5495342" w14:textId="77777777" w:rsidR="00B64EDF" w:rsidRDefault="00874583">
            <w:pPr>
              <w:jc w:val="center"/>
            </w:pPr>
            <w:r>
              <w:t>结论</w:t>
            </w:r>
          </w:p>
        </w:tc>
      </w:tr>
      <w:tr w:rsidR="00B64EDF" w14:paraId="7CE6AEB0" w14:textId="77777777">
        <w:tc>
          <w:tcPr>
            <w:tcW w:w="1709" w:type="dxa"/>
            <w:vAlign w:val="center"/>
          </w:tcPr>
          <w:p w14:paraId="7AB19C83" w14:textId="77777777" w:rsidR="00B64EDF" w:rsidRDefault="00874583">
            <w:r>
              <w:t>外墙构造一</w:t>
            </w:r>
          </w:p>
        </w:tc>
        <w:tc>
          <w:tcPr>
            <w:tcW w:w="718" w:type="dxa"/>
            <w:vAlign w:val="center"/>
          </w:tcPr>
          <w:p w14:paraId="0ACE3EE3" w14:textId="77777777" w:rsidR="00B64EDF" w:rsidRDefault="00874583">
            <w:r>
              <w:t>外墙</w:t>
            </w:r>
          </w:p>
        </w:tc>
        <w:tc>
          <w:tcPr>
            <w:tcW w:w="565" w:type="dxa"/>
            <w:vAlign w:val="center"/>
          </w:tcPr>
          <w:p w14:paraId="254F3028" w14:textId="77777777" w:rsidR="00B64EDF" w:rsidRDefault="00874583">
            <w:r>
              <w:t>东</w:t>
            </w:r>
          </w:p>
        </w:tc>
        <w:tc>
          <w:tcPr>
            <w:tcW w:w="718" w:type="dxa"/>
            <w:vAlign w:val="center"/>
          </w:tcPr>
          <w:p w14:paraId="69F73004" w14:textId="77777777" w:rsidR="00B64EDF" w:rsidRDefault="00874583">
            <w:r>
              <w:t>2.07</w:t>
            </w:r>
          </w:p>
        </w:tc>
        <w:tc>
          <w:tcPr>
            <w:tcW w:w="905" w:type="dxa"/>
            <w:vAlign w:val="center"/>
          </w:tcPr>
          <w:p w14:paraId="4AFA0037" w14:textId="77777777" w:rsidR="00B64EDF" w:rsidRDefault="00874583">
            <w:r>
              <w:t>2.86</w:t>
            </w:r>
          </w:p>
        </w:tc>
        <w:tc>
          <w:tcPr>
            <w:tcW w:w="718" w:type="dxa"/>
            <w:vAlign w:val="center"/>
          </w:tcPr>
          <w:p w14:paraId="73E713FF" w14:textId="77777777" w:rsidR="00B64EDF" w:rsidRDefault="00874583">
            <w:r>
              <w:t>302</w:t>
            </w:r>
          </w:p>
        </w:tc>
        <w:tc>
          <w:tcPr>
            <w:tcW w:w="899" w:type="dxa"/>
            <w:vAlign w:val="center"/>
          </w:tcPr>
          <w:p w14:paraId="02F70B90" w14:textId="77777777" w:rsidR="00B64EDF" w:rsidRDefault="00874583">
            <w:r>
              <w:t>2249.04</w:t>
            </w:r>
          </w:p>
        </w:tc>
        <w:tc>
          <w:tcPr>
            <w:tcW w:w="1131" w:type="dxa"/>
            <w:vAlign w:val="center"/>
          </w:tcPr>
          <w:p w14:paraId="5A833268" w14:textId="77777777" w:rsidR="00B64EDF" w:rsidRDefault="00874583">
            <w:r>
              <w:t>－</w:t>
            </w:r>
          </w:p>
        </w:tc>
        <w:tc>
          <w:tcPr>
            <w:tcW w:w="888" w:type="dxa"/>
            <w:vAlign w:val="center"/>
          </w:tcPr>
          <w:p w14:paraId="7631A83B" w14:textId="77777777" w:rsidR="00B64EDF" w:rsidRDefault="00874583">
            <w:r>
              <w:t>37.30</w:t>
            </w:r>
          </w:p>
        </w:tc>
        <w:tc>
          <w:tcPr>
            <w:tcW w:w="1075" w:type="dxa"/>
            <w:vAlign w:val="center"/>
          </w:tcPr>
          <w:p w14:paraId="6A0FD837" w14:textId="77777777" w:rsidR="00B64EDF" w:rsidRDefault="00874583">
            <w:r>
              <w:t>无需验算</w:t>
            </w:r>
          </w:p>
        </w:tc>
      </w:tr>
      <w:tr w:rsidR="00B64EDF" w14:paraId="4541E037" w14:textId="77777777">
        <w:tc>
          <w:tcPr>
            <w:tcW w:w="1709" w:type="dxa"/>
            <w:vAlign w:val="center"/>
          </w:tcPr>
          <w:p w14:paraId="38C887AE" w14:textId="77777777" w:rsidR="00B64EDF" w:rsidRDefault="00874583">
            <w:r>
              <w:t>外墙构造一</w:t>
            </w:r>
          </w:p>
        </w:tc>
        <w:tc>
          <w:tcPr>
            <w:tcW w:w="718" w:type="dxa"/>
            <w:vAlign w:val="center"/>
          </w:tcPr>
          <w:p w14:paraId="0009EDDD" w14:textId="77777777" w:rsidR="00B64EDF" w:rsidRDefault="00874583">
            <w:r>
              <w:t>外墙</w:t>
            </w:r>
          </w:p>
        </w:tc>
        <w:tc>
          <w:tcPr>
            <w:tcW w:w="565" w:type="dxa"/>
            <w:vAlign w:val="center"/>
          </w:tcPr>
          <w:p w14:paraId="17F6EDFC" w14:textId="77777777" w:rsidR="00B64EDF" w:rsidRDefault="00874583">
            <w:r>
              <w:t>西</w:t>
            </w:r>
          </w:p>
        </w:tc>
        <w:tc>
          <w:tcPr>
            <w:tcW w:w="718" w:type="dxa"/>
            <w:vAlign w:val="center"/>
          </w:tcPr>
          <w:p w14:paraId="7714A6F3" w14:textId="77777777" w:rsidR="00B64EDF" w:rsidRDefault="00874583">
            <w:r>
              <w:t>2.07</w:t>
            </w:r>
          </w:p>
        </w:tc>
        <w:tc>
          <w:tcPr>
            <w:tcW w:w="905" w:type="dxa"/>
            <w:vAlign w:val="center"/>
          </w:tcPr>
          <w:p w14:paraId="6E55ADEE" w14:textId="77777777" w:rsidR="00B64EDF" w:rsidRDefault="00874583">
            <w:r>
              <w:t>2.86</w:t>
            </w:r>
          </w:p>
        </w:tc>
        <w:tc>
          <w:tcPr>
            <w:tcW w:w="718" w:type="dxa"/>
            <w:vAlign w:val="center"/>
          </w:tcPr>
          <w:p w14:paraId="67FE829D" w14:textId="77777777" w:rsidR="00B64EDF" w:rsidRDefault="00874583">
            <w:r>
              <w:t>302</w:t>
            </w:r>
          </w:p>
        </w:tc>
        <w:tc>
          <w:tcPr>
            <w:tcW w:w="899" w:type="dxa"/>
            <w:vAlign w:val="center"/>
          </w:tcPr>
          <w:p w14:paraId="29E5A451" w14:textId="77777777" w:rsidR="00B64EDF" w:rsidRDefault="00874583">
            <w:r>
              <w:t>2215.79</w:t>
            </w:r>
          </w:p>
        </w:tc>
        <w:tc>
          <w:tcPr>
            <w:tcW w:w="1131" w:type="dxa"/>
            <w:vAlign w:val="center"/>
          </w:tcPr>
          <w:p w14:paraId="69DD84C0" w14:textId="77777777" w:rsidR="00B64EDF" w:rsidRDefault="00874583">
            <w:r>
              <w:t>－</w:t>
            </w:r>
          </w:p>
        </w:tc>
        <w:tc>
          <w:tcPr>
            <w:tcW w:w="888" w:type="dxa"/>
            <w:vAlign w:val="center"/>
          </w:tcPr>
          <w:p w14:paraId="723AA4F8" w14:textId="77777777" w:rsidR="00B64EDF" w:rsidRDefault="00874583">
            <w:r>
              <w:t>37.30</w:t>
            </w:r>
          </w:p>
        </w:tc>
        <w:tc>
          <w:tcPr>
            <w:tcW w:w="1075" w:type="dxa"/>
            <w:vAlign w:val="center"/>
          </w:tcPr>
          <w:p w14:paraId="4ED7BB86" w14:textId="77777777" w:rsidR="00B64EDF" w:rsidRDefault="00874583">
            <w:r>
              <w:t>无需验算</w:t>
            </w:r>
          </w:p>
        </w:tc>
      </w:tr>
      <w:tr w:rsidR="00B64EDF" w14:paraId="564F964C" w14:textId="77777777">
        <w:tc>
          <w:tcPr>
            <w:tcW w:w="1709" w:type="dxa"/>
            <w:vAlign w:val="center"/>
          </w:tcPr>
          <w:p w14:paraId="0B438456" w14:textId="77777777" w:rsidR="00B64EDF" w:rsidRDefault="00874583">
            <w:r>
              <w:t>屋顶构造一</w:t>
            </w:r>
          </w:p>
        </w:tc>
        <w:tc>
          <w:tcPr>
            <w:tcW w:w="718" w:type="dxa"/>
            <w:vAlign w:val="center"/>
          </w:tcPr>
          <w:p w14:paraId="38388F5D" w14:textId="77777777" w:rsidR="00B64EDF" w:rsidRDefault="00874583">
            <w:r>
              <w:t>屋顶</w:t>
            </w:r>
          </w:p>
        </w:tc>
        <w:tc>
          <w:tcPr>
            <w:tcW w:w="565" w:type="dxa"/>
            <w:vAlign w:val="center"/>
          </w:tcPr>
          <w:p w14:paraId="6CE0BE7F" w14:textId="77777777" w:rsidR="00B64EDF" w:rsidRDefault="00874583">
            <w:r>
              <w:t>上</w:t>
            </w:r>
          </w:p>
        </w:tc>
        <w:tc>
          <w:tcPr>
            <w:tcW w:w="718" w:type="dxa"/>
            <w:vAlign w:val="center"/>
          </w:tcPr>
          <w:p w14:paraId="04F8F491" w14:textId="77777777" w:rsidR="00B64EDF" w:rsidRDefault="00874583">
            <w:r>
              <w:t>3.63</w:t>
            </w:r>
          </w:p>
        </w:tc>
        <w:tc>
          <w:tcPr>
            <w:tcW w:w="905" w:type="dxa"/>
            <w:vAlign w:val="center"/>
          </w:tcPr>
          <w:p w14:paraId="5DCB1DD7" w14:textId="77777777" w:rsidR="00B64EDF" w:rsidRDefault="00874583">
            <w:r>
              <w:t>1.68</w:t>
            </w:r>
          </w:p>
        </w:tc>
        <w:tc>
          <w:tcPr>
            <w:tcW w:w="718" w:type="dxa"/>
            <w:vAlign w:val="center"/>
          </w:tcPr>
          <w:p w14:paraId="54449FAA" w14:textId="77777777" w:rsidR="00B64EDF" w:rsidRDefault="00874583">
            <w:r>
              <w:t>368</w:t>
            </w:r>
          </w:p>
        </w:tc>
        <w:tc>
          <w:tcPr>
            <w:tcW w:w="899" w:type="dxa"/>
            <w:vAlign w:val="center"/>
          </w:tcPr>
          <w:p w14:paraId="67AE1F70" w14:textId="77777777" w:rsidR="00B64EDF" w:rsidRDefault="00874583">
            <w:r>
              <w:t>1438.65</w:t>
            </w:r>
          </w:p>
        </w:tc>
        <w:tc>
          <w:tcPr>
            <w:tcW w:w="1131" w:type="dxa"/>
            <w:vAlign w:val="center"/>
          </w:tcPr>
          <w:p w14:paraId="1DF8EDFF" w14:textId="77777777" w:rsidR="00B64EDF" w:rsidRDefault="00874583">
            <w:r>
              <w:t>44.51</w:t>
            </w:r>
          </w:p>
        </w:tc>
        <w:tc>
          <w:tcPr>
            <w:tcW w:w="888" w:type="dxa"/>
            <w:vAlign w:val="center"/>
          </w:tcPr>
          <w:p w14:paraId="71CF0F19" w14:textId="77777777" w:rsidR="00B64EDF" w:rsidRDefault="00874583">
            <w:r>
              <w:t>37.30</w:t>
            </w:r>
          </w:p>
        </w:tc>
        <w:tc>
          <w:tcPr>
            <w:tcW w:w="1075" w:type="dxa"/>
            <w:vAlign w:val="center"/>
          </w:tcPr>
          <w:p w14:paraId="2F832C8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183944B" w14:textId="77777777">
        <w:tc>
          <w:tcPr>
            <w:tcW w:w="1709" w:type="dxa"/>
            <w:shd w:val="clear" w:color="auto" w:fill="E6E6E6"/>
            <w:vAlign w:val="center"/>
          </w:tcPr>
          <w:p w14:paraId="4645D35A" w14:textId="77777777" w:rsidR="00B64EDF" w:rsidRDefault="00874583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14:paraId="7FC9F331" w14:textId="77777777" w:rsidR="00B64EDF" w:rsidRDefault="00874583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条和《民用建筑热工设计规范》</w:t>
            </w:r>
            <w:r>
              <w:t>(GB50176)</w:t>
            </w:r>
          </w:p>
        </w:tc>
      </w:tr>
      <w:tr w:rsidR="00B64EDF" w14:paraId="742A5D1F" w14:textId="77777777">
        <w:tc>
          <w:tcPr>
            <w:tcW w:w="1709" w:type="dxa"/>
            <w:shd w:val="clear" w:color="auto" w:fill="E6E6E6"/>
            <w:vAlign w:val="center"/>
          </w:tcPr>
          <w:p w14:paraId="2FDCAD88" w14:textId="77777777" w:rsidR="00B64EDF" w:rsidRDefault="00874583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14:paraId="3FF9FB4C" w14:textId="77777777" w:rsidR="00B64EDF" w:rsidRDefault="00874583">
            <w:r>
              <w:t>内表面温度不超过限值</w:t>
            </w:r>
          </w:p>
        </w:tc>
      </w:tr>
      <w:tr w:rsidR="00B64EDF" w14:paraId="5B315553" w14:textId="77777777">
        <w:tc>
          <w:tcPr>
            <w:tcW w:w="1709" w:type="dxa"/>
            <w:shd w:val="clear" w:color="auto" w:fill="E6E6E6"/>
            <w:vAlign w:val="center"/>
          </w:tcPr>
          <w:p w14:paraId="184373F0" w14:textId="77777777" w:rsidR="00B64EDF" w:rsidRDefault="00874583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14:paraId="6EC3737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0EA33AE1" w14:textId="77777777" w:rsidR="00B64EDF" w:rsidRDefault="00874583">
      <w:pPr>
        <w:pStyle w:val="1"/>
      </w:pPr>
      <w:bookmarkStart w:id="63" w:name="_Toc92098582"/>
      <w:r>
        <w:lastRenderedPageBreak/>
        <w:t>主要房间通风开口面积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B64EDF" w14:paraId="06A95B54" w14:textId="77777777">
        <w:tc>
          <w:tcPr>
            <w:tcW w:w="718" w:type="dxa"/>
            <w:shd w:val="clear" w:color="auto" w:fill="E6E6E6"/>
            <w:vAlign w:val="center"/>
          </w:tcPr>
          <w:p w14:paraId="27168888" w14:textId="77777777" w:rsidR="00B64EDF" w:rsidRDefault="00874583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6808520" w14:textId="77777777" w:rsidR="00B64EDF" w:rsidRDefault="00874583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2B7FED8D" w14:textId="77777777" w:rsidR="00B64EDF" w:rsidRDefault="00874583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65C8F44A" w14:textId="77777777" w:rsidR="00B64EDF" w:rsidRDefault="00874583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6950B251" w14:textId="77777777" w:rsidR="00B64EDF" w:rsidRDefault="00874583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57D5BBCB" w14:textId="77777777" w:rsidR="00B64EDF" w:rsidRDefault="00874583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3D9249F1" w14:textId="77777777" w:rsidR="00B64EDF" w:rsidRDefault="00874583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302B6B4F" w14:textId="77777777" w:rsidR="00B64EDF" w:rsidRDefault="00874583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0CC0777D" w14:textId="77777777" w:rsidR="00B64EDF" w:rsidRDefault="00874583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4EB4BC51" w14:textId="77777777" w:rsidR="00B64EDF" w:rsidRDefault="00874583">
            <w:pPr>
              <w:jc w:val="center"/>
            </w:pPr>
            <w:r>
              <w:t>结论</w:t>
            </w:r>
          </w:p>
        </w:tc>
      </w:tr>
      <w:tr w:rsidR="00B64EDF" w14:paraId="6AF853EA" w14:textId="77777777">
        <w:tc>
          <w:tcPr>
            <w:tcW w:w="718" w:type="dxa"/>
            <w:vMerge w:val="restart"/>
            <w:vAlign w:val="center"/>
          </w:tcPr>
          <w:p w14:paraId="2A214836" w14:textId="77777777" w:rsidR="00B64EDF" w:rsidRDefault="00874583">
            <w: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59DBF6EA" w14:textId="77777777" w:rsidR="00B64EDF" w:rsidRDefault="00874583">
            <w:r>
              <w:t>1001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69C4ACB" w14:textId="77777777" w:rsidR="00B64EDF" w:rsidRDefault="00874583">
            <w:r>
              <w:t>32.29</w:t>
            </w:r>
          </w:p>
        </w:tc>
        <w:tc>
          <w:tcPr>
            <w:tcW w:w="962" w:type="dxa"/>
            <w:vAlign w:val="center"/>
          </w:tcPr>
          <w:p w14:paraId="14EE3B25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125FB56A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7CBF551B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5330F673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86B8D8B" w14:textId="77777777" w:rsidR="00B64EDF" w:rsidRDefault="00874583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7121D952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A9B181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4BF9719" w14:textId="77777777">
        <w:tc>
          <w:tcPr>
            <w:tcW w:w="718" w:type="dxa"/>
            <w:vMerge/>
            <w:vAlign w:val="center"/>
          </w:tcPr>
          <w:p w14:paraId="53B83A3B" w14:textId="77777777" w:rsidR="00B64EDF" w:rsidRDefault="00B64EDF"/>
        </w:tc>
        <w:tc>
          <w:tcPr>
            <w:tcW w:w="848" w:type="dxa"/>
            <w:vMerge/>
            <w:vAlign w:val="center"/>
          </w:tcPr>
          <w:p w14:paraId="5D9EDDF2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32B57810" w14:textId="77777777" w:rsidR="00B64EDF" w:rsidRDefault="00B64EDF"/>
        </w:tc>
        <w:tc>
          <w:tcPr>
            <w:tcW w:w="962" w:type="dxa"/>
            <w:vAlign w:val="center"/>
          </w:tcPr>
          <w:p w14:paraId="76CBCDE8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03A74428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42EE643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E872F80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3363112" w14:textId="77777777" w:rsidR="00B64EDF" w:rsidRDefault="00B64EDF"/>
        </w:tc>
        <w:tc>
          <w:tcPr>
            <w:tcW w:w="1358" w:type="dxa"/>
            <w:vMerge/>
            <w:vAlign w:val="center"/>
          </w:tcPr>
          <w:p w14:paraId="410544C6" w14:textId="77777777" w:rsidR="00B64EDF" w:rsidRDefault="00B64EDF"/>
        </w:tc>
        <w:tc>
          <w:tcPr>
            <w:tcW w:w="1086" w:type="dxa"/>
            <w:vMerge/>
            <w:vAlign w:val="center"/>
          </w:tcPr>
          <w:p w14:paraId="022C337B" w14:textId="77777777" w:rsidR="00B64EDF" w:rsidRDefault="00B64EDF"/>
        </w:tc>
      </w:tr>
      <w:tr w:rsidR="00B64EDF" w14:paraId="42555FD7" w14:textId="77777777">
        <w:tc>
          <w:tcPr>
            <w:tcW w:w="718" w:type="dxa"/>
            <w:vMerge/>
            <w:vAlign w:val="center"/>
          </w:tcPr>
          <w:p w14:paraId="75149ABC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32810A6B" w14:textId="77777777" w:rsidR="00B64EDF" w:rsidRDefault="00874583">
            <w:r>
              <w:t>1002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B7988E9" w14:textId="77777777" w:rsidR="00B64EDF" w:rsidRDefault="00874583">
            <w:r>
              <w:t>32.29</w:t>
            </w:r>
          </w:p>
        </w:tc>
        <w:tc>
          <w:tcPr>
            <w:tcW w:w="962" w:type="dxa"/>
            <w:vAlign w:val="center"/>
          </w:tcPr>
          <w:p w14:paraId="2086048D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506947A6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71EE8E82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67DDFDF2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A641C55" w14:textId="77777777" w:rsidR="00B64EDF" w:rsidRDefault="00874583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7D9FC689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59077E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F5F0B98" w14:textId="77777777">
        <w:tc>
          <w:tcPr>
            <w:tcW w:w="718" w:type="dxa"/>
            <w:vMerge/>
            <w:vAlign w:val="center"/>
          </w:tcPr>
          <w:p w14:paraId="604AA37B" w14:textId="77777777" w:rsidR="00B64EDF" w:rsidRDefault="00B64EDF"/>
        </w:tc>
        <w:tc>
          <w:tcPr>
            <w:tcW w:w="848" w:type="dxa"/>
            <w:vMerge/>
            <w:vAlign w:val="center"/>
          </w:tcPr>
          <w:p w14:paraId="2A6E8080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C4467AB" w14:textId="77777777" w:rsidR="00B64EDF" w:rsidRDefault="00B64EDF"/>
        </w:tc>
        <w:tc>
          <w:tcPr>
            <w:tcW w:w="962" w:type="dxa"/>
            <w:vAlign w:val="center"/>
          </w:tcPr>
          <w:p w14:paraId="1749FBAB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0C487C02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53CA04A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820A5A1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77EBEBE" w14:textId="77777777" w:rsidR="00B64EDF" w:rsidRDefault="00B64EDF"/>
        </w:tc>
        <w:tc>
          <w:tcPr>
            <w:tcW w:w="1358" w:type="dxa"/>
            <w:vMerge/>
            <w:vAlign w:val="center"/>
          </w:tcPr>
          <w:p w14:paraId="04687424" w14:textId="77777777" w:rsidR="00B64EDF" w:rsidRDefault="00B64EDF"/>
        </w:tc>
        <w:tc>
          <w:tcPr>
            <w:tcW w:w="1086" w:type="dxa"/>
            <w:vMerge/>
            <w:vAlign w:val="center"/>
          </w:tcPr>
          <w:p w14:paraId="363C38E2" w14:textId="77777777" w:rsidR="00B64EDF" w:rsidRDefault="00B64EDF"/>
        </w:tc>
      </w:tr>
      <w:tr w:rsidR="00B64EDF" w14:paraId="39F4B2EF" w14:textId="77777777">
        <w:tc>
          <w:tcPr>
            <w:tcW w:w="718" w:type="dxa"/>
            <w:vMerge/>
            <w:vAlign w:val="center"/>
          </w:tcPr>
          <w:p w14:paraId="3C4CA9B9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64180070" w14:textId="77777777" w:rsidR="00B64EDF" w:rsidRDefault="00874583">
            <w:r>
              <w:t>1003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7D5A78D" w14:textId="77777777" w:rsidR="00B64EDF" w:rsidRDefault="00874583">
            <w:r>
              <w:t>32.29</w:t>
            </w:r>
          </w:p>
        </w:tc>
        <w:tc>
          <w:tcPr>
            <w:tcW w:w="962" w:type="dxa"/>
            <w:vAlign w:val="center"/>
          </w:tcPr>
          <w:p w14:paraId="2A897E0D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77B58A8B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0A90DDD3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729AADB5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306F297" w14:textId="77777777" w:rsidR="00B64EDF" w:rsidRDefault="00874583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2C954BD2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68A7D4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99FFDC3" w14:textId="77777777">
        <w:tc>
          <w:tcPr>
            <w:tcW w:w="718" w:type="dxa"/>
            <w:vMerge/>
            <w:vAlign w:val="center"/>
          </w:tcPr>
          <w:p w14:paraId="7B813FD4" w14:textId="77777777" w:rsidR="00B64EDF" w:rsidRDefault="00B64EDF"/>
        </w:tc>
        <w:tc>
          <w:tcPr>
            <w:tcW w:w="848" w:type="dxa"/>
            <w:vMerge/>
            <w:vAlign w:val="center"/>
          </w:tcPr>
          <w:p w14:paraId="287AB362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06408AC0" w14:textId="77777777" w:rsidR="00B64EDF" w:rsidRDefault="00B64EDF"/>
        </w:tc>
        <w:tc>
          <w:tcPr>
            <w:tcW w:w="962" w:type="dxa"/>
            <w:vAlign w:val="center"/>
          </w:tcPr>
          <w:p w14:paraId="75179A8C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2590F2E8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44C3867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C0AA1C8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EED369E" w14:textId="77777777" w:rsidR="00B64EDF" w:rsidRDefault="00B64EDF"/>
        </w:tc>
        <w:tc>
          <w:tcPr>
            <w:tcW w:w="1358" w:type="dxa"/>
            <w:vMerge/>
            <w:vAlign w:val="center"/>
          </w:tcPr>
          <w:p w14:paraId="4D5537BF" w14:textId="77777777" w:rsidR="00B64EDF" w:rsidRDefault="00B64EDF"/>
        </w:tc>
        <w:tc>
          <w:tcPr>
            <w:tcW w:w="1086" w:type="dxa"/>
            <w:vMerge/>
            <w:vAlign w:val="center"/>
          </w:tcPr>
          <w:p w14:paraId="594866E3" w14:textId="77777777" w:rsidR="00B64EDF" w:rsidRDefault="00B64EDF"/>
        </w:tc>
      </w:tr>
      <w:tr w:rsidR="00B64EDF" w14:paraId="6B45077E" w14:textId="77777777">
        <w:tc>
          <w:tcPr>
            <w:tcW w:w="718" w:type="dxa"/>
            <w:vMerge/>
            <w:vAlign w:val="center"/>
          </w:tcPr>
          <w:p w14:paraId="19D6FFE1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68230CA3" w14:textId="77777777" w:rsidR="00B64EDF" w:rsidRDefault="00874583">
            <w:r>
              <w:t>1004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3A8C85F" w14:textId="77777777" w:rsidR="00B64EDF" w:rsidRDefault="00874583">
            <w:r>
              <w:t>32.29</w:t>
            </w:r>
          </w:p>
        </w:tc>
        <w:tc>
          <w:tcPr>
            <w:tcW w:w="962" w:type="dxa"/>
            <w:vAlign w:val="center"/>
          </w:tcPr>
          <w:p w14:paraId="1D1BA15B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4809E66B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3ED95FDA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343F04E3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0AB585F" w14:textId="77777777" w:rsidR="00B64EDF" w:rsidRDefault="00874583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786A2187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A95435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A9D3508" w14:textId="77777777">
        <w:tc>
          <w:tcPr>
            <w:tcW w:w="718" w:type="dxa"/>
            <w:vMerge/>
            <w:vAlign w:val="center"/>
          </w:tcPr>
          <w:p w14:paraId="523D5107" w14:textId="77777777" w:rsidR="00B64EDF" w:rsidRDefault="00B64EDF"/>
        </w:tc>
        <w:tc>
          <w:tcPr>
            <w:tcW w:w="848" w:type="dxa"/>
            <w:vMerge/>
            <w:vAlign w:val="center"/>
          </w:tcPr>
          <w:p w14:paraId="155A54E2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457725B0" w14:textId="77777777" w:rsidR="00B64EDF" w:rsidRDefault="00B64EDF"/>
        </w:tc>
        <w:tc>
          <w:tcPr>
            <w:tcW w:w="962" w:type="dxa"/>
            <w:vAlign w:val="center"/>
          </w:tcPr>
          <w:p w14:paraId="06EDA4A3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65D1B091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86FA31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DD058DD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CEDCFE8" w14:textId="77777777" w:rsidR="00B64EDF" w:rsidRDefault="00B64EDF"/>
        </w:tc>
        <w:tc>
          <w:tcPr>
            <w:tcW w:w="1358" w:type="dxa"/>
            <w:vMerge/>
            <w:vAlign w:val="center"/>
          </w:tcPr>
          <w:p w14:paraId="3A4DC4E8" w14:textId="77777777" w:rsidR="00B64EDF" w:rsidRDefault="00B64EDF"/>
        </w:tc>
        <w:tc>
          <w:tcPr>
            <w:tcW w:w="1086" w:type="dxa"/>
            <w:vMerge/>
            <w:vAlign w:val="center"/>
          </w:tcPr>
          <w:p w14:paraId="5487D903" w14:textId="77777777" w:rsidR="00B64EDF" w:rsidRDefault="00B64EDF"/>
        </w:tc>
      </w:tr>
      <w:tr w:rsidR="00B64EDF" w14:paraId="792F5B4D" w14:textId="77777777">
        <w:tc>
          <w:tcPr>
            <w:tcW w:w="718" w:type="dxa"/>
            <w:vMerge/>
            <w:vAlign w:val="center"/>
          </w:tcPr>
          <w:p w14:paraId="7C087827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6BF660EF" w14:textId="77777777" w:rsidR="00B64EDF" w:rsidRDefault="00874583">
            <w:r>
              <w:t>1005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5F198E6" w14:textId="77777777" w:rsidR="00B64EDF" w:rsidRDefault="00874583">
            <w:r>
              <w:t>32.29</w:t>
            </w:r>
          </w:p>
        </w:tc>
        <w:tc>
          <w:tcPr>
            <w:tcW w:w="962" w:type="dxa"/>
            <w:vAlign w:val="center"/>
          </w:tcPr>
          <w:p w14:paraId="008394F0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52F56572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2B41B157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123D1D44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D987831" w14:textId="77777777" w:rsidR="00B64EDF" w:rsidRDefault="00874583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6D47DC5F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8DE09E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CCAAA35" w14:textId="77777777">
        <w:tc>
          <w:tcPr>
            <w:tcW w:w="718" w:type="dxa"/>
            <w:vMerge/>
            <w:vAlign w:val="center"/>
          </w:tcPr>
          <w:p w14:paraId="28CE9E92" w14:textId="77777777" w:rsidR="00B64EDF" w:rsidRDefault="00B64EDF"/>
        </w:tc>
        <w:tc>
          <w:tcPr>
            <w:tcW w:w="848" w:type="dxa"/>
            <w:vMerge/>
            <w:vAlign w:val="center"/>
          </w:tcPr>
          <w:p w14:paraId="19A61BC9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1484B235" w14:textId="77777777" w:rsidR="00B64EDF" w:rsidRDefault="00B64EDF"/>
        </w:tc>
        <w:tc>
          <w:tcPr>
            <w:tcW w:w="962" w:type="dxa"/>
            <w:vAlign w:val="center"/>
          </w:tcPr>
          <w:p w14:paraId="41B559F8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65495A34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4A16784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B11DBAB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72503B7" w14:textId="77777777" w:rsidR="00B64EDF" w:rsidRDefault="00B64EDF"/>
        </w:tc>
        <w:tc>
          <w:tcPr>
            <w:tcW w:w="1358" w:type="dxa"/>
            <w:vMerge/>
            <w:vAlign w:val="center"/>
          </w:tcPr>
          <w:p w14:paraId="420C6018" w14:textId="77777777" w:rsidR="00B64EDF" w:rsidRDefault="00B64EDF"/>
        </w:tc>
        <w:tc>
          <w:tcPr>
            <w:tcW w:w="1086" w:type="dxa"/>
            <w:vMerge/>
            <w:vAlign w:val="center"/>
          </w:tcPr>
          <w:p w14:paraId="6FCF3FAC" w14:textId="77777777" w:rsidR="00B64EDF" w:rsidRDefault="00B64EDF"/>
        </w:tc>
      </w:tr>
      <w:tr w:rsidR="00B64EDF" w14:paraId="05DC851C" w14:textId="77777777">
        <w:tc>
          <w:tcPr>
            <w:tcW w:w="718" w:type="dxa"/>
            <w:vMerge/>
            <w:vAlign w:val="center"/>
          </w:tcPr>
          <w:p w14:paraId="05F0B5DC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7E7D5D1C" w14:textId="77777777" w:rsidR="00B64EDF" w:rsidRDefault="00874583">
            <w:r>
              <w:t>1006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A69F11C" w14:textId="77777777" w:rsidR="00B64EDF" w:rsidRDefault="00874583">
            <w:r>
              <w:t>32.29</w:t>
            </w:r>
          </w:p>
        </w:tc>
        <w:tc>
          <w:tcPr>
            <w:tcW w:w="962" w:type="dxa"/>
            <w:vAlign w:val="center"/>
          </w:tcPr>
          <w:p w14:paraId="3D53956A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4A97DFF8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3F780C7A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7B8386EC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FDC0D6F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7FC4559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3FD421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8A8BBFA" w14:textId="77777777">
        <w:tc>
          <w:tcPr>
            <w:tcW w:w="718" w:type="dxa"/>
            <w:vMerge/>
            <w:vAlign w:val="center"/>
          </w:tcPr>
          <w:p w14:paraId="77EB2B1B" w14:textId="77777777" w:rsidR="00B64EDF" w:rsidRDefault="00B64EDF"/>
        </w:tc>
        <w:tc>
          <w:tcPr>
            <w:tcW w:w="848" w:type="dxa"/>
            <w:vMerge/>
            <w:vAlign w:val="center"/>
          </w:tcPr>
          <w:p w14:paraId="13E1A3E5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5259500C" w14:textId="77777777" w:rsidR="00B64EDF" w:rsidRDefault="00B64EDF"/>
        </w:tc>
        <w:tc>
          <w:tcPr>
            <w:tcW w:w="962" w:type="dxa"/>
            <w:vAlign w:val="center"/>
          </w:tcPr>
          <w:p w14:paraId="4760BD9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65572765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5B8F351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FF4A6AC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7AADCDE" w14:textId="77777777" w:rsidR="00B64EDF" w:rsidRDefault="00B64EDF"/>
        </w:tc>
        <w:tc>
          <w:tcPr>
            <w:tcW w:w="1358" w:type="dxa"/>
            <w:vMerge/>
            <w:vAlign w:val="center"/>
          </w:tcPr>
          <w:p w14:paraId="40E7F5F5" w14:textId="77777777" w:rsidR="00B64EDF" w:rsidRDefault="00B64EDF"/>
        </w:tc>
        <w:tc>
          <w:tcPr>
            <w:tcW w:w="1086" w:type="dxa"/>
            <w:vMerge/>
            <w:vAlign w:val="center"/>
          </w:tcPr>
          <w:p w14:paraId="1DD39285" w14:textId="77777777" w:rsidR="00B64EDF" w:rsidRDefault="00B64EDF"/>
        </w:tc>
      </w:tr>
      <w:tr w:rsidR="00B64EDF" w14:paraId="79F7A538" w14:textId="77777777">
        <w:tc>
          <w:tcPr>
            <w:tcW w:w="718" w:type="dxa"/>
            <w:vMerge/>
            <w:vAlign w:val="center"/>
          </w:tcPr>
          <w:p w14:paraId="5C40407B" w14:textId="77777777" w:rsidR="00B64EDF" w:rsidRDefault="00B64EDF"/>
        </w:tc>
        <w:tc>
          <w:tcPr>
            <w:tcW w:w="848" w:type="dxa"/>
            <w:vMerge/>
            <w:vAlign w:val="center"/>
          </w:tcPr>
          <w:p w14:paraId="27F6A6A5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3C63DA5D" w14:textId="77777777" w:rsidR="00B64EDF" w:rsidRDefault="00B64EDF"/>
        </w:tc>
        <w:tc>
          <w:tcPr>
            <w:tcW w:w="962" w:type="dxa"/>
            <w:vAlign w:val="center"/>
          </w:tcPr>
          <w:p w14:paraId="5DBCF421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34EE87BB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DD9E06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A83D172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E06FB6C" w14:textId="77777777" w:rsidR="00B64EDF" w:rsidRDefault="00B64EDF"/>
        </w:tc>
        <w:tc>
          <w:tcPr>
            <w:tcW w:w="1358" w:type="dxa"/>
            <w:vMerge/>
            <w:vAlign w:val="center"/>
          </w:tcPr>
          <w:p w14:paraId="4CE8457C" w14:textId="77777777" w:rsidR="00B64EDF" w:rsidRDefault="00B64EDF"/>
        </w:tc>
        <w:tc>
          <w:tcPr>
            <w:tcW w:w="1086" w:type="dxa"/>
            <w:vMerge/>
            <w:vAlign w:val="center"/>
          </w:tcPr>
          <w:p w14:paraId="05BE8B6E" w14:textId="77777777" w:rsidR="00B64EDF" w:rsidRDefault="00B64EDF"/>
        </w:tc>
      </w:tr>
      <w:tr w:rsidR="00B64EDF" w14:paraId="769953FD" w14:textId="77777777">
        <w:tc>
          <w:tcPr>
            <w:tcW w:w="718" w:type="dxa"/>
            <w:vMerge/>
            <w:vAlign w:val="center"/>
          </w:tcPr>
          <w:p w14:paraId="2C8A4045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4ED05256" w14:textId="77777777" w:rsidR="00B64EDF" w:rsidRDefault="00874583">
            <w:r>
              <w:t>1007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8F37AB8" w14:textId="77777777" w:rsidR="00B64EDF" w:rsidRDefault="00874583">
            <w:r>
              <w:t>32.29</w:t>
            </w:r>
          </w:p>
        </w:tc>
        <w:tc>
          <w:tcPr>
            <w:tcW w:w="962" w:type="dxa"/>
            <w:vAlign w:val="center"/>
          </w:tcPr>
          <w:p w14:paraId="1FB7B7A4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660CDD67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1696958F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9F439F6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9604FE3" w14:textId="77777777" w:rsidR="00B64EDF" w:rsidRDefault="00874583">
            <w:r>
              <w:t>0.06</w:t>
            </w:r>
          </w:p>
        </w:tc>
        <w:tc>
          <w:tcPr>
            <w:tcW w:w="1358" w:type="dxa"/>
            <w:vMerge w:val="restart"/>
            <w:vAlign w:val="center"/>
          </w:tcPr>
          <w:p w14:paraId="1EE56FD0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2FF48D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8B8A0E8" w14:textId="77777777">
        <w:tc>
          <w:tcPr>
            <w:tcW w:w="718" w:type="dxa"/>
            <w:vMerge/>
            <w:vAlign w:val="center"/>
          </w:tcPr>
          <w:p w14:paraId="7337F77C" w14:textId="77777777" w:rsidR="00B64EDF" w:rsidRDefault="00B64EDF"/>
        </w:tc>
        <w:tc>
          <w:tcPr>
            <w:tcW w:w="848" w:type="dxa"/>
            <w:vMerge/>
            <w:vAlign w:val="center"/>
          </w:tcPr>
          <w:p w14:paraId="451E4383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3510CEFC" w14:textId="77777777" w:rsidR="00B64EDF" w:rsidRDefault="00B64EDF"/>
        </w:tc>
        <w:tc>
          <w:tcPr>
            <w:tcW w:w="962" w:type="dxa"/>
            <w:vAlign w:val="center"/>
          </w:tcPr>
          <w:p w14:paraId="60E15D95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40CFF445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04DADE6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B93A987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ADB8725" w14:textId="77777777" w:rsidR="00B64EDF" w:rsidRDefault="00B64EDF"/>
        </w:tc>
        <w:tc>
          <w:tcPr>
            <w:tcW w:w="1358" w:type="dxa"/>
            <w:vMerge/>
            <w:vAlign w:val="center"/>
          </w:tcPr>
          <w:p w14:paraId="62DC6DE2" w14:textId="77777777" w:rsidR="00B64EDF" w:rsidRDefault="00B64EDF"/>
        </w:tc>
        <w:tc>
          <w:tcPr>
            <w:tcW w:w="1086" w:type="dxa"/>
            <w:vMerge/>
            <w:vAlign w:val="center"/>
          </w:tcPr>
          <w:p w14:paraId="3D704FF8" w14:textId="77777777" w:rsidR="00B64EDF" w:rsidRDefault="00B64EDF"/>
        </w:tc>
      </w:tr>
      <w:tr w:rsidR="00B64EDF" w14:paraId="76F4E732" w14:textId="77777777">
        <w:tc>
          <w:tcPr>
            <w:tcW w:w="718" w:type="dxa"/>
            <w:vMerge/>
            <w:vAlign w:val="center"/>
          </w:tcPr>
          <w:p w14:paraId="7E01A684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205E05AC" w14:textId="77777777" w:rsidR="00B64EDF" w:rsidRDefault="00874583">
            <w:r>
              <w:t>1009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20C6ABB" w14:textId="77777777" w:rsidR="00B64EDF" w:rsidRDefault="00874583">
            <w:r>
              <w:t>28.52</w:t>
            </w:r>
          </w:p>
        </w:tc>
        <w:tc>
          <w:tcPr>
            <w:tcW w:w="962" w:type="dxa"/>
            <w:vAlign w:val="center"/>
          </w:tcPr>
          <w:p w14:paraId="41675A35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34FC67AA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5221B861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72AB2FFC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C5CD314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001A7BEA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31064B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4A3A189" w14:textId="77777777">
        <w:tc>
          <w:tcPr>
            <w:tcW w:w="718" w:type="dxa"/>
            <w:vMerge/>
            <w:vAlign w:val="center"/>
          </w:tcPr>
          <w:p w14:paraId="2C565724" w14:textId="77777777" w:rsidR="00B64EDF" w:rsidRDefault="00B64EDF"/>
        </w:tc>
        <w:tc>
          <w:tcPr>
            <w:tcW w:w="848" w:type="dxa"/>
            <w:vMerge/>
            <w:vAlign w:val="center"/>
          </w:tcPr>
          <w:p w14:paraId="0759D460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1C35279E" w14:textId="77777777" w:rsidR="00B64EDF" w:rsidRDefault="00B64EDF"/>
        </w:tc>
        <w:tc>
          <w:tcPr>
            <w:tcW w:w="962" w:type="dxa"/>
            <w:vAlign w:val="center"/>
          </w:tcPr>
          <w:p w14:paraId="3E3D897A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9CFE62F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17BE834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2BDF07E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BBFB4C4" w14:textId="77777777" w:rsidR="00B64EDF" w:rsidRDefault="00B64EDF"/>
        </w:tc>
        <w:tc>
          <w:tcPr>
            <w:tcW w:w="1358" w:type="dxa"/>
            <w:vMerge/>
            <w:vAlign w:val="center"/>
          </w:tcPr>
          <w:p w14:paraId="14869661" w14:textId="77777777" w:rsidR="00B64EDF" w:rsidRDefault="00B64EDF"/>
        </w:tc>
        <w:tc>
          <w:tcPr>
            <w:tcW w:w="1086" w:type="dxa"/>
            <w:vMerge/>
            <w:vAlign w:val="center"/>
          </w:tcPr>
          <w:p w14:paraId="0A43C32F" w14:textId="77777777" w:rsidR="00B64EDF" w:rsidRDefault="00B64EDF"/>
        </w:tc>
      </w:tr>
      <w:tr w:rsidR="00B64EDF" w14:paraId="0B281333" w14:textId="77777777">
        <w:tc>
          <w:tcPr>
            <w:tcW w:w="718" w:type="dxa"/>
            <w:vMerge/>
            <w:vAlign w:val="center"/>
          </w:tcPr>
          <w:p w14:paraId="7478FF33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60E34016" w14:textId="77777777" w:rsidR="00B64EDF" w:rsidRDefault="00874583">
            <w:r>
              <w:t>1010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91E6FE0" w14:textId="77777777" w:rsidR="00B64EDF" w:rsidRDefault="00874583">
            <w:r>
              <w:t>28.52</w:t>
            </w:r>
          </w:p>
        </w:tc>
        <w:tc>
          <w:tcPr>
            <w:tcW w:w="962" w:type="dxa"/>
            <w:vAlign w:val="center"/>
          </w:tcPr>
          <w:p w14:paraId="6FB69CB8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4BA72F76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67D49C01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6271BFE8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0DC168D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5659EEF2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3309DF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92C2512" w14:textId="77777777">
        <w:tc>
          <w:tcPr>
            <w:tcW w:w="718" w:type="dxa"/>
            <w:vMerge/>
            <w:vAlign w:val="center"/>
          </w:tcPr>
          <w:p w14:paraId="1B754D8B" w14:textId="77777777" w:rsidR="00B64EDF" w:rsidRDefault="00B64EDF"/>
        </w:tc>
        <w:tc>
          <w:tcPr>
            <w:tcW w:w="848" w:type="dxa"/>
            <w:vMerge/>
            <w:vAlign w:val="center"/>
          </w:tcPr>
          <w:p w14:paraId="7E2C81F1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0C820073" w14:textId="77777777" w:rsidR="00B64EDF" w:rsidRDefault="00B64EDF"/>
        </w:tc>
        <w:tc>
          <w:tcPr>
            <w:tcW w:w="962" w:type="dxa"/>
            <w:vAlign w:val="center"/>
          </w:tcPr>
          <w:p w14:paraId="72580607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35EC3AF9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429F22D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E07AD40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78E5DB9" w14:textId="77777777" w:rsidR="00B64EDF" w:rsidRDefault="00B64EDF"/>
        </w:tc>
        <w:tc>
          <w:tcPr>
            <w:tcW w:w="1358" w:type="dxa"/>
            <w:vMerge/>
            <w:vAlign w:val="center"/>
          </w:tcPr>
          <w:p w14:paraId="6BAE4437" w14:textId="77777777" w:rsidR="00B64EDF" w:rsidRDefault="00B64EDF"/>
        </w:tc>
        <w:tc>
          <w:tcPr>
            <w:tcW w:w="1086" w:type="dxa"/>
            <w:vMerge/>
            <w:vAlign w:val="center"/>
          </w:tcPr>
          <w:p w14:paraId="177BF329" w14:textId="77777777" w:rsidR="00B64EDF" w:rsidRDefault="00B64EDF"/>
        </w:tc>
      </w:tr>
      <w:tr w:rsidR="00B64EDF" w14:paraId="1CFE3D17" w14:textId="77777777">
        <w:tc>
          <w:tcPr>
            <w:tcW w:w="718" w:type="dxa"/>
            <w:vMerge/>
            <w:vAlign w:val="center"/>
          </w:tcPr>
          <w:p w14:paraId="7D96C75A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1C6AC128" w14:textId="77777777" w:rsidR="00B64EDF" w:rsidRDefault="00874583">
            <w:r>
              <w:t>1011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680DFF1" w14:textId="77777777" w:rsidR="00B64EDF" w:rsidRDefault="00874583">
            <w:r>
              <w:t>28.52</w:t>
            </w:r>
          </w:p>
        </w:tc>
        <w:tc>
          <w:tcPr>
            <w:tcW w:w="962" w:type="dxa"/>
            <w:vAlign w:val="center"/>
          </w:tcPr>
          <w:p w14:paraId="591BF42B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20730ABC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786FA476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6E053EB9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A4422C9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02F7624C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782B8F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AC2C126" w14:textId="77777777">
        <w:tc>
          <w:tcPr>
            <w:tcW w:w="718" w:type="dxa"/>
            <w:vMerge/>
            <w:vAlign w:val="center"/>
          </w:tcPr>
          <w:p w14:paraId="607A5AAB" w14:textId="77777777" w:rsidR="00B64EDF" w:rsidRDefault="00B64EDF"/>
        </w:tc>
        <w:tc>
          <w:tcPr>
            <w:tcW w:w="848" w:type="dxa"/>
            <w:vMerge/>
            <w:vAlign w:val="center"/>
          </w:tcPr>
          <w:p w14:paraId="50F53E9E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B700DD6" w14:textId="77777777" w:rsidR="00B64EDF" w:rsidRDefault="00B64EDF"/>
        </w:tc>
        <w:tc>
          <w:tcPr>
            <w:tcW w:w="962" w:type="dxa"/>
            <w:vAlign w:val="center"/>
          </w:tcPr>
          <w:p w14:paraId="44CFADCC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E4B4A0B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5964672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BD63761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41779E0" w14:textId="77777777" w:rsidR="00B64EDF" w:rsidRDefault="00B64EDF"/>
        </w:tc>
        <w:tc>
          <w:tcPr>
            <w:tcW w:w="1358" w:type="dxa"/>
            <w:vMerge/>
            <w:vAlign w:val="center"/>
          </w:tcPr>
          <w:p w14:paraId="73AB671B" w14:textId="77777777" w:rsidR="00B64EDF" w:rsidRDefault="00B64EDF"/>
        </w:tc>
        <w:tc>
          <w:tcPr>
            <w:tcW w:w="1086" w:type="dxa"/>
            <w:vMerge/>
            <w:vAlign w:val="center"/>
          </w:tcPr>
          <w:p w14:paraId="119F63C2" w14:textId="77777777" w:rsidR="00B64EDF" w:rsidRDefault="00B64EDF"/>
        </w:tc>
      </w:tr>
      <w:tr w:rsidR="00B64EDF" w14:paraId="4E3D3246" w14:textId="77777777">
        <w:tc>
          <w:tcPr>
            <w:tcW w:w="718" w:type="dxa"/>
            <w:vMerge/>
            <w:vAlign w:val="center"/>
          </w:tcPr>
          <w:p w14:paraId="0C78A713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0BAE3655" w14:textId="77777777" w:rsidR="00B64EDF" w:rsidRDefault="00874583">
            <w:r>
              <w:t>1012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56717B9" w14:textId="77777777" w:rsidR="00B64EDF" w:rsidRDefault="00874583">
            <w:r>
              <w:t>28.52</w:t>
            </w:r>
          </w:p>
        </w:tc>
        <w:tc>
          <w:tcPr>
            <w:tcW w:w="962" w:type="dxa"/>
            <w:vAlign w:val="center"/>
          </w:tcPr>
          <w:p w14:paraId="4F05DA90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2E9EB5A8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19ABC4BA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6DA6CD1D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317BE8F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0F63284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FFCBF2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351A3DE" w14:textId="77777777">
        <w:tc>
          <w:tcPr>
            <w:tcW w:w="718" w:type="dxa"/>
            <w:vMerge/>
            <w:vAlign w:val="center"/>
          </w:tcPr>
          <w:p w14:paraId="1CBE86D1" w14:textId="77777777" w:rsidR="00B64EDF" w:rsidRDefault="00B64EDF"/>
        </w:tc>
        <w:tc>
          <w:tcPr>
            <w:tcW w:w="848" w:type="dxa"/>
            <w:vMerge/>
            <w:vAlign w:val="center"/>
          </w:tcPr>
          <w:p w14:paraId="5446BC2B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38AD98F6" w14:textId="77777777" w:rsidR="00B64EDF" w:rsidRDefault="00B64EDF"/>
        </w:tc>
        <w:tc>
          <w:tcPr>
            <w:tcW w:w="962" w:type="dxa"/>
            <w:vAlign w:val="center"/>
          </w:tcPr>
          <w:p w14:paraId="76D1D8F3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B7CDC55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301DA50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C51235B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FC65923" w14:textId="77777777" w:rsidR="00B64EDF" w:rsidRDefault="00B64EDF"/>
        </w:tc>
        <w:tc>
          <w:tcPr>
            <w:tcW w:w="1358" w:type="dxa"/>
            <w:vMerge/>
            <w:vAlign w:val="center"/>
          </w:tcPr>
          <w:p w14:paraId="07566FF5" w14:textId="77777777" w:rsidR="00B64EDF" w:rsidRDefault="00B64EDF"/>
        </w:tc>
        <w:tc>
          <w:tcPr>
            <w:tcW w:w="1086" w:type="dxa"/>
            <w:vMerge/>
            <w:vAlign w:val="center"/>
          </w:tcPr>
          <w:p w14:paraId="1A11AE1F" w14:textId="77777777" w:rsidR="00B64EDF" w:rsidRDefault="00B64EDF"/>
        </w:tc>
      </w:tr>
      <w:tr w:rsidR="00B64EDF" w14:paraId="43B7CEBF" w14:textId="77777777">
        <w:tc>
          <w:tcPr>
            <w:tcW w:w="718" w:type="dxa"/>
            <w:vMerge/>
            <w:vAlign w:val="center"/>
          </w:tcPr>
          <w:p w14:paraId="5E0855DC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00D2CD71" w14:textId="77777777" w:rsidR="00B64EDF" w:rsidRDefault="00874583">
            <w:r>
              <w:t>1013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2200679" w14:textId="77777777" w:rsidR="00B64EDF" w:rsidRDefault="00874583">
            <w:r>
              <w:t>28.52</w:t>
            </w:r>
          </w:p>
        </w:tc>
        <w:tc>
          <w:tcPr>
            <w:tcW w:w="962" w:type="dxa"/>
            <w:vAlign w:val="center"/>
          </w:tcPr>
          <w:p w14:paraId="11A5200F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06CBA519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4D897068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CAA3071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8113B5D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81F303B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F8A324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B54FCF5" w14:textId="77777777">
        <w:tc>
          <w:tcPr>
            <w:tcW w:w="718" w:type="dxa"/>
            <w:vMerge/>
            <w:vAlign w:val="center"/>
          </w:tcPr>
          <w:p w14:paraId="7D834003" w14:textId="77777777" w:rsidR="00B64EDF" w:rsidRDefault="00B64EDF"/>
        </w:tc>
        <w:tc>
          <w:tcPr>
            <w:tcW w:w="848" w:type="dxa"/>
            <w:vMerge/>
            <w:vAlign w:val="center"/>
          </w:tcPr>
          <w:p w14:paraId="2F3BAFFF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1FDB9BAF" w14:textId="77777777" w:rsidR="00B64EDF" w:rsidRDefault="00B64EDF"/>
        </w:tc>
        <w:tc>
          <w:tcPr>
            <w:tcW w:w="962" w:type="dxa"/>
            <w:vAlign w:val="center"/>
          </w:tcPr>
          <w:p w14:paraId="46F05E71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0E63F50A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BBC27E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C535CEC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520B6AE" w14:textId="77777777" w:rsidR="00B64EDF" w:rsidRDefault="00B64EDF"/>
        </w:tc>
        <w:tc>
          <w:tcPr>
            <w:tcW w:w="1358" w:type="dxa"/>
            <w:vMerge/>
            <w:vAlign w:val="center"/>
          </w:tcPr>
          <w:p w14:paraId="630D0F3E" w14:textId="77777777" w:rsidR="00B64EDF" w:rsidRDefault="00B64EDF"/>
        </w:tc>
        <w:tc>
          <w:tcPr>
            <w:tcW w:w="1086" w:type="dxa"/>
            <w:vMerge/>
            <w:vAlign w:val="center"/>
          </w:tcPr>
          <w:p w14:paraId="070EBC28" w14:textId="77777777" w:rsidR="00B64EDF" w:rsidRDefault="00B64EDF"/>
        </w:tc>
      </w:tr>
      <w:tr w:rsidR="00B64EDF" w14:paraId="0D9C3D9B" w14:textId="77777777">
        <w:tc>
          <w:tcPr>
            <w:tcW w:w="718" w:type="dxa"/>
            <w:vMerge/>
            <w:vAlign w:val="center"/>
          </w:tcPr>
          <w:p w14:paraId="66792635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50BBABF9" w14:textId="77777777" w:rsidR="00B64EDF" w:rsidRDefault="00874583">
            <w:r>
              <w:t>1014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AC15ECD" w14:textId="77777777" w:rsidR="00B64EDF" w:rsidRDefault="00874583">
            <w:r>
              <w:t>28.52</w:t>
            </w:r>
          </w:p>
        </w:tc>
        <w:tc>
          <w:tcPr>
            <w:tcW w:w="962" w:type="dxa"/>
            <w:vAlign w:val="center"/>
          </w:tcPr>
          <w:p w14:paraId="775EB529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0758EC2B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7968F446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4A702CA5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C6DA2A9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25061CBD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689555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1127000" w14:textId="77777777">
        <w:tc>
          <w:tcPr>
            <w:tcW w:w="718" w:type="dxa"/>
            <w:vMerge/>
            <w:vAlign w:val="center"/>
          </w:tcPr>
          <w:p w14:paraId="3DF429F7" w14:textId="77777777" w:rsidR="00B64EDF" w:rsidRDefault="00B64EDF"/>
        </w:tc>
        <w:tc>
          <w:tcPr>
            <w:tcW w:w="848" w:type="dxa"/>
            <w:vMerge/>
            <w:vAlign w:val="center"/>
          </w:tcPr>
          <w:p w14:paraId="5AFACD95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2ADB9B3" w14:textId="77777777" w:rsidR="00B64EDF" w:rsidRDefault="00B64EDF"/>
        </w:tc>
        <w:tc>
          <w:tcPr>
            <w:tcW w:w="962" w:type="dxa"/>
            <w:vAlign w:val="center"/>
          </w:tcPr>
          <w:p w14:paraId="3DB9E96F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203D2643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4F1912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259B96B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72AFF35" w14:textId="77777777" w:rsidR="00B64EDF" w:rsidRDefault="00B64EDF"/>
        </w:tc>
        <w:tc>
          <w:tcPr>
            <w:tcW w:w="1358" w:type="dxa"/>
            <w:vMerge/>
            <w:vAlign w:val="center"/>
          </w:tcPr>
          <w:p w14:paraId="778D7D13" w14:textId="77777777" w:rsidR="00B64EDF" w:rsidRDefault="00B64EDF"/>
        </w:tc>
        <w:tc>
          <w:tcPr>
            <w:tcW w:w="1086" w:type="dxa"/>
            <w:vMerge/>
            <w:vAlign w:val="center"/>
          </w:tcPr>
          <w:p w14:paraId="0A044687" w14:textId="77777777" w:rsidR="00B64EDF" w:rsidRDefault="00B64EDF"/>
        </w:tc>
      </w:tr>
      <w:tr w:rsidR="00B64EDF" w14:paraId="5CD0F816" w14:textId="77777777">
        <w:tc>
          <w:tcPr>
            <w:tcW w:w="718" w:type="dxa"/>
            <w:vMerge/>
            <w:vAlign w:val="center"/>
          </w:tcPr>
          <w:p w14:paraId="1B5F8A5E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3B4BEDDF" w14:textId="77777777" w:rsidR="00B64EDF" w:rsidRDefault="00874583">
            <w:r>
              <w:t>1015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AF166EA" w14:textId="77777777" w:rsidR="00B64EDF" w:rsidRDefault="00874583">
            <w:r>
              <w:t>28.52</w:t>
            </w:r>
          </w:p>
        </w:tc>
        <w:tc>
          <w:tcPr>
            <w:tcW w:w="962" w:type="dxa"/>
            <w:vAlign w:val="center"/>
          </w:tcPr>
          <w:p w14:paraId="4A061638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668F3BE2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1FF92944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34B0D937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F89DFB4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757FC97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58224F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57C565E" w14:textId="77777777">
        <w:tc>
          <w:tcPr>
            <w:tcW w:w="718" w:type="dxa"/>
            <w:vMerge/>
            <w:vAlign w:val="center"/>
          </w:tcPr>
          <w:p w14:paraId="57CA5475" w14:textId="77777777" w:rsidR="00B64EDF" w:rsidRDefault="00B64EDF"/>
        </w:tc>
        <w:tc>
          <w:tcPr>
            <w:tcW w:w="848" w:type="dxa"/>
            <w:vMerge/>
            <w:vAlign w:val="center"/>
          </w:tcPr>
          <w:p w14:paraId="0816FF00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75414517" w14:textId="77777777" w:rsidR="00B64EDF" w:rsidRDefault="00B64EDF"/>
        </w:tc>
        <w:tc>
          <w:tcPr>
            <w:tcW w:w="962" w:type="dxa"/>
            <w:vAlign w:val="center"/>
          </w:tcPr>
          <w:p w14:paraId="640475FE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1A2F8E2E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D6E4CA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B80A478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1329A10" w14:textId="77777777" w:rsidR="00B64EDF" w:rsidRDefault="00B64EDF"/>
        </w:tc>
        <w:tc>
          <w:tcPr>
            <w:tcW w:w="1358" w:type="dxa"/>
            <w:vMerge/>
            <w:vAlign w:val="center"/>
          </w:tcPr>
          <w:p w14:paraId="5D4D2510" w14:textId="77777777" w:rsidR="00B64EDF" w:rsidRDefault="00B64EDF"/>
        </w:tc>
        <w:tc>
          <w:tcPr>
            <w:tcW w:w="1086" w:type="dxa"/>
            <w:vMerge/>
            <w:vAlign w:val="center"/>
          </w:tcPr>
          <w:p w14:paraId="7393BB10" w14:textId="77777777" w:rsidR="00B64EDF" w:rsidRDefault="00B64EDF"/>
        </w:tc>
      </w:tr>
      <w:tr w:rsidR="00B64EDF" w14:paraId="192B39F5" w14:textId="77777777">
        <w:tc>
          <w:tcPr>
            <w:tcW w:w="718" w:type="dxa"/>
            <w:vMerge/>
            <w:vAlign w:val="center"/>
          </w:tcPr>
          <w:p w14:paraId="0E0A09E0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322992EB" w14:textId="77777777" w:rsidR="00B64EDF" w:rsidRDefault="00874583">
            <w:r>
              <w:t>1016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FF61237" w14:textId="77777777" w:rsidR="00B64EDF" w:rsidRDefault="00874583">
            <w:r>
              <w:t>28.52</w:t>
            </w:r>
          </w:p>
        </w:tc>
        <w:tc>
          <w:tcPr>
            <w:tcW w:w="962" w:type="dxa"/>
            <w:vAlign w:val="center"/>
          </w:tcPr>
          <w:p w14:paraId="1E25C7CF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2A6F258B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05001B11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701B1F48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B8C11A1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278D2CB9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DF989E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A681502" w14:textId="77777777">
        <w:tc>
          <w:tcPr>
            <w:tcW w:w="718" w:type="dxa"/>
            <w:vMerge/>
            <w:vAlign w:val="center"/>
          </w:tcPr>
          <w:p w14:paraId="2A5B2EEB" w14:textId="77777777" w:rsidR="00B64EDF" w:rsidRDefault="00B64EDF"/>
        </w:tc>
        <w:tc>
          <w:tcPr>
            <w:tcW w:w="848" w:type="dxa"/>
            <w:vMerge/>
            <w:vAlign w:val="center"/>
          </w:tcPr>
          <w:p w14:paraId="0723A8B8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7E0C48EC" w14:textId="77777777" w:rsidR="00B64EDF" w:rsidRDefault="00B64EDF"/>
        </w:tc>
        <w:tc>
          <w:tcPr>
            <w:tcW w:w="962" w:type="dxa"/>
            <w:vAlign w:val="center"/>
          </w:tcPr>
          <w:p w14:paraId="38567AC6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8B0CD47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1C0045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E737EDC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FD67E0F" w14:textId="77777777" w:rsidR="00B64EDF" w:rsidRDefault="00B64EDF"/>
        </w:tc>
        <w:tc>
          <w:tcPr>
            <w:tcW w:w="1358" w:type="dxa"/>
            <w:vMerge/>
            <w:vAlign w:val="center"/>
          </w:tcPr>
          <w:p w14:paraId="72AEF1DE" w14:textId="77777777" w:rsidR="00B64EDF" w:rsidRDefault="00B64EDF"/>
        </w:tc>
        <w:tc>
          <w:tcPr>
            <w:tcW w:w="1086" w:type="dxa"/>
            <w:vMerge/>
            <w:vAlign w:val="center"/>
          </w:tcPr>
          <w:p w14:paraId="3C81CB7B" w14:textId="77777777" w:rsidR="00B64EDF" w:rsidRDefault="00B64EDF"/>
        </w:tc>
      </w:tr>
      <w:tr w:rsidR="00B64EDF" w14:paraId="2CCCCFC2" w14:textId="77777777">
        <w:tc>
          <w:tcPr>
            <w:tcW w:w="718" w:type="dxa"/>
            <w:vMerge/>
            <w:vAlign w:val="center"/>
          </w:tcPr>
          <w:p w14:paraId="65FADA12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638CD767" w14:textId="77777777" w:rsidR="00B64EDF" w:rsidRDefault="00874583">
            <w:r>
              <w:t>1017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D3075B7" w14:textId="77777777" w:rsidR="00B64EDF" w:rsidRDefault="00874583">
            <w:r>
              <w:t>28.52</w:t>
            </w:r>
          </w:p>
        </w:tc>
        <w:tc>
          <w:tcPr>
            <w:tcW w:w="962" w:type="dxa"/>
            <w:vAlign w:val="center"/>
          </w:tcPr>
          <w:p w14:paraId="3720CB84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002C5F39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414DC022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5ED0BB8E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8B831B2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1D573DDA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6EC92E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46EC5AC" w14:textId="77777777">
        <w:tc>
          <w:tcPr>
            <w:tcW w:w="718" w:type="dxa"/>
            <w:vMerge/>
            <w:vAlign w:val="center"/>
          </w:tcPr>
          <w:p w14:paraId="484B1A85" w14:textId="77777777" w:rsidR="00B64EDF" w:rsidRDefault="00B64EDF"/>
        </w:tc>
        <w:tc>
          <w:tcPr>
            <w:tcW w:w="848" w:type="dxa"/>
            <w:vMerge/>
            <w:vAlign w:val="center"/>
          </w:tcPr>
          <w:p w14:paraId="04454061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FC37777" w14:textId="77777777" w:rsidR="00B64EDF" w:rsidRDefault="00B64EDF"/>
        </w:tc>
        <w:tc>
          <w:tcPr>
            <w:tcW w:w="962" w:type="dxa"/>
            <w:vAlign w:val="center"/>
          </w:tcPr>
          <w:p w14:paraId="38CB1335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1AC9F36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3664B4F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07FDD45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45882F9" w14:textId="77777777" w:rsidR="00B64EDF" w:rsidRDefault="00B64EDF"/>
        </w:tc>
        <w:tc>
          <w:tcPr>
            <w:tcW w:w="1358" w:type="dxa"/>
            <w:vMerge/>
            <w:vAlign w:val="center"/>
          </w:tcPr>
          <w:p w14:paraId="62A55B4E" w14:textId="77777777" w:rsidR="00B64EDF" w:rsidRDefault="00B64EDF"/>
        </w:tc>
        <w:tc>
          <w:tcPr>
            <w:tcW w:w="1086" w:type="dxa"/>
            <w:vMerge/>
            <w:vAlign w:val="center"/>
          </w:tcPr>
          <w:p w14:paraId="7CAC98CC" w14:textId="77777777" w:rsidR="00B64EDF" w:rsidRDefault="00B64EDF"/>
        </w:tc>
      </w:tr>
      <w:tr w:rsidR="00B64EDF" w14:paraId="28537874" w14:textId="77777777">
        <w:tc>
          <w:tcPr>
            <w:tcW w:w="718" w:type="dxa"/>
            <w:vMerge/>
            <w:vAlign w:val="center"/>
          </w:tcPr>
          <w:p w14:paraId="28A1F8D4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68D3B055" w14:textId="77777777" w:rsidR="00B64EDF" w:rsidRDefault="00874583">
            <w:r>
              <w:t>1018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C20AC7C" w14:textId="77777777" w:rsidR="00B64EDF" w:rsidRDefault="00874583">
            <w:r>
              <w:t>28.52</w:t>
            </w:r>
          </w:p>
        </w:tc>
        <w:tc>
          <w:tcPr>
            <w:tcW w:w="962" w:type="dxa"/>
            <w:vAlign w:val="center"/>
          </w:tcPr>
          <w:p w14:paraId="2C85D156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24BCA43D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73F58363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CBE54E4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CCB8646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46EADDEE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B50DDA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49AAF2C" w14:textId="77777777">
        <w:tc>
          <w:tcPr>
            <w:tcW w:w="718" w:type="dxa"/>
            <w:vMerge/>
            <w:vAlign w:val="center"/>
          </w:tcPr>
          <w:p w14:paraId="2540C37F" w14:textId="77777777" w:rsidR="00B64EDF" w:rsidRDefault="00B64EDF"/>
        </w:tc>
        <w:tc>
          <w:tcPr>
            <w:tcW w:w="848" w:type="dxa"/>
            <w:vMerge/>
            <w:vAlign w:val="center"/>
          </w:tcPr>
          <w:p w14:paraId="4098B24F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3CFD4C01" w14:textId="77777777" w:rsidR="00B64EDF" w:rsidRDefault="00B64EDF"/>
        </w:tc>
        <w:tc>
          <w:tcPr>
            <w:tcW w:w="962" w:type="dxa"/>
            <w:vAlign w:val="center"/>
          </w:tcPr>
          <w:p w14:paraId="5C598AE4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232466F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0DC508F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AF589ED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8B92AA8" w14:textId="77777777" w:rsidR="00B64EDF" w:rsidRDefault="00B64EDF"/>
        </w:tc>
        <w:tc>
          <w:tcPr>
            <w:tcW w:w="1358" w:type="dxa"/>
            <w:vMerge/>
            <w:vAlign w:val="center"/>
          </w:tcPr>
          <w:p w14:paraId="12A6358B" w14:textId="77777777" w:rsidR="00B64EDF" w:rsidRDefault="00B64EDF"/>
        </w:tc>
        <w:tc>
          <w:tcPr>
            <w:tcW w:w="1086" w:type="dxa"/>
            <w:vMerge/>
            <w:vAlign w:val="center"/>
          </w:tcPr>
          <w:p w14:paraId="0D60C60E" w14:textId="77777777" w:rsidR="00B64EDF" w:rsidRDefault="00B64EDF"/>
        </w:tc>
      </w:tr>
      <w:tr w:rsidR="00B64EDF" w14:paraId="79ADF217" w14:textId="77777777">
        <w:tc>
          <w:tcPr>
            <w:tcW w:w="718" w:type="dxa"/>
            <w:vMerge/>
            <w:vAlign w:val="center"/>
          </w:tcPr>
          <w:p w14:paraId="4D3F0BA4" w14:textId="77777777" w:rsidR="00B64EDF" w:rsidRDefault="00B64EDF"/>
        </w:tc>
        <w:tc>
          <w:tcPr>
            <w:tcW w:w="848" w:type="dxa"/>
            <w:vAlign w:val="center"/>
          </w:tcPr>
          <w:p w14:paraId="06AE788F" w14:textId="77777777" w:rsidR="00B64EDF" w:rsidRDefault="00874583">
            <w:r>
              <w:t>1022</w:t>
            </w:r>
          </w:p>
        </w:tc>
        <w:tc>
          <w:tcPr>
            <w:tcW w:w="735" w:type="dxa"/>
            <w:gridSpan w:val="2"/>
            <w:vAlign w:val="center"/>
          </w:tcPr>
          <w:p w14:paraId="6E53C197" w14:textId="77777777" w:rsidR="00B64EDF" w:rsidRDefault="00874583">
            <w:r>
              <w:t>9.93</w:t>
            </w:r>
          </w:p>
        </w:tc>
        <w:tc>
          <w:tcPr>
            <w:tcW w:w="962" w:type="dxa"/>
            <w:vAlign w:val="center"/>
          </w:tcPr>
          <w:p w14:paraId="1E36AE2D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2C4B29D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F0508B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F2BA8C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8F777EC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18C05C1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699E9E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A84AF1D" w14:textId="77777777">
        <w:tc>
          <w:tcPr>
            <w:tcW w:w="718" w:type="dxa"/>
            <w:vMerge/>
            <w:vAlign w:val="center"/>
          </w:tcPr>
          <w:p w14:paraId="212D53A5" w14:textId="77777777" w:rsidR="00B64EDF" w:rsidRDefault="00B64EDF"/>
        </w:tc>
        <w:tc>
          <w:tcPr>
            <w:tcW w:w="848" w:type="dxa"/>
            <w:vAlign w:val="center"/>
          </w:tcPr>
          <w:p w14:paraId="62EE9B02" w14:textId="77777777" w:rsidR="00B64EDF" w:rsidRDefault="00874583">
            <w:r>
              <w:t>1026</w:t>
            </w:r>
          </w:p>
        </w:tc>
        <w:tc>
          <w:tcPr>
            <w:tcW w:w="735" w:type="dxa"/>
            <w:gridSpan w:val="2"/>
            <w:vAlign w:val="center"/>
          </w:tcPr>
          <w:p w14:paraId="76BD9329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61C37A43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23364B9C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74FF6F6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66159B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FBBD490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43D687A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81F0EB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AF12D43" w14:textId="77777777">
        <w:tc>
          <w:tcPr>
            <w:tcW w:w="718" w:type="dxa"/>
            <w:vMerge/>
            <w:vAlign w:val="center"/>
          </w:tcPr>
          <w:p w14:paraId="4F3ED88E" w14:textId="77777777" w:rsidR="00B64EDF" w:rsidRDefault="00B64EDF"/>
        </w:tc>
        <w:tc>
          <w:tcPr>
            <w:tcW w:w="848" w:type="dxa"/>
            <w:vAlign w:val="center"/>
          </w:tcPr>
          <w:p w14:paraId="3906A484" w14:textId="77777777" w:rsidR="00B64EDF" w:rsidRDefault="00874583">
            <w:r>
              <w:t>1027</w:t>
            </w:r>
          </w:p>
        </w:tc>
        <w:tc>
          <w:tcPr>
            <w:tcW w:w="735" w:type="dxa"/>
            <w:gridSpan w:val="2"/>
            <w:vAlign w:val="center"/>
          </w:tcPr>
          <w:p w14:paraId="4EE22921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5550B446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1420C0BE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478EEE4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158B91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3C0AAC0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1635EF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C3F140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9870E30" w14:textId="77777777">
        <w:tc>
          <w:tcPr>
            <w:tcW w:w="718" w:type="dxa"/>
            <w:vMerge/>
            <w:vAlign w:val="center"/>
          </w:tcPr>
          <w:p w14:paraId="3162249B" w14:textId="77777777" w:rsidR="00B64EDF" w:rsidRDefault="00B64EDF"/>
        </w:tc>
        <w:tc>
          <w:tcPr>
            <w:tcW w:w="848" w:type="dxa"/>
            <w:vAlign w:val="center"/>
          </w:tcPr>
          <w:p w14:paraId="1D2309CE" w14:textId="77777777" w:rsidR="00B64EDF" w:rsidRDefault="00874583">
            <w:r>
              <w:t>1028</w:t>
            </w:r>
          </w:p>
        </w:tc>
        <w:tc>
          <w:tcPr>
            <w:tcW w:w="735" w:type="dxa"/>
            <w:gridSpan w:val="2"/>
            <w:vAlign w:val="center"/>
          </w:tcPr>
          <w:p w14:paraId="643BDFDA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68079AFD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06D1D23A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3A7AA74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E702F1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0CAD568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0069A0A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F45883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6B192EB" w14:textId="77777777">
        <w:tc>
          <w:tcPr>
            <w:tcW w:w="718" w:type="dxa"/>
            <w:vMerge/>
            <w:vAlign w:val="center"/>
          </w:tcPr>
          <w:p w14:paraId="2D382CF8" w14:textId="77777777" w:rsidR="00B64EDF" w:rsidRDefault="00B64EDF"/>
        </w:tc>
        <w:tc>
          <w:tcPr>
            <w:tcW w:w="848" w:type="dxa"/>
            <w:vAlign w:val="center"/>
          </w:tcPr>
          <w:p w14:paraId="5F21DE4A" w14:textId="77777777" w:rsidR="00B64EDF" w:rsidRDefault="00874583">
            <w:r>
              <w:t>1029</w:t>
            </w:r>
          </w:p>
        </w:tc>
        <w:tc>
          <w:tcPr>
            <w:tcW w:w="735" w:type="dxa"/>
            <w:gridSpan w:val="2"/>
            <w:vAlign w:val="center"/>
          </w:tcPr>
          <w:p w14:paraId="31599F91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564B399E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1EEE483A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3655AD2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FE0104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1DD313D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DB6A28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286568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86AEDE9" w14:textId="77777777">
        <w:tc>
          <w:tcPr>
            <w:tcW w:w="718" w:type="dxa"/>
            <w:vMerge/>
            <w:vAlign w:val="center"/>
          </w:tcPr>
          <w:p w14:paraId="355E051B" w14:textId="77777777" w:rsidR="00B64EDF" w:rsidRDefault="00B64EDF"/>
        </w:tc>
        <w:tc>
          <w:tcPr>
            <w:tcW w:w="848" w:type="dxa"/>
            <w:vAlign w:val="center"/>
          </w:tcPr>
          <w:p w14:paraId="72F6BE70" w14:textId="77777777" w:rsidR="00B64EDF" w:rsidRDefault="00874583">
            <w:r>
              <w:t>1030</w:t>
            </w:r>
          </w:p>
        </w:tc>
        <w:tc>
          <w:tcPr>
            <w:tcW w:w="735" w:type="dxa"/>
            <w:gridSpan w:val="2"/>
            <w:vAlign w:val="center"/>
          </w:tcPr>
          <w:p w14:paraId="7EF4C286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0ED787FE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7D88D1BE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04E3684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3232D6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7918D34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45E2D3F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9EB716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384FB0B" w14:textId="77777777">
        <w:tc>
          <w:tcPr>
            <w:tcW w:w="718" w:type="dxa"/>
            <w:vMerge/>
            <w:vAlign w:val="center"/>
          </w:tcPr>
          <w:p w14:paraId="4935EDE5" w14:textId="77777777" w:rsidR="00B64EDF" w:rsidRDefault="00B64EDF"/>
        </w:tc>
        <w:tc>
          <w:tcPr>
            <w:tcW w:w="848" w:type="dxa"/>
            <w:vAlign w:val="center"/>
          </w:tcPr>
          <w:p w14:paraId="34F43366" w14:textId="77777777" w:rsidR="00B64EDF" w:rsidRDefault="00874583">
            <w:r>
              <w:t>1031</w:t>
            </w:r>
          </w:p>
        </w:tc>
        <w:tc>
          <w:tcPr>
            <w:tcW w:w="735" w:type="dxa"/>
            <w:gridSpan w:val="2"/>
            <w:vAlign w:val="center"/>
          </w:tcPr>
          <w:p w14:paraId="1764954B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08C00B6E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4A8342BE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8A44D5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236CB2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B1D8ABD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4760452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349065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0BC0BC7" w14:textId="77777777">
        <w:tc>
          <w:tcPr>
            <w:tcW w:w="718" w:type="dxa"/>
            <w:vMerge/>
            <w:vAlign w:val="center"/>
          </w:tcPr>
          <w:p w14:paraId="0F9F9AC2" w14:textId="77777777" w:rsidR="00B64EDF" w:rsidRDefault="00B64EDF"/>
        </w:tc>
        <w:tc>
          <w:tcPr>
            <w:tcW w:w="848" w:type="dxa"/>
            <w:vAlign w:val="center"/>
          </w:tcPr>
          <w:p w14:paraId="7900BC12" w14:textId="77777777" w:rsidR="00B64EDF" w:rsidRDefault="00874583">
            <w:r>
              <w:t>1032</w:t>
            </w:r>
          </w:p>
        </w:tc>
        <w:tc>
          <w:tcPr>
            <w:tcW w:w="735" w:type="dxa"/>
            <w:gridSpan w:val="2"/>
            <w:vAlign w:val="center"/>
          </w:tcPr>
          <w:p w14:paraId="2C3BF633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1360DF84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066B8E64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6742581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73A21F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C355EF1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7687FA2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99553C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BBADCBF" w14:textId="77777777">
        <w:tc>
          <w:tcPr>
            <w:tcW w:w="718" w:type="dxa"/>
            <w:vMerge/>
            <w:vAlign w:val="center"/>
          </w:tcPr>
          <w:p w14:paraId="591CAF40" w14:textId="77777777" w:rsidR="00B64EDF" w:rsidRDefault="00B64EDF"/>
        </w:tc>
        <w:tc>
          <w:tcPr>
            <w:tcW w:w="848" w:type="dxa"/>
            <w:vAlign w:val="center"/>
          </w:tcPr>
          <w:p w14:paraId="3C7C21E9" w14:textId="77777777" w:rsidR="00B64EDF" w:rsidRDefault="00874583">
            <w:r>
              <w:t>1033</w:t>
            </w:r>
          </w:p>
        </w:tc>
        <w:tc>
          <w:tcPr>
            <w:tcW w:w="735" w:type="dxa"/>
            <w:gridSpan w:val="2"/>
            <w:vAlign w:val="center"/>
          </w:tcPr>
          <w:p w14:paraId="012DC48F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53DA5E6A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7B64F8C0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6BA7C6C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E82736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D92E50F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576A165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BE8C42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589FC75" w14:textId="77777777">
        <w:tc>
          <w:tcPr>
            <w:tcW w:w="718" w:type="dxa"/>
            <w:vMerge/>
            <w:vAlign w:val="center"/>
          </w:tcPr>
          <w:p w14:paraId="5AB36287" w14:textId="77777777" w:rsidR="00B64EDF" w:rsidRDefault="00B64EDF"/>
        </w:tc>
        <w:tc>
          <w:tcPr>
            <w:tcW w:w="848" w:type="dxa"/>
            <w:vAlign w:val="center"/>
          </w:tcPr>
          <w:p w14:paraId="2ED7B866" w14:textId="77777777" w:rsidR="00B64EDF" w:rsidRDefault="00874583">
            <w:r>
              <w:t>1034</w:t>
            </w:r>
          </w:p>
        </w:tc>
        <w:tc>
          <w:tcPr>
            <w:tcW w:w="735" w:type="dxa"/>
            <w:gridSpan w:val="2"/>
            <w:vAlign w:val="center"/>
          </w:tcPr>
          <w:p w14:paraId="24C9F55A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72D63E6E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2025FFC5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6CD1DB2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9D0E53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DF679F8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3B21D2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3141C3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847F8BF" w14:textId="77777777">
        <w:tc>
          <w:tcPr>
            <w:tcW w:w="718" w:type="dxa"/>
            <w:vMerge/>
            <w:vAlign w:val="center"/>
          </w:tcPr>
          <w:p w14:paraId="09A6F5FE" w14:textId="77777777" w:rsidR="00B64EDF" w:rsidRDefault="00B64EDF"/>
        </w:tc>
        <w:tc>
          <w:tcPr>
            <w:tcW w:w="848" w:type="dxa"/>
            <w:vAlign w:val="center"/>
          </w:tcPr>
          <w:p w14:paraId="6537C173" w14:textId="77777777" w:rsidR="00B64EDF" w:rsidRDefault="00874583">
            <w:r>
              <w:t>1035</w:t>
            </w:r>
          </w:p>
        </w:tc>
        <w:tc>
          <w:tcPr>
            <w:tcW w:w="735" w:type="dxa"/>
            <w:gridSpan w:val="2"/>
            <w:vAlign w:val="center"/>
          </w:tcPr>
          <w:p w14:paraId="2705511D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12059470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7B1C4A6D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07602B3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F669AF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E531811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04CF426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E34525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FF6B6AF" w14:textId="77777777">
        <w:tc>
          <w:tcPr>
            <w:tcW w:w="718" w:type="dxa"/>
            <w:vMerge/>
            <w:vAlign w:val="center"/>
          </w:tcPr>
          <w:p w14:paraId="5C1E9E1D" w14:textId="77777777" w:rsidR="00B64EDF" w:rsidRDefault="00B64EDF"/>
        </w:tc>
        <w:tc>
          <w:tcPr>
            <w:tcW w:w="848" w:type="dxa"/>
            <w:vAlign w:val="center"/>
          </w:tcPr>
          <w:p w14:paraId="1DA49980" w14:textId="77777777" w:rsidR="00B64EDF" w:rsidRDefault="00874583">
            <w:r>
              <w:t>1036</w:t>
            </w:r>
          </w:p>
        </w:tc>
        <w:tc>
          <w:tcPr>
            <w:tcW w:w="735" w:type="dxa"/>
            <w:gridSpan w:val="2"/>
            <w:vAlign w:val="center"/>
          </w:tcPr>
          <w:p w14:paraId="4EA18A9B" w14:textId="77777777" w:rsidR="00B64EDF" w:rsidRDefault="00874583">
            <w:r>
              <w:t>9.45</w:t>
            </w:r>
          </w:p>
        </w:tc>
        <w:tc>
          <w:tcPr>
            <w:tcW w:w="962" w:type="dxa"/>
            <w:vAlign w:val="center"/>
          </w:tcPr>
          <w:p w14:paraId="264F449C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A07E884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2C6FF39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DE1717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CCB2BF0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9616F2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9F10FC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1321648" w14:textId="77777777">
        <w:tc>
          <w:tcPr>
            <w:tcW w:w="718" w:type="dxa"/>
            <w:vMerge/>
            <w:vAlign w:val="center"/>
          </w:tcPr>
          <w:p w14:paraId="26CB2161" w14:textId="77777777" w:rsidR="00B64EDF" w:rsidRDefault="00B64EDF"/>
        </w:tc>
        <w:tc>
          <w:tcPr>
            <w:tcW w:w="848" w:type="dxa"/>
            <w:vAlign w:val="center"/>
          </w:tcPr>
          <w:p w14:paraId="59CC5CDB" w14:textId="77777777" w:rsidR="00B64EDF" w:rsidRDefault="00874583">
            <w:r>
              <w:t>1037</w:t>
            </w:r>
          </w:p>
        </w:tc>
        <w:tc>
          <w:tcPr>
            <w:tcW w:w="735" w:type="dxa"/>
            <w:gridSpan w:val="2"/>
            <w:vAlign w:val="center"/>
          </w:tcPr>
          <w:p w14:paraId="10131680" w14:textId="77777777" w:rsidR="00B64EDF" w:rsidRDefault="00874583">
            <w:r>
              <w:t>9.45</w:t>
            </w:r>
          </w:p>
        </w:tc>
        <w:tc>
          <w:tcPr>
            <w:tcW w:w="962" w:type="dxa"/>
            <w:vAlign w:val="center"/>
          </w:tcPr>
          <w:p w14:paraId="4752F747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4E54345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A529E2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E8A5A8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CC063A2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BBB0F3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243E19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12F6A0B" w14:textId="77777777">
        <w:tc>
          <w:tcPr>
            <w:tcW w:w="718" w:type="dxa"/>
            <w:vMerge/>
            <w:vAlign w:val="center"/>
          </w:tcPr>
          <w:p w14:paraId="798D7304" w14:textId="77777777" w:rsidR="00B64EDF" w:rsidRDefault="00B64EDF"/>
        </w:tc>
        <w:tc>
          <w:tcPr>
            <w:tcW w:w="848" w:type="dxa"/>
            <w:vAlign w:val="center"/>
          </w:tcPr>
          <w:p w14:paraId="42824D65" w14:textId="77777777" w:rsidR="00B64EDF" w:rsidRDefault="00874583">
            <w:r>
              <w:t>1038</w:t>
            </w:r>
          </w:p>
        </w:tc>
        <w:tc>
          <w:tcPr>
            <w:tcW w:w="735" w:type="dxa"/>
            <w:gridSpan w:val="2"/>
            <w:vAlign w:val="center"/>
          </w:tcPr>
          <w:p w14:paraId="1BDFE68C" w14:textId="77777777" w:rsidR="00B64EDF" w:rsidRDefault="00874583">
            <w:r>
              <w:t>9.45</w:t>
            </w:r>
          </w:p>
        </w:tc>
        <w:tc>
          <w:tcPr>
            <w:tcW w:w="962" w:type="dxa"/>
            <w:vAlign w:val="center"/>
          </w:tcPr>
          <w:p w14:paraId="779C4DF1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2670286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4D89EC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55018C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CD44883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6EEB3D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E76087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C648291" w14:textId="77777777">
        <w:tc>
          <w:tcPr>
            <w:tcW w:w="718" w:type="dxa"/>
            <w:vMerge/>
            <w:vAlign w:val="center"/>
          </w:tcPr>
          <w:p w14:paraId="1303CCF0" w14:textId="77777777" w:rsidR="00B64EDF" w:rsidRDefault="00B64EDF"/>
        </w:tc>
        <w:tc>
          <w:tcPr>
            <w:tcW w:w="848" w:type="dxa"/>
            <w:vAlign w:val="center"/>
          </w:tcPr>
          <w:p w14:paraId="13D9DBB9" w14:textId="77777777" w:rsidR="00B64EDF" w:rsidRDefault="00874583">
            <w:r>
              <w:t>1039</w:t>
            </w:r>
          </w:p>
        </w:tc>
        <w:tc>
          <w:tcPr>
            <w:tcW w:w="735" w:type="dxa"/>
            <w:gridSpan w:val="2"/>
            <w:vAlign w:val="center"/>
          </w:tcPr>
          <w:p w14:paraId="27CF0098" w14:textId="77777777" w:rsidR="00B64EDF" w:rsidRDefault="00874583">
            <w:r>
              <w:t>9.45</w:t>
            </w:r>
          </w:p>
        </w:tc>
        <w:tc>
          <w:tcPr>
            <w:tcW w:w="962" w:type="dxa"/>
            <w:vAlign w:val="center"/>
          </w:tcPr>
          <w:p w14:paraId="4B5681C6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0BD741D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F1C635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F1BBC2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60ECD55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0E81E8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3E8FDF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A47757A" w14:textId="77777777">
        <w:tc>
          <w:tcPr>
            <w:tcW w:w="718" w:type="dxa"/>
            <w:vMerge/>
            <w:vAlign w:val="center"/>
          </w:tcPr>
          <w:p w14:paraId="26F1BC3C" w14:textId="77777777" w:rsidR="00B64EDF" w:rsidRDefault="00B64EDF"/>
        </w:tc>
        <w:tc>
          <w:tcPr>
            <w:tcW w:w="848" w:type="dxa"/>
            <w:vAlign w:val="center"/>
          </w:tcPr>
          <w:p w14:paraId="22CF0F2F" w14:textId="77777777" w:rsidR="00B64EDF" w:rsidRDefault="00874583">
            <w:r>
              <w:t>1040</w:t>
            </w:r>
          </w:p>
        </w:tc>
        <w:tc>
          <w:tcPr>
            <w:tcW w:w="735" w:type="dxa"/>
            <w:gridSpan w:val="2"/>
            <w:vAlign w:val="center"/>
          </w:tcPr>
          <w:p w14:paraId="7C863930" w14:textId="77777777" w:rsidR="00B64EDF" w:rsidRDefault="00874583">
            <w:r>
              <w:t>9.45</w:t>
            </w:r>
          </w:p>
        </w:tc>
        <w:tc>
          <w:tcPr>
            <w:tcW w:w="962" w:type="dxa"/>
            <w:vAlign w:val="center"/>
          </w:tcPr>
          <w:p w14:paraId="444CF2B4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707BE6D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5F21500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C084D7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5900900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1B5FEC6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DFBA72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38B8DCC" w14:textId="77777777">
        <w:tc>
          <w:tcPr>
            <w:tcW w:w="718" w:type="dxa"/>
            <w:vMerge/>
            <w:vAlign w:val="center"/>
          </w:tcPr>
          <w:p w14:paraId="2272CE05" w14:textId="77777777" w:rsidR="00B64EDF" w:rsidRDefault="00B64EDF"/>
        </w:tc>
        <w:tc>
          <w:tcPr>
            <w:tcW w:w="848" w:type="dxa"/>
            <w:vAlign w:val="center"/>
          </w:tcPr>
          <w:p w14:paraId="295663AB" w14:textId="77777777" w:rsidR="00B64EDF" w:rsidRDefault="00874583">
            <w:r>
              <w:t>1055</w:t>
            </w:r>
          </w:p>
        </w:tc>
        <w:tc>
          <w:tcPr>
            <w:tcW w:w="735" w:type="dxa"/>
            <w:gridSpan w:val="2"/>
            <w:vAlign w:val="center"/>
          </w:tcPr>
          <w:p w14:paraId="723A6664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5771146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3DE8985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B4E53B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6ED4C6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898A72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350F1D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35B605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B89F9AA" w14:textId="77777777">
        <w:tc>
          <w:tcPr>
            <w:tcW w:w="718" w:type="dxa"/>
            <w:vMerge/>
            <w:vAlign w:val="center"/>
          </w:tcPr>
          <w:p w14:paraId="0BCB9AB0" w14:textId="77777777" w:rsidR="00B64EDF" w:rsidRDefault="00B64EDF"/>
        </w:tc>
        <w:tc>
          <w:tcPr>
            <w:tcW w:w="848" w:type="dxa"/>
            <w:vAlign w:val="center"/>
          </w:tcPr>
          <w:p w14:paraId="1CFA01AB" w14:textId="77777777" w:rsidR="00B64EDF" w:rsidRDefault="00874583">
            <w:r>
              <w:t>1056</w:t>
            </w:r>
          </w:p>
        </w:tc>
        <w:tc>
          <w:tcPr>
            <w:tcW w:w="735" w:type="dxa"/>
            <w:gridSpan w:val="2"/>
            <w:vAlign w:val="center"/>
          </w:tcPr>
          <w:p w14:paraId="3E1ECBA5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E776091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4C07C89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7764FC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0DFBED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2A827DF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80E8EF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18EBA3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D13629F" w14:textId="77777777">
        <w:tc>
          <w:tcPr>
            <w:tcW w:w="718" w:type="dxa"/>
            <w:vMerge/>
            <w:vAlign w:val="center"/>
          </w:tcPr>
          <w:p w14:paraId="673BBF01" w14:textId="77777777" w:rsidR="00B64EDF" w:rsidRDefault="00B64EDF"/>
        </w:tc>
        <w:tc>
          <w:tcPr>
            <w:tcW w:w="848" w:type="dxa"/>
            <w:vAlign w:val="center"/>
          </w:tcPr>
          <w:p w14:paraId="7A1B77CE" w14:textId="77777777" w:rsidR="00B64EDF" w:rsidRDefault="00874583">
            <w:r>
              <w:t>1057</w:t>
            </w:r>
          </w:p>
        </w:tc>
        <w:tc>
          <w:tcPr>
            <w:tcW w:w="735" w:type="dxa"/>
            <w:gridSpan w:val="2"/>
            <w:vAlign w:val="center"/>
          </w:tcPr>
          <w:p w14:paraId="0AD01000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6B0294B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D0FD33F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327FC8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00F2B9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1093A2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A09618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4EE828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1065561" w14:textId="77777777">
        <w:tc>
          <w:tcPr>
            <w:tcW w:w="718" w:type="dxa"/>
            <w:vMerge/>
            <w:vAlign w:val="center"/>
          </w:tcPr>
          <w:p w14:paraId="3BBB29DB" w14:textId="77777777" w:rsidR="00B64EDF" w:rsidRDefault="00B64EDF"/>
        </w:tc>
        <w:tc>
          <w:tcPr>
            <w:tcW w:w="848" w:type="dxa"/>
            <w:vAlign w:val="center"/>
          </w:tcPr>
          <w:p w14:paraId="164183F6" w14:textId="77777777" w:rsidR="00B64EDF" w:rsidRDefault="00874583">
            <w:r>
              <w:t>1058</w:t>
            </w:r>
          </w:p>
        </w:tc>
        <w:tc>
          <w:tcPr>
            <w:tcW w:w="735" w:type="dxa"/>
            <w:gridSpan w:val="2"/>
            <w:vAlign w:val="center"/>
          </w:tcPr>
          <w:p w14:paraId="6A704031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6F5B911B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6DABBEF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06894D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723E8B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7A33C5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C4EFEF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D9750E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5E8DAF2" w14:textId="77777777">
        <w:tc>
          <w:tcPr>
            <w:tcW w:w="718" w:type="dxa"/>
            <w:vMerge/>
            <w:vAlign w:val="center"/>
          </w:tcPr>
          <w:p w14:paraId="6B061FF6" w14:textId="77777777" w:rsidR="00B64EDF" w:rsidRDefault="00B64EDF"/>
        </w:tc>
        <w:tc>
          <w:tcPr>
            <w:tcW w:w="848" w:type="dxa"/>
            <w:vAlign w:val="center"/>
          </w:tcPr>
          <w:p w14:paraId="65050346" w14:textId="77777777" w:rsidR="00B64EDF" w:rsidRDefault="00874583">
            <w:r>
              <w:t>1059</w:t>
            </w:r>
          </w:p>
        </w:tc>
        <w:tc>
          <w:tcPr>
            <w:tcW w:w="735" w:type="dxa"/>
            <w:gridSpan w:val="2"/>
            <w:vAlign w:val="center"/>
          </w:tcPr>
          <w:p w14:paraId="0C5B70D2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2B03DA58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DDC2255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11DF1D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4D3B29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87699B5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8F3623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C0C7B7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ECCE124" w14:textId="77777777">
        <w:tc>
          <w:tcPr>
            <w:tcW w:w="718" w:type="dxa"/>
            <w:vMerge/>
            <w:vAlign w:val="center"/>
          </w:tcPr>
          <w:p w14:paraId="11244C89" w14:textId="77777777" w:rsidR="00B64EDF" w:rsidRDefault="00B64EDF"/>
        </w:tc>
        <w:tc>
          <w:tcPr>
            <w:tcW w:w="848" w:type="dxa"/>
            <w:vAlign w:val="center"/>
          </w:tcPr>
          <w:p w14:paraId="3898D659" w14:textId="77777777" w:rsidR="00B64EDF" w:rsidRDefault="00874583">
            <w:r>
              <w:t>1060</w:t>
            </w:r>
          </w:p>
        </w:tc>
        <w:tc>
          <w:tcPr>
            <w:tcW w:w="735" w:type="dxa"/>
            <w:gridSpan w:val="2"/>
            <w:vAlign w:val="center"/>
          </w:tcPr>
          <w:p w14:paraId="5A63DF1C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47319A7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EABE567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38C49B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7F45B7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4653BB2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AAFEB3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9E0594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EE55221" w14:textId="77777777">
        <w:tc>
          <w:tcPr>
            <w:tcW w:w="718" w:type="dxa"/>
            <w:vMerge/>
            <w:vAlign w:val="center"/>
          </w:tcPr>
          <w:p w14:paraId="34E5E357" w14:textId="77777777" w:rsidR="00B64EDF" w:rsidRDefault="00B64EDF"/>
        </w:tc>
        <w:tc>
          <w:tcPr>
            <w:tcW w:w="848" w:type="dxa"/>
            <w:vAlign w:val="center"/>
          </w:tcPr>
          <w:p w14:paraId="724F6276" w14:textId="77777777" w:rsidR="00B64EDF" w:rsidRDefault="00874583">
            <w:r>
              <w:t>1061</w:t>
            </w:r>
          </w:p>
        </w:tc>
        <w:tc>
          <w:tcPr>
            <w:tcW w:w="735" w:type="dxa"/>
            <w:gridSpan w:val="2"/>
            <w:vAlign w:val="center"/>
          </w:tcPr>
          <w:p w14:paraId="6A812B3F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7864FCC1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5417564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B41722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8C4AFB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C96A54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A4F506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FCDA2A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61B423C" w14:textId="77777777">
        <w:tc>
          <w:tcPr>
            <w:tcW w:w="718" w:type="dxa"/>
            <w:vMerge/>
            <w:vAlign w:val="center"/>
          </w:tcPr>
          <w:p w14:paraId="3E8CB30D" w14:textId="77777777" w:rsidR="00B64EDF" w:rsidRDefault="00B64EDF"/>
        </w:tc>
        <w:tc>
          <w:tcPr>
            <w:tcW w:w="848" w:type="dxa"/>
            <w:vAlign w:val="center"/>
          </w:tcPr>
          <w:p w14:paraId="36BDC554" w14:textId="77777777" w:rsidR="00B64EDF" w:rsidRDefault="00874583">
            <w:r>
              <w:t>1062</w:t>
            </w:r>
          </w:p>
        </w:tc>
        <w:tc>
          <w:tcPr>
            <w:tcW w:w="735" w:type="dxa"/>
            <w:gridSpan w:val="2"/>
            <w:vAlign w:val="center"/>
          </w:tcPr>
          <w:p w14:paraId="2947E58F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63E61B6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23756E3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00D1F2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270E91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0AB13F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E29AE7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017A4D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40FAE99" w14:textId="77777777">
        <w:tc>
          <w:tcPr>
            <w:tcW w:w="718" w:type="dxa"/>
            <w:vMerge/>
            <w:vAlign w:val="center"/>
          </w:tcPr>
          <w:p w14:paraId="6EC8CABD" w14:textId="77777777" w:rsidR="00B64EDF" w:rsidRDefault="00B64EDF"/>
        </w:tc>
        <w:tc>
          <w:tcPr>
            <w:tcW w:w="848" w:type="dxa"/>
            <w:vAlign w:val="center"/>
          </w:tcPr>
          <w:p w14:paraId="2816B7C9" w14:textId="77777777" w:rsidR="00B64EDF" w:rsidRDefault="00874583">
            <w:r>
              <w:t>1063</w:t>
            </w:r>
          </w:p>
        </w:tc>
        <w:tc>
          <w:tcPr>
            <w:tcW w:w="735" w:type="dxa"/>
            <w:gridSpan w:val="2"/>
            <w:vAlign w:val="center"/>
          </w:tcPr>
          <w:p w14:paraId="0A956F11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21D298DF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73F779C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8DC51E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73F91B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CC50DA9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EAA0ED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D08577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E9B30E6" w14:textId="77777777">
        <w:tc>
          <w:tcPr>
            <w:tcW w:w="718" w:type="dxa"/>
            <w:vMerge/>
            <w:vAlign w:val="center"/>
          </w:tcPr>
          <w:p w14:paraId="68A9D28F" w14:textId="77777777" w:rsidR="00B64EDF" w:rsidRDefault="00B64EDF"/>
        </w:tc>
        <w:tc>
          <w:tcPr>
            <w:tcW w:w="848" w:type="dxa"/>
            <w:vAlign w:val="center"/>
          </w:tcPr>
          <w:p w14:paraId="55FFB3E1" w14:textId="77777777" w:rsidR="00B64EDF" w:rsidRDefault="00874583">
            <w:r>
              <w:t>1064</w:t>
            </w:r>
          </w:p>
        </w:tc>
        <w:tc>
          <w:tcPr>
            <w:tcW w:w="735" w:type="dxa"/>
            <w:gridSpan w:val="2"/>
            <w:vAlign w:val="center"/>
          </w:tcPr>
          <w:p w14:paraId="4DA4A936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0FC5ABA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C3170CE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FC1638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9132F7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00FEB5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DC3B0D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764BC5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B83C2A1" w14:textId="77777777">
        <w:tc>
          <w:tcPr>
            <w:tcW w:w="718" w:type="dxa"/>
            <w:vMerge/>
            <w:vAlign w:val="center"/>
          </w:tcPr>
          <w:p w14:paraId="62AFBDB8" w14:textId="77777777" w:rsidR="00B64EDF" w:rsidRDefault="00B64EDF"/>
        </w:tc>
        <w:tc>
          <w:tcPr>
            <w:tcW w:w="848" w:type="dxa"/>
            <w:vAlign w:val="center"/>
          </w:tcPr>
          <w:p w14:paraId="0B0E37B4" w14:textId="77777777" w:rsidR="00B64EDF" w:rsidRDefault="00874583">
            <w:r>
              <w:t>1065</w:t>
            </w:r>
          </w:p>
        </w:tc>
        <w:tc>
          <w:tcPr>
            <w:tcW w:w="735" w:type="dxa"/>
            <w:gridSpan w:val="2"/>
            <w:vAlign w:val="center"/>
          </w:tcPr>
          <w:p w14:paraId="3B7BB188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135690A4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AF79C12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082B5D1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29F339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08BFC55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055C0AB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714FEE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930BC36" w14:textId="77777777">
        <w:tc>
          <w:tcPr>
            <w:tcW w:w="718" w:type="dxa"/>
            <w:vMerge/>
            <w:vAlign w:val="center"/>
          </w:tcPr>
          <w:p w14:paraId="48CE64BE" w14:textId="77777777" w:rsidR="00B64EDF" w:rsidRDefault="00B64EDF"/>
        </w:tc>
        <w:tc>
          <w:tcPr>
            <w:tcW w:w="848" w:type="dxa"/>
            <w:vAlign w:val="center"/>
          </w:tcPr>
          <w:p w14:paraId="30FBA717" w14:textId="77777777" w:rsidR="00B64EDF" w:rsidRDefault="00874583">
            <w:r>
              <w:t>1066</w:t>
            </w:r>
          </w:p>
        </w:tc>
        <w:tc>
          <w:tcPr>
            <w:tcW w:w="735" w:type="dxa"/>
            <w:gridSpan w:val="2"/>
            <w:vAlign w:val="center"/>
          </w:tcPr>
          <w:p w14:paraId="4145DD92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3051F711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53801686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73ECFA3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548845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A09245E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BC4F72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E4B48B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19C16F6" w14:textId="77777777">
        <w:tc>
          <w:tcPr>
            <w:tcW w:w="718" w:type="dxa"/>
            <w:vMerge/>
            <w:vAlign w:val="center"/>
          </w:tcPr>
          <w:p w14:paraId="5DB164DE" w14:textId="77777777" w:rsidR="00B64EDF" w:rsidRDefault="00B64EDF"/>
        </w:tc>
        <w:tc>
          <w:tcPr>
            <w:tcW w:w="848" w:type="dxa"/>
            <w:vAlign w:val="center"/>
          </w:tcPr>
          <w:p w14:paraId="79777F39" w14:textId="77777777" w:rsidR="00B64EDF" w:rsidRDefault="00874583">
            <w:r>
              <w:t>1067</w:t>
            </w:r>
          </w:p>
        </w:tc>
        <w:tc>
          <w:tcPr>
            <w:tcW w:w="735" w:type="dxa"/>
            <w:gridSpan w:val="2"/>
            <w:vAlign w:val="center"/>
          </w:tcPr>
          <w:p w14:paraId="7858A118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7B290B6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0A86296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06DAF66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92C76A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9D0FAAC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412D8B0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B3C412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FA7E153" w14:textId="77777777">
        <w:tc>
          <w:tcPr>
            <w:tcW w:w="718" w:type="dxa"/>
            <w:vMerge/>
            <w:vAlign w:val="center"/>
          </w:tcPr>
          <w:p w14:paraId="7C29B221" w14:textId="77777777" w:rsidR="00B64EDF" w:rsidRDefault="00B64EDF"/>
        </w:tc>
        <w:tc>
          <w:tcPr>
            <w:tcW w:w="848" w:type="dxa"/>
            <w:vAlign w:val="center"/>
          </w:tcPr>
          <w:p w14:paraId="66A3A93A" w14:textId="77777777" w:rsidR="00B64EDF" w:rsidRDefault="00874583">
            <w:r>
              <w:t>1068</w:t>
            </w:r>
          </w:p>
        </w:tc>
        <w:tc>
          <w:tcPr>
            <w:tcW w:w="735" w:type="dxa"/>
            <w:gridSpan w:val="2"/>
            <w:vAlign w:val="center"/>
          </w:tcPr>
          <w:p w14:paraId="2F9FFF0C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28083532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5DED7DBA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7AFD3C1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FF7DB7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2AAF6E3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3CE451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B3C9EE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5926D71" w14:textId="77777777">
        <w:tc>
          <w:tcPr>
            <w:tcW w:w="718" w:type="dxa"/>
            <w:vMerge/>
            <w:vAlign w:val="center"/>
          </w:tcPr>
          <w:p w14:paraId="567C00D9" w14:textId="77777777" w:rsidR="00B64EDF" w:rsidRDefault="00B64EDF"/>
        </w:tc>
        <w:tc>
          <w:tcPr>
            <w:tcW w:w="848" w:type="dxa"/>
            <w:vAlign w:val="center"/>
          </w:tcPr>
          <w:p w14:paraId="6E395A8C" w14:textId="77777777" w:rsidR="00B64EDF" w:rsidRDefault="00874583">
            <w:r>
              <w:t>1069</w:t>
            </w:r>
          </w:p>
        </w:tc>
        <w:tc>
          <w:tcPr>
            <w:tcW w:w="735" w:type="dxa"/>
            <w:gridSpan w:val="2"/>
            <w:vAlign w:val="center"/>
          </w:tcPr>
          <w:p w14:paraId="2953A545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08F81E03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31A419AE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7F79F1B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43ADA9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0E095EA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2E421A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4EBCFD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A53CCE8" w14:textId="77777777">
        <w:tc>
          <w:tcPr>
            <w:tcW w:w="718" w:type="dxa"/>
            <w:vMerge/>
            <w:vAlign w:val="center"/>
          </w:tcPr>
          <w:p w14:paraId="5D7D29D8" w14:textId="77777777" w:rsidR="00B64EDF" w:rsidRDefault="00B64EDF"/>
        </w:tc>
        <w:tc>
          <w:tcPr>
            <w:tcW w:w="848" w:type="dxa"/>
            <w:vAlign w:val="center"/>
          </w:tcPr>
          <w:p w14:paraId="25BB1A3D" w14:textId="77777777" w:rsidR="00B64EDF" w:rsidRDefault="00874583">
            <w:r>
              <w:t>1070</w:t>
            </w:r>
          </w:p>
        </w:tc>
        <w:tc>
          <w:tcPr>
            <w:tcW w:w="735" w:type="dxa"/>
            <w:gridSpan w:val="2"/>
            <w:vAlign w:val="center"/>
          </w:tcPr>
          <w:p w14:paraId="15EA56AD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5A0BED62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169EADD5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607F871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76D63F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AA14EA0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7952440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4090D6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F4DC2FE" w14:textId="77777777">
        <w:tc>
          <w:tcPr>
            <w:tcW w:w="718" w:type="dxa"/>
            <w:vMerge/>
            <w:vAlign w:val="center"/>
          </w:tcPr>
          <w:p w14:paraId="0BE8CBBB" w14:textId="77777777" w:rsidR="00B64EDF" w:rsidRDefault="00B64EDF"/>
        </w:tc>
        <w:tc>
          <w:tcPr>
            <w:tcW w:w="848" w:type="dxa"/>
            <w:vAlign w:val="center"/>
          </w:tcPr>
          <w:p w14:paraId="7CDC8A8A" w14:textId="77777777" w:rsidR="00B64EDF" w:rsidRDefault="00874583">
            <w:r>
              <w:t>1071</w:t>
            </w:r>
          </w:p>
        </w:tc>
        <w:tc>
          <w:tcPr>
            <w:tcW w:w="735" w:type="dxa"/>
            <w:gridSpan w:val="2"/>
            <w:vAlign w:val="center"/>
          </w:tcPr>
          <w:p w14:paraId="33BBC685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45BBB5DB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4D3C6EB8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227072B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EEDC99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35ABFE2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1B7FEC6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59D518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8AD5D6D" w14:textId="77777777">
        <w:tc>
          <w:tcPr>
            <w:tcW w:w="718" w:type="dxa"/>
            <w:vMerge/>
            <w:vAlign w:val="center"/>
          </w:tcPr>
          <w:p w14:paraId="753E7C63" w14:textId="77777777" w:rsidR="00B64EDF" w:rsidRDefault="00B64EDF"/>
        </w:tc>
        <w:tc>
          <w:tcPr>
            <w:tcW w:w="848" w:type="dxa"/>
            <w:vAlign w:val="center"/>
          </w:tcPr>
          <w:p w14:paraId="7936D44D" w14:textId="77777777" w:rsidR="00B64EDF" w:rsidRDefault="00874583">
            <w:r>
              <w:t>1072</w:t>
            </w:r>
          </w:p>
        </w:tc>
        <w:tc>
          <w:tcPr>
            <w:tcW w:w="735" w:type="dxa"/>
            <w:gridSpan w:val="2"/>
            <w:vAlign w:val="center"/>
          </w:tcPr>
          <w:p w14:paraId="477B955E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6B1E19AD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CCBFC94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8A5A7F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62A4FE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04742B4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8D6D6A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4F651C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380A7E" w14:textId="77777777">
        <w:tc>
          <w:tcPr>
            <w:tcW w:w="718" w:type="dxa"/>
            <w:vMerge w:val="restart"/>
            <w:vAlign w:val="center"/>
          </w:tcPr>
          <w:p w14:paraId="7DE5CF4C" w14:textId="77777777" w:rsidR="00B64EDF" w:rsidRDefault="00874583">
            <w:r>
              <w:t>2</w:t>
            </w:r>
          </w:p>
        </w:tc>
        <w:tc>
          <w:tcPr>
            <w:tcW w:w="848" w:type="dxa"/>
            <w:vMerge w:val="restart"/>
            <w:vAlign w:val="center"/>
          </w:tcPr>
          <w:p w14:paraId="744E995B" w14:textId="77777777" w:rsidR="00B64EDF" w:rsidRDefault="00874583">
            <w:r>
              <w:t>2002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65E36EB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676D766A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6D649E51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481A7326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39C05E09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3E441F5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6C320CF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6CE5FA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53FC81D" w14:textId="77777777">
        <w:tc>
          <w:tcPr>
            <w:tcW w:w="718" w:type="dxa"/>
            <w:vMerge/>
            <w:vAlign w:val="center"/>
          </w:tcPr>
          <w:p w14:paraId="1EF75D8A" w14:textId="77777777" w:rsidR="00B64EDF" w:rsidRDefault="00B64EDF"/>
        </w:tc>
        <w:tc>
          <w:tcPr>
            <w:tcW w:w="848" w:type="dxa"/>
            <w:vMerge/>
            <w:vAlign w:val="center"/>
          </w:tcPr>
          <w:p w14:paraId="12CC41D7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41068C41" w14:textId="77777777" w:rsidR="00B64EDF" w:rsidRDefault="00B64EDF"/>
        </w:tc>
        <w:tc>
          <w:tcPr>
            <w:tcW w:w="962" w:type="dxa"/>
            <w:vAlign w:val="center"/>
          </w:tcPr>
          <w:p w14:paraId="333F6777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22710F82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666CA87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186FC6C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28EA15C" w14:textId="77777777" w:rsidR="00B64EDF" w:rsidRDefault="00B64EDF"/>
        </w:tc>
        <w:tc>
          <w:tcPr>
            <w:tcW w:w="1358" w:type="dxa"/>
            <w:vMerge/>
            <w:vAlign w:val="center"/>
          </w:tcPr>
          <w:p w14:paraId="14D13671" w14:textId="77777777" w:rsidR="00B64EDF" w:rsidRDefault="00B64EDF"/>
        </w:tc>
        <w:tc>
          <w:tcPr>
            <w:tcW w:w="1086" w:type="dxa"/>
            <w:vMerge/>
            <w:vAlign w:val="center"/>
          </w:tcPr>
          <w:p w14:paraId="392255BB" w14:textId="77777777" w:rsidR="00B64EDF" w:rsidRDefault="00B64EDF"/>
        </w:tc>
      </w:tr>
      <w:tr w:rsidR="00B64EDF" w14:paraId="2050AD82" w14:textId="77777777">
        <w:tc>
          <w:tcPr>
            <w:tcW w:w="718" w:type="dxa"/>
            <w:vMerge/>
            <w:vAlign w:val="center"/>
          </w:tcPr>
          <w:p w14:paraId="2AECF0EE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5EE39F9E" w14:textId="77777777" w:rsidR="00B64EDF" w:rsidRDefault="00874583">
            <w:r>
              <w:t>2003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D6F6356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1542CC83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3EAC7124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787D4AB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9A84A1C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8300949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5E10BC2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58D144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D81A887" w14:textId="77777777">
        <w:tc>
          <w:tcPr>
            <w:tcW w:w="718" w:type="dxa"/>
            <w:vMerge/>
            <w:vAlign w:val="center"/>
          </w:tcPr>
          <w:p w14:paraId="521D1E68" w14:textId="77777777" w:rsidR="00B64EDF" w:rsidRDefault="00B64EDF"/>
        </w:tc>
        <w:tc>
          <w:tcPr>
            <w:tcW w:w="848" w:type="dxa"/>
            <w:vMerge/>
            <w:vAlign w:val="center"/>
          </w:tcPr>
          <w:p w14:paraId="42244EE0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05F2D214" w14:textId="77777777" w:rsidR="00B64EDF" w:rsidRDefault="00B64EDF"/>
        </w:tc>
        <w:tc>
          <w:tcPr>
            <w:tcW w:w="962" w:type="dxa"/>
            <w:vAlign w:val="center"/>
          </w:tcPr>
          <w:p w14:paraId="4F71EF8E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60FFED74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5545774C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64FE779F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114006E0" w14:textId="77777777" w:rsidR="00B64EDF" w:rsidRDefault="00B64EDF"/>
        </w:tc>
        <w:tc>
          <w:tcPr>
            <w:tcW w:w="1358" w:type="dxa"/>
            <w:vMerge/>
            <w:vAlign w:val="center"/>
          </w:tcPr>
          <w:p w14:paraId="6054795E" w14:textId="77777777" w:rsidR="00B64EDF" w:rsidRDefault="00B64EDF"/>
        </w:tc>
        <w:tc>
          <w:tcPr>
            <w:tcW w:w="1086" w:type="dxa"/>
            <w:vMerge/>
            <w:vAlign w:val="center"/>
          </w:tcPr>
          <w:p w14:paraId="23C0FB9E" w14:textId="77777777" w:rsidR="00B64EDF" w:rsidRDefault="00B64EDF"/>
        </w:tc>
      </w:tr>
      <w:tr w:rsidR="00B64EDF" w14:paraId="0A64001C" w14:textId="77777777">
        <w:tc>
          <w:tcPr>
            <w:tcW w:w="718" w:type="dxa"/>
            <w:vMerge/>
            <w:vAlign w:val="center"/>
          </w:tcPr>
          <w:p w14:paraId="322B0B80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3864F9C7" w14:textId="77777777" w:rsidR="00B64EDF" w:rsidRDefault="00874583">
            <w:r>
              <w:t>2004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4CF1DB0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68B2ACF8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29A2A39A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5F6B07E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81C567C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22E93C8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FE85D76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05650B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975B143" w14:textId="77777777">
        <w:tc>
          <w:tcPr>
            <w:tcW w:w="718" w:type="dxa"/>
            <w:vMerge/>
            <w:vAlign w:val="center"/>
          </w:tcPr>
          <w:p w14:paraId="3964F469" w14:textId="77777777" w:rsidR="00B64EDF" w:rsidRDefault="00B64EDF"/>
        </w:tc>
        <w:tc>
          <w:tcPr>
            <w:tcW w:w="848" w:type="dxa"/>
            <w:vMerge/>
            <w:vAlign w:val="center"/>
          </w:tcPr>
          <w:p w14:paraId="710137E0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56C971D4" w14:textId="77777777" w:rsidR="00B64EDF" w:rsidRDefault="00B64EDF"/>
        </w:tc>
        <w:tc>
          <w:tcPr>
            <w:tcW w:w="962" w:type="dxa"/>
            <w:vAlign w:val="center"/>
          </w:tcPr>
          <w:p w14:paraId="0920A9C3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451D45DA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0F0D95E3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173BE934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06E2B28" w14:textId="77777777" w:rsidR="00B64EDF" w:rsidRDefault="00B64EDF"/>
        </w:tc>
        <w:tc>
          <w:tcPr>
            <w:tcW w:w="1358" w:type="dxa"/>
            <w:vMerge/>
            <w:vAlign w:val="center"/>
          </w:tcPr>
          <w:p w14:paraId="4D7A915F" w14:textId="77777777" w:rsidR="00B64EDF" w:rsidRDefault="00B64EDF"/>
        </w:tc>
        <w:tc>
          <w:tcPr>
            <w:tcW w:w="1086" w:type="dxa"/>
            <w:vMerge/>
            <w:vAlign w:val="center"/>
          </w:tcPr>
          <w:p w14:paraId="7227BC74" w14:textId="77777777" w:rsidR="00B64EDF" w:rsidRDefault="00B64EDF"/>
        </w:tc>
      </w:tr>
      <w:tr w:rsidR="00B64EDF" w14:paraId="4FBBAFEE" w14:textId="77777777">
        <w:tc>
          <w:tcPr>
            <w:tcW w:w="718" w:type="dxa"/>
            <w:vMerge/>
            <w:vAlign w:val="center"/>
          </w:tcPr>
          <w:p w14:paraId="331E52BF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2D594985" w14:textId="77777777" w:rsidR="00B64EDF" w:rsidRDefault="00874583">
            <w:r>
              <w:t>2005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5664EE1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50ECE63A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2B492CC4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3147320C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1357BDD8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81AC5E3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62654B5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78C62E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F82F0F7" w14:textId="77777777">
        <w:tc>
          <w:tcPr>
            <w:tcW w:w="718" w:type="dxa"/>
            <w:vMerge/>
            <w:vAlign w:val="center"/>
          </w:tcPr>
          <w:p w14:paraId="6E592024" w14:textId="77777777" w:rsidR="00B64EDF" w:rsidRDefault="00B64EDF"/>
        </w:tc>
        <w:tc>
          <w:tcPr>
            <w:tcW w:w="848" w:type="dxa"/>
            <w:vMerge/>
            <w:vAlign w:val="center"/>
          </w:tcPr>
          <w:p w14:paraId="6C32E762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77E3806D" w14:textId="77777777" w:rsidR="00B64EDF" w:rsidRDefault="00B64EDF"/>
        </w:tc>
        <w:tc>
          <w:tcPr>
            <w:tcW w:w="962" w:type="dxa"/>
            <w:vAlign w:val="center"/>
          </w:tcPr>
          <w:p w14:paraId="6DC2D01A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65B6750C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23B5341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99C0AF4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25D201C" w14:textId="77777777" w:rsidR="00B64EDF" w:rsidRDefault="00B64EDF"/>
        </w:tc>
        <w:tc>
          <w:tcPr>
            <w:tcW w:w="1358" w:type="dxa"/>
            <w:vMerge/>
            <w:vAlign w:val="center"/>
          </w:tcPr>
          <w:p w14:paraId="79A5BA8B" w14:textId="77777777" w:rsidR="00B64EDF" w:rsidRDefault="00B64EDF"/>
        </w:tc>
        <w:tc>
          <w:tcPr>
            <w:tcW w:w="1086" w:type="dxa"/>
            <w:vMerge/>
            <w:vAlign w:val="center"/>
          </w:tcPr>
          <w:p w14:paraId="65F267BF" w14:textId="77777777" w:rsidR="00B64EDF" w:rsidRDefault="00B64EDF"/>
        </w:tc>
      </w:tr>
      <w:tr w:rsidR="00B64EDF" w14:paraId="6E51E630" w14:textId="77777777">
        <w:tc>
          <w:tcPr>
            <w:tcW w:w="718" w:type="dxa"/>
            <w:vMerge/>
            <w:vAlign w:val="center"/>
          </w:tcPr>
          <w:p w14:paraId="7D6300C1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5A20E1D3" w14:textId="77777777" w:rsidR="00B64EDF" w:rsidRDefault="00874583">
            <w:r>
              <w:t>2006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A844347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7F15DCA5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04BEAEB1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22405C72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1A275855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2748353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ADF0E2B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A2F941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5E936CC" w14:textId="77777777">
        <w:tc>
          <w:tcPr>
            <w:tcW w:w="718" w:type="dxa"/>
            <w:vMerge/>
            <w:vAlign w:val="center"/>
          </w:tcPr>
          <w:p w14:paraId="56F8AE7B" w14:textId="77777777" w:rsidR="00B64EDF" w:rsidRDefault="00B64EDF"/>
        </w:tc>
        <w:tc>
          <w:tcPr>
            <w:tcW w:w="848" w:type="dxa"/>
            <w:vMerge/>
            <w:vAlign w:val="center"/>
          </w:tcPr>
          <w:p w14:paraId="1D4A8605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4F041F6B" w14:textId="77777777" w:rsidR="00B64EDF" w:rsidRDefault="00B64EDF"/>
        </w:tc>
        <w:tc>
          <w:tcPr>
            <w:tcW w:w="962" w:type="dxa"/>
            <w:vAlign w:val="center"/>
          </w:tcPr>
          <w:p w14:paraId="6C362F26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5BBB87E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DA1A4F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D43A1C6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6A232A6" w14:textId="77777777" w:rsidR="00B64EDF" w:rsidRDefault="00B64EDF"/>
        </w:tc>
        <w:tc>
          <w:tcPr>
            <w:tcW w:w="1358" w:type="dxa"/>
            <w:vMerge/>
            <w:vAlign w:val="center"/>
          </w:tcPr>
          <w:p w14:paraId="377DDEC0" w14:textId="77777777" w:rsidR="00B64EDF" w:rsidRDefault="00B64EDF"/>
        </w:tc>
        <w:tc>
          <w:tcPr>
            <w:tcW w:w="1086" w:type="dxa"/>
            <w:vMerge/>
            <w:vAlign w:val="center"/>
          </w:tcPr>
          <w:p w14:paraId="72D73A6C" w14:textId="77777777" w:rsidR="00B64EDF" w:rsidRDefault="00B64EDF"/>
        </w:tc>
      </w:tr>
      <w:tr w:rsidR="00B64EDF" w14:paraId="1A22567F" w14:textId="77777777">
        <w:tc>
          <w:tcPr>
            <w:tcW w:w="718" w:type="dxa"/>
            <w:vMerge/>
            <w:vAlign w:val="center"/>
          </w:tcPr>
          <w:p w14:paraId="1EE809CD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46CCC135" w14:textId="77777777" w:rsidR="00B64EDF" w:rsidRDefault="00874583">
            <w:r>
              <w:t>2007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81CEFE3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492BA4F1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2A638459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46D91928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11A6F0AC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C6BA17E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581F42A7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24CDF6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228A11F" w14:textId="77777777">
        <w:tc>
          <w:tcPr>
            <w:tcW w:w="718" w:type="dxa"/>
            <w:vMerge/>
            <w:vAlign w:val="center"/>
          </w:tcPr>
          <w:p w14:paraId="325CF9D7" w14:textId="77777777" w:rsidR="00B64EDF" w:rsidRDefault="00B64EDF"/>
        </w:tc>
        <w:tc>
          <w:tcPr>
            <w:tcW w:w="848" w:type="dxa"/>
            <w:vMerge/>
            <w:vAlign w:val="center"/>
          </w:tcPr>
          <w:p w14:paraId="33E96D52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1D13AFD1" w14:textId="77777777" w:rsidR="00B64EDF" w:rsidRDefault="00B64EDF"/>
        </w:tc>
        <w:tc>
          <w:tcPr>
            <w:tcW w:w="962" w:type="dxa"/>
            <w:vAlign w:val="center"/>
          </w:tcPr>
          <w:p w14:paraId="174CB447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4ACC8FA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23A7201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D86391D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14A00EE" w14:textId="77777777" w:rsidR="00B64EDF" w:rsidRDefault="00B64EDF"/>
        </w:tc>
        <w:tc>
          <w:tcPr>
            <w:tcW w:w="1358" w:type="dxa"/>
            <w:vMerge/>
            <w:vAlign w:val="center"/>
          </w:tcPr>
          <w:p w14:paraId="0F125373" w14:textId="77777777" w:rsidR="00B64EDF" w:rsidRDefault="00B64EDF"/>
        </w:tc>
        <w:tc>
          <w:tcPr>
            <w:tcW w:w="1086" w:type="dxa"/>
            <w:vMerge/>
            <w:vAlign w:val="center"/>
          </w:tcPr>
          <w:p w14:paraId="4D1823F7" w14:textId="77777777" w:rsidR="00B64EDF" w:rsidRDefault="00B64EDF"/>
        </w:tc>
      </w:tr>
      <w:tr w:rsidR="00B64EDF" w14:paraId="444103C1" w14:textId="77777777">
        <w:tc>
          <w:tcPr>
            <w:tcW w:w="718" w:type="dxa"/>
            <w:vMerge/>
            <w:vAlign w:val="center"/>
          </w:tcPr>
          <w:p w14:paraId="5BB9F116" w14:textId="77777777" w:rsidR="00B64EDF" w:rsidRDefault="00B64EDF"/>
        </w:tc>
        <w:tc>
          <w:tcPr>
            <w:tcW w:w="848" w:type="dxa"/>
            <w:vMerge/>
            <w:vAlign w:val="center"/>
          </w:tcPr>
          <w:p w14:paraId="0762B622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70F1E15C" w14:textId="77777777" w:rsidR="00B64EDF" w:rsidRDefault="00B64EDF"/>
        </w:tc>
        <w:tc>
          <w:tcPr>
            <w:tcW w:w="962" w:type="dxa"/>
            <w:vAlign w:val="center"/>
          </w:tcPr>
          <w:p w14:paraId="0A5F6A4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097DEAC3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EA3E5B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0AFD9F9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549E60B" w14:textId="77777777" w:rsidR="00B64EDF" w:rsidRDefault="00B64EDF"/>
        </w:tc>
        <w:tc>
          <w:tcPr>
            <w:tcW w:w="1358" w:type="dxa"/>
            <w:vMerge/>
            <w:vAlign w:val="center"/>
          </w:tcPr>
          <w:p w14:paraId="5F0B23DD" w14:textId="77777777" w:rsidR="00B64EDF" w:rsidRDefault="00B64EDF"/>
        </w:tc>
        <w:tc>
          <w:tcPr>
            <w:tcW w:w="1086" w:type="dxa"/>
            <w:vMerge/>
            <w:vAlign w:val="center"/>
          </w:tcPr>
          <w:p w14:paraId="496BB664" w14:textId="77777777" w:rsidR="00B64EDF" w:rsidRDefault="00B64EDF"/>
        </w:tc>
      </w:tr>
      <w:tr w:rsidR="00B64EDF" w14:paraId="5B95EA88" w14:textId="77777777">
        <w:tc>
          <w:tcPr>
            <w:tcW w:w="718" w:type="dxa"/>
            <w:vMerge/>
            <w:vAlign w:val="center"/>
          </w:tcPr>
          <w:p w14:paraId="0D39CC66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7D630AE4" w14:textId="77777777" w:rsidR="00B64EDF" w:rsidRDefault="00874583">
            <w:r>
              <w:t>2008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BA5C29D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0127EF8F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41DF15A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BC0F09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3DA058D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E13DD60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B2055C3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286E1E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8E1AC75" w14:textId="77777777">
        <w:tc>
          <w:tcPr>
            <w:tcW w:w="718" w:type="dxa"/>
            <w:vMerge/>
            <w:vAlign w:val="center"/>
          </w:tcPr>
          <w:p w14:paraId="21534E68" w14:textId="77777777" w:rsidR="00B64EDF" w:rsidRDefault="00B64EDF"/>
        </w:tc>
        <w:tc>
          <w:tcPr>
            <w:tcW w:w="848" w:type="dxa"/>
            <w:vMerge/>
            <w:vAlign w:val="center"/>
          </w:tcPr>
          <w:p w14:paraId="13F3ADF2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0664DF4E" w14:textId="77777777" w:rsidR="00B64EDF" w:rsidRDefault="00B64EDF"/>
        </w:tc>
        <w:tc>
          <w:tcPr>
            <w:tcW w:w="962" w:type="dxa"/>
            <w:vAlign w:val="center"/>
          </w:tcPr>
          <w:p w14:paraId="66D76443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702E4FA1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3BB1C5E8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E0216D8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13333D6" w14:textId="77777777" w:rsidR="00B64EDF" w:rsidRDefault="00B64EDF"/>
        </w:tc>
        <w:tc>
          <w:tcPr>
            <w:tcW w:w="1358" w:type="dxa"/>
            <w:vMerge/>
            <w:vAlign w:val="center"/>
          </w:tcPr>
          <w:p w14:paraId="44586AA4" w14:textId="77777777" w:rsidR="00B64EDF" w:rsidRDefault="00B64EDF"/>
        </w:tc>
        <w:tc>
          <w:tcPr>
            <w:tcW w:w="1086" w:type="dxa"/>
            <w:vMerge/>
            <w:vAlign w:val="center"/>
          </w:tcPr>
          <w:p w14:paraId="0EFFDD83" w14:textId="77777777" w:rsidR="00B64EDF" w:rsidRDefault="00B64EDF"/>
        </w:tc>
      </w:tr>
      <w:tr w:rsidR="00B64EDF" w14:paraId="33D22202" w14:textId="77777777">
        <w:tc>
          <w:tcPr>
            <w:tcW w:w="718" w:type="dxa"/>
            <w:vMerge/>
            <w:vAlign w:val="center"/>
          </w:tcPr>
          <w:p w14:paraId="54A1AB04" w14:textId="77777777" w:rsidR="00B64EDF" w:rsidRDefault="00B64EDF"/>
        </w:tc>
        <w:tc>
          <w:tcPr>
            <w:tcW w:w="848" w:type="dxa"/>
            <w:vAlign w:val="center"/>
          </w:tcPr>
          <w:p w14:paraId="592AA03A" w14:textId="77777777" w:rsidR="00B64EDF" w:rsidRDefault="00874583">
            <w:r>
              <w:t>2019</w:t>
            </w:r>
          </w:p>
        </w:tc>
        <w:tc>
          <w:tcPr>
            <w:tcW w:w="735" w:type="dxa"/>
            <w:gridSpan w:val="2"/>
            <w:vAlign w:val="center"/>
          </w:tcPr>
          <w:p w14:paraId="5351C0DD" w14:textId="77777777" w:rsidR="00B64EDF" w:rsidRDefault="00874583">
            <w:r>
              <w:t>9.93</w:t>
            </w:r>
          </w:p>
        </w:tc>
        <w:tc>
          <w:tcPr>
            <w:tcW w:w="962" w:type="dxa"/>
            <w:vAlign w:val="center"/>
          </w:tcPr>
          <w:p w14:paraId="0260B86E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38FF4C7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54AE659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17B2C0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D555699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3DE7F2B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656323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929F220" w14:textId="77777777">
        <w:tc>
          <w:tcPr>
            <w:tcW w:w="718" w:type="dxa"/>
            <w:vMerge/>
            <w:vAlign w:val="center"/>
          </w:tcPr>
          <w:p w14:paraId="1F6F6405" w14:textId="77777777" w:rsidR="00B64EDF" w:rsidRDefault="00B64EDF"/>
        </w:tc>
        <w:tc>
          <w:tcPr>
            <w:tcW w:w="848" w:type="dxa"/>
            <w:vAlign w:val="center"/>
          </w:tcPr>
          <w:p w14:paraId="0F5CDDA0" w14:textId="77777777" w:rsidR="00B64EDF" w:rsidRDefault="00874583">
            <w:r>
              <w:t>2020</w:t>
            </w:r>
          </w:p>
        </w:tc>
        <w:tc>
          <w:tcPr>
            <w:tcW w:w="735" w:type="dxa"/>
            <w:gridSpan w:val="2"/>
            <w:vAlign w:val="center"/>
          </w:tcPr>
          <w:p w14:paraId="78AEF360" w14:textId="77777777" w:rsidR="00B64EDF" w:rsidRDefault="00874583">
            <w:r>
              <w:t>9.93</w:t>
            </w:r>
          </w:p>
        </w:tc>
        <w:tc>
          <w:tcPr>
            <w:tcW w:w="962" w:type="dxa"/>
            <w:vAlign w:val="center"/>
          </w:tcPr>
          <w:p w14:paraId="6ABBA92D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C561491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D5FC3C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DE5D57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53A6CCD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4D6CCE0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228254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3CA034F" w14:textId="77777777">
        <w:tc>
          <w:tcPr>
            <w:tcW w:w="718" w:type="dxa"/>
            <w:vMerge/>
            <w:vAlign w:val="center"/>
          </w:tcPr>
          <w:p w14:paraId="193A825B" w14:textId="77777777" w:rsidR="00B64EDF" w:rsidRDefault="00B64EDF"/>
        </w:tc>
        <w:tc>
          <w:tcPr>
            <w:tcW w:w="848" w:type="dxa"/>
            <w:vAlign w:val="center"/>
          </w:tcPr>
          <w:p w14:paraId="74A79088" w14:textId="77777777" w:rsidR="00B64EDF" w:rsidRDefault="00874583">
            <w:r>
              <w:t>2021</w:t>
            </w:r>
          </w:p>
        </w:tc>
        <w:tc>
          <w:tcPr>
            <w:tcW w:w="735" w:type="dxa"/>
            <w:gridSpan w:val="2"/>
            <w:vAlign w:val="center"/>
          </w:tcPr>
          <w:p w14:paraId="5B60A971" w14:textId="77777777" w:rsidR="00B64EDF" w:rsidRDefault="00874583">
            <w:r>
              <w:t>9.93</w:t>
            </w:r>
          </w:p>
        </w:tc>
        <w:tc>
          <w:tcPr>
            <w:tcW w:w="962" w:type="dxa"/>
            <w:vAlign w:val="center"/>
          </w:tcPr>
          <w:p w14:paraId="26512D98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34ED605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5275415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758003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60E245E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6795D58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A2DA2C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C76A9D5" w14:textId="77777777">
        <w:tc>
          <w:tcPr>
            <w:tcW w:w="718" w:type="dxa"/>
            <w:vMerge/>
            <w:vAlign w:val="center"/>
          </w:tcPr>
          <w:p w14:paraId="37EDB9E7" w14:textId="77777777" w:rsidR="00B64EDF" w:rsidRDefault="00B64EDF"/>
        </w:tc>
        <w:tc>
          <w:tcPr>
            <w:tcW w:w="848" w:type="dxa"/>
            <w:vAlign w:val="center"/>
          </w:tcPr>
          <w:p w14:paraId="3601A258" w14:textId="77777777" w:rsidR="00B64EDF" w:rsidRDefault="00874583">
            <w:r>
              <w:t>2022</w:t>
            </w:r>
          </w:p>
        </w:tc>
        <w:tc>
          <w:tcPr>
            <w:tcW w:w="735" w:type="dxa"/>
            <w:gridSpan w:val="2"/>
            <w:vAlign w:val="center"/>
          </w:tcPr>
          <w:p w14:paraId="77BDD21F" w14:textId="77777777" w:rsidR="00B64EDF" w:rsidRDefault="00874583">
            <w:r>
              <w:t>9.93</w:t>
            </w:r>
          </w:p>
        </w:tc>
        <w:tc>
          <w:tcPr>
            <w:tcW w:w="962" w:type="dxa"/>
            <w:vAlign w:val="center"/>
          </w:tcPr>
          <w:p w14:paraId="4832EC64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4A39F5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425368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2A9DC6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978D233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0B24E19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0F0443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EE818D" w14:textId="77777777">
        <w:tc>
          <w:tcPr>
            <w:tcW w:w="718" w:type="dxa"/>
            <w:vMerge/>
            <w:vAlign w:val="center"/>
          </w:tcPr>
          <w:p w14:paraId="2F5E29C5" w14:textId="77777777" w:rsidR="00B64EDF" w:rsidRDefault="00B64EDF"/>
        </w:tc>
        <w:tc>
          <w:tcPr>
            <w:tcW w:w="848" w:type="dxa"/>
            <w:vAlign w:val="center"/>
          </w:tcPr>
          <w:p w14:paraId="4A7538CB" w14:textId="77777777" w:rsidR="00B64EDF" w:rsidRDefault="00874583">
            <w:r>
              <w:t>2023</w:t>
            </w:r>
          </w:p>
        </w:tc>
        <w:tc>
          <w:tcPr>
            <w:tcW w:w="735" w:type="dxa"/>
            <w:gridSpan w:val="2"/>
            <w:vAlign w:val="center"/>
          </w:tcPr>
          <w:p w14:paraId="0E108F81" w14:textId="77777777" w:rsidR="00B64EDF" w:rsidRDefault="00874583">
            <w:r>
              <w:t>9.93</w:t>
            </w:r>
          </w:p>
        </w:tc>
        <w:tc>
          <w:tcPr>
            <w:tcW w:w="962" w:type="dxa"/>
            <w:vAlign w:val="center"/>
          </w:tcPr>
          <w:p w14:paraId="2C5DED7B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A6C4234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634996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AEE26C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D52DE77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0F2D2F0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37126E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E0E2B2E" w14:textId="77777777">
        <w:tc>
          <w:tcPr>
            <w:tcW w:w="718" w:type="dxa"/>
            <w:vMerge/>
            <w:vAlign w:val="center"/>
          </w:tcPr>
          <w:p w14:paraId="76ECCDF1" w14:textId="77777777" w:rsidR="00B64EDF" w:rsidRDefault="00B64EDF"/>
        </w:tc>
        <w:tc>
          <w:tcPr>
            <w:tcW w:w="848" w:type="dxa"/>
            <w:vAlign w:val="center"/>
          </w:tcPr>
          <w:p w14:paraId="75A5A0F1" w14:textId="77777777" w:rsidR="00B64EDF" w:rsidRDefault="00874583">
            <w:r>
              <w:t>2026</w:t>
            </w:r>
          </w:p>
        </w:tc>
        <w:tc>
          <w:tcPr>
            <w:tcW w:w="735" w:type="dxa"/>
            <w:gridSpan w:val="2"/>
            <w:vAlign w:val="center"/>
          </w:tcPr>
          <w:p w14:paraId="6E1C2A45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498E887C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7C16DAC7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13D40D6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9135E9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71FD053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6A87A5F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0F7D0B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769680C" w14:textId="77777777">
        <w:tc>
          <w:tcPr>
            <w:tcW w:w="718" w:type="dxa"/>
            <w:vMerge/>
            <w:vAlign w:val="center"/>
          </w:tcPr>
          <w:p w14:paraId="309B80EB" w14:textId="77777777" w:rsidR="00B64EDF" w:rsidRDefault="00B64EDF"/>
        </w:tc>
        <w:tc>
          <w:tcPr>
            <w:tcW w:w="848" w:type="dxa"/>
            <w:vAlign w:val="center"/>
          </w:tcPr>
          <w:p w14:paraId="58AD7EED" w14:textId="77777777" w:rsidR="00B64EDF" w:rsidRDefault="00874583">
            <w:r>
              <w:t>2027</w:t>
            </w:r>
          </w:p>
        </w:tc>
        <w:tc>
          <w:tcPr>
            <w:tcW w:w="735" w:type="dxa"/>
            <w:gridSpan w:val="2"/>
            <w:vAlign w:val="center"/>
          </w:tcPr>
          <w:p w14:paraId="12EB35D9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647D80F3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3DC8D02E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5BE74FB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3EB46D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408F0D6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660BEF9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2F3A0B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5F61F1B" w14:textId="77777777">
        <w:tc>
          <w:tcPr>
            <w:tcW w:w="718" w:type="dxa"/>
            <w:vMerge/>
            <w:vAlign w:val="center"/>
          </w:tcPr>
          <w:p w14:paraId="71C946A2" w14:textId="77777777" w:rsidR="00B64EDF" w:rsidRDefault="00B64EDF"/>
        </w:tc>
        <w:tc>
          <w:tcPr>
            <w:tcW w:w="848" w:type="dxa"/>
            <w:vAlign w:val="center"/>
          </w:tcPr>
          <w:p w14:paraId="51A7B07C" w14:textId="77777777" w:rsidR="00B64EDF" w:rsidRDefault="00874583">
            <w:r>
              <w:t>2028</w:t>
            </w:r>
          </w:p>
        </w:tc>
        <w:tc>
          <w:tcPr>
            <w:tcW w:w="735" w:type="dxa"/>
            <w:gridSpan w:val="2"/>
            <w:vAlign w:val="center"/>
          </w:tcPr>
          <w:p w14:paraId="292A53CC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57DD8F47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9CE6C49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F1D100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8FC986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D6FD301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5FEA58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5220A6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4AFC80F" w14:textId="77777777">
        <w:tc>
          <w:tcPr>
            <w:tcW w:w="718" w:type="dxa"/>
            <w:vMerge/>
            <w:vAlign w:val="center"/>
          </w:tcPr>
          <w:p w14:paraId="7E143B27" w14:textId="77777777" w:rsidR="00B64EDF" w:rsidRDefault="00B64EDF"/>
        </w:tc>
        <w:tc>
          <w:tcPr>
            <w:tcW w:w="848" w:type="dxa"/>
            <w:vAlign w:val="center"/>
          </w:tcPr>
          <w:p w14:paraId="692E3A2E" w14:textId="77777777" w:rsidR="00B64EDF" w:rsidRDefault="00874583">
            <w:r>
              <w:t>2029</w:t>
            </w:r>
          </w:p>
        </w:tc>
        <w:tc>
          <w:tcPr>
            <w:tcW w:w="735" w:type="dxa"/>
            <w:gridSpan w:val="2"/>
            <w:vAlign w:val="center"/>
          </w:tcPr>
          <w:p w14:paraId="2D7AF005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6056CC93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7CF31EA8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15EC0B8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B82A3C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DD2583E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099036E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C967FB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B97D713" w14:textId="77777777">
        <w:tc>
          <w:tcPr>
            <w:tcW w:w="718" w:type="dxa"/>
            <w:vMerge/>
            <w:vAlign w:val="center"/>
          </w:tcPr>
          <w:p w14:paraId="569AC316" w14:textId="77777777" w:rsidR="00B64EDF" w:rsidRDefault="00B64EDF"/>
        </w:tc>
        <w:tc>
          <w:tcPr>
            <w:tcW w:w="848" w:type="dxa"/>
            <w:vAlign w:val="center"/>
          </w:tcPr>
          <w:p w14:paraId="0A3B0274" w14:textId="77777777" w:rsidR="00B64EDF" w:rsidRDefault="00874583">
            <w:r>
              <w:t>2030</w:t>
            </w:r>
          </w:p>
        </w:tc>
        <w:tc>
          <w:tcPr>
            <w:tcW w:w="735" w:type="dxa"/>
            <w:gridSpan w:val="2"/>
            <w:vAlign w:val="center"/>
          </w:tcPr>
          <w:p w14:paraId="14D9DF5B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055A56EA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75C512F7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475844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B600C5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EC5D45F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467122E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D54719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902C87C" w14:textId="77777777">
        <w:tc>
          <w:tcPr>
            <w:tcW w:w="718" w:type="dxa"/>
            <w:vMerge/>
            <w:vAlign w:val="center"/>
          </w:tcPr>
          <w:p w14:paraId="7B22C68C" w14:textId="77777777" w:rsidR="00B64EDF" w:rsidRDefault="00B64EDF"/>
        </w:tc>
        <w:tc>
          <w:tcPr>
            <w:tcW w:w="848" w:type="dxa"/>
            <w:vAlign w:val="center"/>
          </w:tcPr>
          <w:p w14:paraId="0027D01D" w14:textId="77777777" w:rsidR="00B64EDF" w:rsidRDefault="00874583">
            <w:r>
              <w:t>2031</w:t>
            </w:r>
          </w:p>
        </w:tc>
        <w:tc>
          <w:tcPr>
            <w:tcW w:w="735" w:type="dxa"/>
            <w:gridSpan w:val="2"/>
            <w:vAlign w:val="center"/>
          </w:tcPr>
          <w:p w14:paraId="1267A7B4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2D995C97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F81D78A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6336AE8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3D1A84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D31EA69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5EFA9B9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F2F6A0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85CB477" w14:textId="77777777">
        <w:tc>
          <w:tcPr>
            <w:tcW w:w="718" w:type="dxa"/>
            <w:vMerge/>
            <w:vAlign w:val="center"/>
          </w:tcPr>
          <w:p w14:paraId="2AD21D42" w14:textId="77777777" w:rsidR="00B64EDF" w:rsidRDefault="00B64EDF"/>
        </w:tc>
        <w:tc>
          <w:tcPr>
            <w:tcW w:w="848" w:type="dxa"/>
            <w:vAlign w:val="center"/>
          </w:tcPr>
          <w:p w14:paraId="59B92925" w14:textId="77777777" w:rsidR="00B64EDF" w:rsidRDefault="00874583">
            <w:r>
              <w:t>2032</w:t>
            </w:r>
          </w:p>
        </w:tc>
        <w:tc>
          <w:tcPr>
            <w:tcW w:w="735" w:type="dxa"/>
            <w:gridSpan w:val="2"/>
            <w:vAlign w:val="center"/>
          </w:tcPr>
          <w:p w14:paraId="2F6C44D0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6798A744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655D562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05E8103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2C2818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AF0857D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83DFE0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D462DE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56557E9" w14:textId="77777777">
        <w:tc>
          <w:tcPr>
            <w:tcW w:w="718" w:type="dxa"/>
            <w:vMerge/>
            <w:vAlign w:val="center"/>
          </w:tcPr>
          <w:p w14:paraId="57840B47" w14:textId="77777777" w:rsidR="00B64EDF" w:rsidRDefault="00B64EDF"/>
        </w:tc>
        <w:tc>
          <w:tcPr>
            <w:tcW w:w="848" w:type="dxa"/>
            <w:vAlign w:val="center"/>
          </w:tcPr>
          <w:p w14:paraId="7FB178A8" w14:textId="77777777" w:rsidR="00B64EDF" w:rsidRDefault="00874583">
            <w:r>
              <w:t>2033</w:t>
            </w:r>
          </w:p>
        </w:tc>
        <w:tc>
          <w:tcPr>
            <w:tcW w:w="735" w:type="dxa"/>
            <w:gridSpan w:val="2"/>
            <w:vAlign w:val="center"/>
          </w:tcPr>
          <w:p w14:paraId="566ECB60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737D15F0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20BF7FE4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6D9A104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A6FC52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CEAE366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1A229A6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C8AD6F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F882A0E" w14:textId="77777777">
        <w:tc>
          <w:tcPr>
            <w:tcW w:w="718" w:type="dxa"/>
            <w:vMerge/>
            <w:vAlign w:val="center"/>
          </w:tcPr>
          <w:p w14:paraId="0BEA567F" w14:textId="77777777" w:rsidR="00B64EDF" w:rsidRDefault="00B64EDF"/>
        </w:tc>
        <w:tc>
          <w:tcPr>
            <w:tcW w:w="848" w:type="dxa"/>
            <w:vAlign w:val="center"/>
          </w:tcPr>
          <w:p w14:paraId="3804F93D" w14:textId="77777777" w:rsidR="00B64EDF" w:rsidRDefault="00874583">
            <w:r>
              <w:t>2034</w:t>
            </w:r>
          </w:p>
        </w:tc>
        <w:tc>
          <w:tcPr>
            <w:tcW w:w="735" w:type="dxa"/>
            <w:gridSpan w:val="2"/>
            <w:vAlign w:val="center"/>
          </w:tcPr>
          <w:p w14:paraId="31DA6E5B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23C860B1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593232A7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75CE0E0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CFD08D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24837E2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7794999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AD604F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A065DB8" w14:textId="77777777">
        <w:tc>
          <w:tcPr>
            <w:tcW w:w="718" w:type="dxa"/>
            <w:vMerge/>
            <w:vAlign w:val="center"/>
          </w:tcPr>
          <w:p w14:paraId="45C21DC6" w14:textId="77777777" w:rsidR="00B64EDF" w:rsidRDefault="00B64EDF"/>
        </w:tc>
        <w:tc>
          <w:tcPr>
            <w:tcW w:w="848" w:type="dxa"/>
            <w:vAlign w:val="center"/>
          </w:tcPr>
          <w:p w14:paraId="42FD01BB" w14:textId="77777777" w:rsidR="00B64EDF" w:rsidRDefault="00874583">
            <w:r>
              <w:t>2035</w:t>
            </w:r>
          </w:p>
        </w:tc>
        <w:tc>
          <w:tcPr>
            <w:tcW w:w="735" w:type="dxa"/>
            <w:gridSpan w:val="2"/>
            <w:vAlign w:val="center"/>
          </w:tcPr>
          <w:p w14:paraId="7F3843BD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2C8B9D93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0328EA3F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53AF1E3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0263D8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61455D0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652CF59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8D7633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AA6D440" w14:textId="77777777">
        <w:tc>
          <w:tcPr>
            <w:tcW w:w="718" w:type="dxa"/>
            <w:vMerge/>
            <w:vAlign w:val="center"/>
          </w:tcPr>
          <w:p w14:paraId="714637C7" w14:textId="77777777" w:rsidR="00B64EDF" w:rsidRDefault="00B64EDF"/>
        </w:tc>
        <w:tc>
          <w:tcPr>
            <w:tcW w:w="848" w:type="dxa"/>
            <w:vAlign w:val="center"/>
          </w:tcPr>
          <w:p w14:paraId="2DD6C8A0" w14:textId="77777777" w:rsidR="00B64EDF" w:rsidRDefault="00874583">
            <w:r>
              <w:t>2040</w:t>
            </w:r>
          </w:p>
        </w:tc>
        <w:tc>
          <w:tcPr>
            <w:tcW w:w="735" w:type="dxa"/>
            <w:gridSpan w:val="2"/>
            <w:vAlign w:val="center"/>
          </w:tcPr>
          <w:p w14:paraId="23DB7B5E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36188570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5C3EDAE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28821DC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2BE296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447056B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3A7D22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8352A5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067E404" w14:textId="77777777">
        <w:tc>
          <w:tcPr>
            <w:tcW w:w="718" w:type="dxa"/>
            <w:vMerge/>
            <w:vAlign w:val="center"/>
          </w:tcPr>
          <w:p w14:paraId="1D298A5F" w14:textId="77777777" w:rsidR="00B64EDF" w:rsidRDefault="00B64EDF"/>
        </w:tc>
        <w:tc>
          <w:tcPr>
            <w:tcW w:w="848" w:type="dxa"/>
            <w:vAlign w:val="center"/>
          </w:tcPr>
          <w:p w14:paraId="5DAE204C" w14:textId="77777777" w:rsidR="00B64EDF" w:rsidRDefault="00874583">
            <w:r>
              <w:t>2041</w:t>
            </w:r>
          </w:p>
        </w:tc>
        <w:tc>
          <w:tcPr>
            <w:tcW w:w="735" w:type="dxa"/>
            <w:gridSpan w:val="2"/>
            <w:vAlign w:val="center"/>
          </w:tcPr>
          <w:p w14:paraId="7C19EFE1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0A1476A3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E181445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CCE78B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7FA535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95CB775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4F6BE7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8F5FFE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DE949FB" w14:textId="77777777">
        <w:tc>
          <w:tcPr>
            <w:tcW w:w="718" w:type="dxa"/>
            <w:vMerge/>
            <w:vAlign w:val="center"/>
          </w:tcPr>
          <w:p w14:paraId="4CA33AC7" w14:textId="77777777" w:rsidR="00B64EDF" w:rsidRDefault="00B64EDF"/>
        </w:tc>
        <w:tc>
          <w:tcPr>
            <w:tcW w:w="848" w:type="dxa"/>
            <w:vAlign w:val="center"/>
          </w:tcPr>
          <w:p w14:paraId="2D12CF84" w14:textId="77777777" w:rsidR="00B64EDF" w:rsidRDefault="00874583">
            <w:r>
              <w:t>2042</w:t>
            </w:r>
          </w:p>
        </w:tc>
        <w:tc>
          <w:tcPr>
            <w:tcW w:w="735" w:type="dxa"/>
            <w:gridSpan w:val="2"/>
            <w:vAlign w:val="center"/>
          </w:tcPr>
          <w:p w14:paraId="45AFD205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0518E63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744314F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E24640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51F94C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79B5D8D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E60BA1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FD01CA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A4E81AF" w14:textId="77777777">
        <w:tc>
          <w:tcPr>
            <w:tcW w:w="718" w:type="dxa"/>
            <w:vMerge/>
            <w:vAlign w:val="center"/>
          </w:tcPr>
          <w:p w14:paraId="69C7E4F1" w14:textId="77777777" w:rsidR="00B64EDF" w:rsidRDefault="00B64EDF"/>
        </w:tc>
        <w:tc>
          <w:tcPr>
            <w:tcW w:w="848" w:type="dxa"/>
            <w:vAlign w:val="center"/>
          </w:tcPr>
          <w:p w14:paraId="34A6EBAF" w14:textId="77777777" w:rsidR="00B64EDF" w:rsidRDefault="00874583">
            <w:r>
              <w:t>2043</w:t>
            </w:r>
          </w:p>
        </w:tc>
        <w:tc>
          <w:tcPr>
            <w:tcW w:w="735" w:type="dxa"/>
            <w:gridSpan w:val="2"/>
            <w:vAlign w:val="center"/>
          </w:tcPr>
          <w:p w14:paraId="02AC7544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2D1B5944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D3C5BF4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5FA0466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2B8CD8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6B2A405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E4B08B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F9A377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EDD87D0" w14:textId="77777777">
        <w:tc>
          <w:tcPr>
            <w:tcW w:w="718" w:type="dxa"/>
            <w:vMerge/>
            <w:vAlign w:val="center"/>
          </w:tcPr>
          <w:p w14:paraId="20D1EBEB" w14:textId="77777777" w:rsidR="00B64EDF" w:rsidRDefault="00B64EDF"/>
        </w:tc>
        <w:tc>
          <w:tcPr>
            <w:tcW w:w="848" w:type="dxa"/>
            <w:vAlign w:val="center"/>
          </w:tcPr>
          <w:p w14:paraId="30546BF1" w14:textId="77777777" w:rsidR="00B64EDF" w:rsidRDefault="00874583">
            <w:r>
              <w:t>2050</w:t>
            </w:r>
          </w:p>
        </w:tc>
        <w:tc>
          <w:tcPr>
            <w:tcW w:w="735" w:type="dxa"/>
            <w:gridSpan w:val="2"/>
            <w:vAlign w:val="center"/>
          </w:tcPr>
          <w:p w14:paraId="31BDC0A9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5794F181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801C11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659B0C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9DE995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BAD14B6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A008B3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1E9BBF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00B72DC" w14:textId="77777777">
        <w:tc>
          <w:tcPr>
            <w:tcW w:w="718" w:type="dxa"/>
            <w:vMerge/>
            <w:vAlign w:val="center"/>
          </w:tcPr>
          <w:p w14:paraId="43B02B87" w14:textId="77777777" w:rsidR="00B64EDF" w:rsidRDefault="00B64EDF"/>
        </w:tc>
        <w:tc>
          <w:tcPr>
            <w:tcW w:w="848" w:type="dxa"/>
            <w:vAlign w:val="center"/>
          </w:tcPr>
          <w:p w14:paraId="5882A259" w14:textId="77777777" w:rsidR="00B64EDF" w:rsidRDefault="00874583">
            <w:r>
              <w:t>2051</w:t>
            </w:r>
          </w:p>
        </w:tc>
        <w:tc>
          <w:tcPr>
            <w:tcW w:w="735" w:type="dxa"/>
            <w:gridSpan w:val="2"/>
            <w:vAlign w:val="center"/>
          </w:tcPr>
          <w:p w14:paraId="269B150A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2682D8E8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4C7FF9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7A43BD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2994D2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E30952D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8D79CF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2AC88D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85E42B" w14:textId="77777777">
        <w:tc>
          <w:tcPr>
            <w:tcW w:w="718" w:type="dxa"/>
            <w:vMerge/>
            <w:vAlign w:val="center"/>
          </w:tcPr>
          <w:p w14:paraId="42421CF8" w14:textId="77777777" w:rsidR="00B64EDF" w:rsidRDefault="00B64EDF"/>
        </w:tc>
        <w:tc>
          <w:tcPr>
            <w:tcW w:w="848" w:type="dxa"/>
            <w:vAlign w:val="center"/>
          </w:tcPr>
          <w:p w14:paraId="7D5E25AA" w14:textId="77777777" w:rsidR="00B64EDF" w:rsidRDefault="00874583">
            <w:r>
              <w:t>2052</w:t>
            </w:r>
          </w:p>
        </w:tc>
        <w:tc>
          <w:tcPr>
            <w:tcW w:w="735" w:type="dxa"/>
            <w:gridSpan w:val="2"/>
            <w:vAlign w:val="center"/>
          </w:tcPr>
          <w:p w14:paraId="1FD7E737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8CDF79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09FD75C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F15C22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0C65B4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4A8E8CA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EF7957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B2D579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7C8D55D" w14:textId="77777777">
        <w:tc>
          <w:tcPr>
            <w:tcW w:w="718" w:type="dxa"/>
            <w:vMerge/>
            <w:vAlign w:val="center"/>
          </w:tcPr>
          <w:p w14:paraId="1C8F14D3" w14:textId="77777777" w:rsidR="00B64EDF" w:rsidRDefault="00B64EDF"/>
        </w:tc>
        <w:tc>
          <w:tcPr>
            <w:tcW w:w="848" w:type="dxa"/>
            <w:vAlign w:val="center"/>
          </w:tcPr>
          <w:p w14:paraId="381E95E7" w14:textId="77777777" w:rsidR="00B64EDF" w:rsidRDefault="00874583">
            <w:r>
              <w:t>2053</w:t>
            </w:r>
          </w:p>
        </w:tc>
        <w:tc>
          <w:tcPr>
            <w:tcW w:w="735" w:type="dxa"/>
            <w:gridSpan w:val="2"/>
            <w:vAlign w:val="center"/>
          </w:tcPr>
          <w:p w14:paraId="0869A20D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577A8C1C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35E01A4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871A08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A2864D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AB14101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D17A65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F5555C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73266E7" w14:textId="77777777">
        <w:tc>
          <w:tcPr>
            <w:tcW w:w="718" w:type="dxa"/>
            <w:vMerge/>
            <w:vAlign w:val="center"/>
          </w:tcPr>
          <w:p w14:paraId="2EAE266E" w14:textId="77777777" w:rsidR="00B64EDF" w:rsidRDefault="00B64EDF"/>
        </w:tc>
        <w:tc>
          <w:tcPr>
            <w:tcW w:w="848" w:type="dxa"/>
            <w:vAlign w:val="center"/>
          </w:tcPr>
          <w:p w14:paraId="6A051509" w14:textId="77777777" w:rsidR="00B64EDF" w:rsidRDefault="00874583">
            <w:r>
              <w:t>2054</w:t>
            </w:r>
          </w:p>
        </w:tc>
        <w:tc>
          <w:tcPr>
            <w:tcW w:w="735" w:type="dxa"/>
            <w:gridSpan w:val="2"/>
            <w:vAlign w:val="center"/>
          </w:tcPr>
          <w:p w14:paraId="6004FA9F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A0F855F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07C5EA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E48485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60D293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1F3444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C901AA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F5B936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10C484E" w14:textId="77777777">
        <w:tc>
          <w:tcPr>
            <w:tcW w:w="718" w:type="dxa"/>
            <w:vMerge/>
            <w:vAlign w:val="center"/>
          </w:tcPr>
          <w:p w14:paraId="43A28442" w14:textId="77777777" w:rsidR="00B64EDF" w:rsidRDefault="00B64EDF"/>
        </w:tc>
        <w:tc>
          <w:tcPr>
            <w:tcW w:w="848" w:type="dxa"/>
            <w:vAlign w:val="center"/>
          </w:tcPr>
          <w:p w14:paraId="4CB8B7BC" w14:textId="77777777" w:rsidR="00B64EDF" w:rsidRDefault="00874583">
            <w:r>
              <w:t>2055</w:t>
            </w:r>
          </w:p>
        </w:tc>
        <w:tc>
          <w:tcPr>
            <w:tcW w:w="735" w:type="dxa"/>
            <w:gridSpan w:val="2"/>
            <w:vAlign w:val="center"/>
          </w:tcPr>
          <w:p w14:paraId="656D8661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5C92456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083BCB4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58EB077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B8AB51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3528D53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1046BB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1A4242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8017A3D" w14:textId="77777777">
        <w:tc>
          <w:tcPr>
            <w:tcW w:w="718" w:type="dxa"/>
            <w:vMerge/>
            <w:vAlign w:val="center"/>
          </w:tcPr>
          <w:p w14:paraId="2F3ECB81" w14:textId="77777777" w:rsidR="00B64EDF" w:rsidRDefault="00B64EDF"/>
        </w:tc>
        <w:tc>
          <w:tcPr>
            <w:tcW w:w="848" w:type="dxa"/>
            <w:vAlign w:val="center"/>
          </w:tcPr>
          <w:p w14:paraId="1711CE4F" w14:textId="77777777" w:rsidR="00B64EDF" w:rsidRDefault="00874583">
            <w:r>
              <w:t>2056</w:t>
            </w:r>
          </w:p>
        </w:tc>
        <w:tc>
          <w:tcPr>
            <w:tcW w:w="735" w:type="dxa"/>
            <w:gridSpan w:val="2"/>
            <w:vAlign w:val="center"/>
          </w:tcPr>
          <w:p w14:paraId="21247A41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0F72C304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0B03B28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3DA4B0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87DB2D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942FE1A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A1B326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069056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90F8EC9" w14:textId="77777777">
        <w:tc>
          <w:tcPr>
            <w:tcW w:w="718" w:type="dxa"/>
            <w:vMerge/>
            <w:vAlign w:val="center"/>
          </w:tcPr>
          <w:p w14:paraId="6BBB61FB" w14:textId="77777777" w:rsidR="00B64EDF" w:rsidRDefault="00B64EDF"/>
        </w:tc>
        <w:tc>
          <w:tcPr>
            <w:tcW w:w="848" w:type="dxa"/>
            <w:vAlign w:val="center"/>
          </w:tcPr>
          <w:p w14:paraId="0EAAC2B6" w14:textId="77777777" w:rsidR="00B64EDF" w:rsidRDefault="00874583">
            <w:r>
              <w:t>2057</w:t>
            </w:r>
          </w:p>
        </w:tc>
        <w:tc>
          <w:tcPr>
            <w:tcW w:w="735" w:type="dxa"/>
            <w:gridSpan w:val="2"/>
            <w:vAlign w:val="center"/>
          </w:tcPr>
          <w:p w14:paraId="47FC8294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D2A4607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9CD415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250E61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499179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02ADE1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796D0D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FD7136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C204C2E" w14:textId="77777777">
        <w:tc>
          <w:tcPr>
            <w:tcW w:w="718" w:type="dxa"/>
            <w:vMerge/>
            <w:vAlign w:val="center"/>
          </w:tcPr>
          <w:p w14:paraId="44E59C58" w14:textId="77777777" w:rsidR="00B64EDF" w:rsidRDefault="00B64EDF"/>
        </w:tc>
        <w:tc>
          <w:tcPr>
            <w:tcW w:w="848" w:type="dxa"/>
            <w:vAlign w:val="center"/>
          </w:tcPr>
          <w:p w14:paraId="37ABC851" w14:textId="77777777" w:rsidR="00B64EDF" w:rsidRDefault="00874583">
            <w:r>
              <w:t>2058</w:t>
            </w:r>
          </w:p>
        </w:tc>
        <w:tc>
          <w:tcPr>
            <w:tcW w:w="735" w:type="dxa"/>
            <w:gridSpan w:val="2"/>
            <w:vAlign w:val="center"/>
          </w:tcPr>
          <w:p w14:paraId="543097ED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67414A6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ECFE2B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839D1D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D33D78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8E05F9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2C0D06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A077BA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D46C19" w14:textId="77777777">
        <w:tc>
          <w:tcPr>
            <w:tcW w:w="718" w:type="dxa"/>
            <w:vMerge/>
            <w:vAlign w:val="center"/>
          </w:tcPr>
          <w:p w14:paraId="6E173A41" w14:textId="77777777" w:rsidR="00B64EDF" w:rsidRDefault="00B64EDF"/>
        </w:tc>
        <w:tc>
          <w:tcPr>
            <w:tcW w:w="848" w:type="dxa"/>
            <w:vAlign w:val="center"/>
          </w:tcPr>
          <w:p w14:paraId="0C22BCA3" w14:textId="77777777" w:rsidR="00B64EDF" w:rsidRDefault="00874583">
            <w:r>
              <w:t>2059</w:t>
            </w:r>
          </w:p>
        </w:tc>
        <w:tc>
          <w:tcPr>
            <w:tcW w:w="735" w:type="dxa"/>
            <w:gridSpan w:val="2"/>
            <w:vAlign w:val="center"/>
          </w:tcPr>
          <w:p w14:paraId="2BAB77C8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6C1F00D4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C6FC8A9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772012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BA2A4C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99788C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567467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607D71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904A464" w14:textId="77777777">
        <w:tc>
          <w:tcPr>
            <w:tcW w:w="718" w:type="dxa"/>
            <w:vMerge/>
            <w:vAlign w:val="center"/>
          </w:tcPr>
          <w:p w14:paraId="6143B899" w14:textId="77777777" w:rsidR="00B64EDF" w:rsidRDefault="00B64EDF"/>
        </w:tc>
        <w:tc>
          <w:tcPr>
            <w:tcW w:w="848" w:type="dxa"/>
            <w:vAlign w:val="center"/>
          </w:tcPr>
          <w:p w14:paraId="7E0DA44A" w14:textId="77777777" w:rsidR="00B64EDF" w:rsidRDefault="00874583">
            <w:r>
              <w:t>2061</w:t>
            </w:r>
          </w:p>
        </w:tc>
        <w:tc>
          <w:tcPr>
            <w:tcW w:w="735" w:type="dxa"/>
            <w:gridSpan w:val="2"/>
            <w:vAlign w:val="center"/>
          </w:tcPr>
          <w:p w14:paraId="6C649B7F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6AAE57A3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3D64F5D6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6537E29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BFD930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9FD4B68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4542978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6BC834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8945F7E" w14:textId="77777777">
        <w:tc>
          <w:tcPr>
            <w:tcW w:w="718" w:type="dxa"/>
            <w:vMerge/>
            <w:vAlign w:val="center"/>
          </w:tcPr>
          <w:p w14:paraId="32235E41" w14:textId="77777777" w:rsidR="00B64EDF" w:rsidRDefault="00B64EDF"/>
        </w:tc>
        <w:tc>
          <w:tcPr>
            <w:tcW w:w="848" w:type="dxa"/>
            <w:vAlign w:val="center"/>
          </w:tcPr>
          <w:p w14:paraId="11E3B9DC" w14:textId="77777777" w:rsidR="00B64EDF" w:rsidRDefault="00874583">
            <w:r>
              <w:t>2062</w:t>
            </w:r>
          </w:p>
        </w:tc>
        <w:tc>
          <w:tcPr>
            <w:tcW w:w="735" w:type="dxa"/>
            <w:gridSpan w:val="2"/>
            <w:vAlign w:val="center"/>
          </w:tcPr>
          <w:p w14:paraId="685DE305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74DB1632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13EF8523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66D344B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1FEFDE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E5EC129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5425179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E07B41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322E6E4" w14:textId="77777777">
        <w:tc>
          <w:tcPr>
            <w:tcW w:w="718" w:type="dxa"/>
            <w:vMerge/>
            <w:vAlign w:val="center"/>
          </w:tcPr>
          <w:p w14:paraId="6F206B1E" w14:textId="77777777" w:rsidR="00B64EDF" w:rsidRDefault="00B64EDF"/>
        </w:tc>
        <w:tc>
          <w:tcPr>
            <w:tcW w:w="848" w:type="dxa"/>
            <w:vAlign w:val="center"/>
          </w:tcPr>
          <w:p w14:paraId="49BA51F6" w14:textId="77777777" w:rsidR="00B64EDF" w:rsidRDefault="00874583">
            <w:r>
              <w:t>2063</w:t>
            </w:r>
          </w:p>
        </w:tc>
        <w:tc>
          <w:tcPr>
            <w:tcW w:w="735" w:type="dxa"/>
            <w:gridSpan w:val="2"/>
            <w:vAlign w:val="center"/>
          </w:tcPr>
          <w:p w14:paraId="0BE73225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3F7B7EDF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FBF0B26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5F1B9E5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196ABC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C47C269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77FA11E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F8EC4D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B9C12D3" w14:textId="77777777">
        <w:tc>
          <w:tcPr>
            <w:tcW w:w="718" w:type="dxa"/>
            <w:vMerge/>
            <w:vAlign w:val="center"/>
          </w:tcPr>
          <w:p w14:paraId="5D0090CB" w14:textId="77777777" w:rsidR="00B64EDF" w:rsidRDefault="00B64EDF"/>
        </w:tc>
        <w:tc>
          <w:tcPr>
            <w:tcW w:w="848" w:type="dxa"/>
            <w:vAlign w:val="center"/>
          </w:tcPr>
          <w:p w14:paraId="79BF9F06" w14:textId="77777777" w:rsidR="00B64EDF" w:rsidRDefault="00874583">
            <w:r>
              <w:t>2064</w:t>
            </w:r>
          </w:p>
        </w:tc>
        <w:tc>
          <w:tcPr>
            <w:tcW w:w="735" w:type="dxa"/>
            <w:gridSpan w:val="2"/>
            <w:vAlign w:val="center"/>
          </w:tcPr>
          <w:p w14:paraId="47449CDE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2E42DBDF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55F9D114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6BD6C8A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9DC871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C37175C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887D906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E9D824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9D7DED6" w14:textId="77777777">
        <w:tc>
          <w:tcPr>
            <w:tcW w:w="718" w:type="dxa"/>
            <w:vMerge w:val="restart"/>
            <w:vAlign w:val="center"/>
          </w:tcPr>
          <w:p w14:paraId="7D8AD621" w14:textId="77777777" w:rsidR="00B64EDF" w:rsidRDefault="00874583">
            <w:r>
              <w:t>3</w:t>
            </w:r>
          </w:p>
        </w:tc>
        <w:tc>
          <w:tcPr>
            <w:tcW w:w="848" w:type="dxa"/>
            <w:vMerge w:val="restart"/>
            <w:vAlign w:val="center"/>
          </w:tcPr>
          <w:p w14:paraId="5245BA01" w14:textId="77777777" w:rsidR="00B64EDF" w:rsidRDefault="00874583">
            <w:r>
              <w:t>3002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7FDA8AE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393CFFC4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742CD2E6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76A3B371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0127F9DB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5A8E726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BB89D88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480520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B78684B" w14:textId="77777777">
        <w:tc>
          <w:tcPr>
            <w:tcW w:w="718" w:type="dxa"/>
            <w:vMerge/>
            <w:vAlign w:val="center"/>
          </w:tcPr>
          <w:p w14:paraId="198CA118" w14:textId="77777777" w:rsidR="00B64EDF" w:rsidRDefault="00B64EDF"/>
        </w:tc>
        <w:tc>
          <w:tcPr>
            <w:tcW w:w="848" w:type="dxa"/>
            <w:vMerge/>
            <w:vAlign w:val="center"/>
          </w:tcPr>
          <w:p w14:paraId="430CD808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5EC87B3A" w14:textId="77777777" w:rsidR="00B64EDF" w:rsidRDefault="00B64EDF"/>
        </w:tc>
        <w:tc>
          <w:tcPr>
            <w:tcW w:w="962" w:type="dxa"/>
            <w:vAlign w:val="center"/>
          </w:tcPr>
          <w:p w14:paraId="4C2C557C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5BD841B9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125E419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506AFC5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C91ECB6" w14:textId="77777777" w:rsidR="00B64EDF" w:rsidRDefault="00B64EDF"/>
        </w:tc>
        <w:tc>
          <w:tcPr>
            <w:tcW w:w="1358" w:type="dxa"/>
            <w:vMerge/>
            <w:vAlign w:val="center"/>
          </w:tcPr>
          <w:p w14:paraId="7532DB47" w14:textId="77777777" w:rsidR="00B64EDF" w:rsidRDefault="00B64EDF"/>
        </w:tc>
        <w:tc>
          <w:tcPr>
            <w:tcW w:w="1086" w:type="dxa"/>
            <w:vMerge/>
            <w:vAlign w:val="center"/>
          </w:tcPr>
          <w:p w14:paraId="3B1338D7" w14:textId="77777777" w:rsidR="00B64EDF" w:rsidRDefault="00B64EDF"/>
        </w:tc>
      </w:tr>
      <w:tr w:rsidR="00B64EDF" w14:paraId="0C597C6D" w14:textId="77777777">
        <w:tc>
          <w:tcPr>
            <w:tcW w:w="718" w:type="dxa"/>
            <w:vMerge/>
            <w:vAlign w:val="center"/>
          </w:tcPr>
          <w:p w14:paraId="0545FD6F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69184C49" w14:textId="77777777" w:rsidR="00B64EDF" w:rsidRDefault="00874583">
            <w:r>
              <w:t>3003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43378DD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25B0A927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0556021B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4F9B7D7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B29AFF4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94FD612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6D42D61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4DDCEF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01473AF" w14:textId="77777777">
        <w:tc>
          <w:tcPr>
            <w:tcW w:w="718" w:type="dxa"/>
            <w:vMerge/>
            <w:vAlign w:val="center"/>
          </w:tcPr>
          <w:p w14:paraId="600718E5" w14:textId="77777777" w:rsidR="00B64EDF" w:rsidRDefault="00B64EDF"/>
        </w:tc>
        <w:tc>
          <w:tcPr>
            <w:tcW w:w="848" w:type="dxa"/>
            <w:vMerge/>
            <w:vAlign w:val="center"/>
          </w:tcPr>
          <w:p w14:paraId="0B52E4FB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06273838" w14:textId="77777777" w:rsidR="00B64EDF" w:rsidRDefault="00B64EDF"/>
        </w:tc>
        <w:tc>
          <w:tcPr>
            <w:tcW w:w="962" w:type="dxa"/>
            <w:vAlign w:val="center"/>
          </w:tcPr>
          <w:p w14:paraId="29A47750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25821008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09ADBFD4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69A4CEFA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2A5380A" w14:textId="77777777" w:rsidR="00B64EDF" w:rsidRDefault="00B64EDF"/>
        </w:tc>
        <w:tc>
          <w:tcPr>
            <w:tcW w:w="1358" w:type="dxa"/>
            <w:vMerge/>
            <w:vAlign w:val="center"/>
          </w:tcPr>
          <w:p w14:paraId="4763D510" w14:textId="77777777" w:rsidR="00B64EDF" w:rsidRDefault="00B64EDF"/>
        </w:tc>
        <w:tc>
          <w:tcPr>
            <w:tcW w:w="1086" w:type="dxa"/>
            <w:vMerge/>
            <w:vAlign w:val="center"/>
          </w:tcPr>
          <w:p w14:paraId="5BF1A359" w14:textId="77777777" w:rsidR="00B64EDF" w:rsidRDefault="00B64EDF"/>
        </w:tc>
      </w:tr>
      <w:tr w:rsidR="00B64EDF" w14:paraId="78C50CB1" w14:textId="77777777">
        <w:tc>
          <w:tcPr>
            <w:tcW w:w="718" w:type="dxa"/>
            <w:vMerge/>
            <w:vAlign w:val="center"/>
          </w:tcPr>
          <w:p w14:paraId="0BA6DF10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1BC81E2A" w14:textId="77777777" w:rsidR="00B64EDF" w:rsidRDefault="00874583">
            <w:r>
              <w:t>3004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739F152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34EBBC3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52A16E1D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160A355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0AD062D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8D2AF56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359D388E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B8F6FE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8FAB419" w14:textId="77777777">
        <w:tc>
          <w:tcPr>
            <w:tcW w:w="718" w:type="dxa"/>
            <w:vMerge/>
            <w:vAlign w:val="center"/>
          </w:tcPr>
          <w:p w14:paraId="3A84D46B" w14:textId="77777777" w:rsidR="00B64EDF" w:rsidRDefault="00B64EDF"/>
        </w:tc>
        <w:tc>
          <w:tcPr>
            <w:tcW w:w="848" w:type="dxa"/>
            <w:vMerge/>
            <w:vAlign w:val="center"/>
          </w:tcPr>
          <w:p w14:paraId="14D5D8ED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AEFBD95" w14:textId="77777777" w:rsidR="00B64EDF" w:rsidRDefault="00B64EDF"/>
        </w:tc>
        <w:tc>
          <w:tcPr>
            <w:tcW w:w="962" w:type="dxa"/>
            <w:vAlign w:val="center"/>
          </w:tcPr>
          <w:p w14:paraId="0A48F3E5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2BC147EC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30F0F743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74A869B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11AA3CD" w14:textId="77777777" w:rsidR="00B64EDF" w:rsidRDefault="00B64EDF"/>
        </w:tc>
        <w:tc>
          <w:tcPr>
            <w:tcW w:w="1358" w:type="dxa"/>
            <w:vMerge/>
            <w:vAlign w:val="center"/>
          </w:tcPr>
          <w:p w14:paraId="260AD1DB" w14:textId="77777777" w:rsidR="00B64EDF" w:rsidRDefault="00B64EDF"/>
        </w:tc>
        <w:tc>
          <w:tcPr>
            <w:tcW w:w="1086" w:type="dxa"/>
            <w:vMerge/>
            <w:vAlign w:val="center"/>
          </w:tcPr>
          <w:p w14:paraId="08218512" w14:textId="77777777" w:rsidR="00B64EDF" w:rsidRDefault="00B64EDF"/>
        </w:tc>
      </w:tr>
      <w:tr w:rsidR="00B64EDF" w14:paraId="6EE32FB4" w14:textId="77777777">
        <w:tc>
          <w:tcPr>
            <w:tcW w:w="718" w:type="dxa"/>
            <w:vMerge/>
            <w:vAlign w:val="center"/>
          </w:tcPr>
          <w:p w14:paraId="14DBCB2C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4F0E1147" w14:textId="77777777" w:rsidR="00B64EDF" w:rsidRDefault="00874583">
            <w:r>
              <w:t>3005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9B9B6C5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14A58593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2D02225C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45ECE19D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B9814BC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4603BD4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AE3EB16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4BE983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734FBFA" w14:textId="77777777">
        <w:tc>
          <w:tcPr>
            <w:tcW w:w="718" w:type="dxa"/>
            <w:vMerge/>
            <w:vAlign w:val="center"/>
          </w:tcPr>
          <w:p w14:paraId="1CA9FA8A" w14:textId="77777777" w:rsidR="00B64EDF" w:rsidRDefault="00B64EDF"/>
        </w:tc>
        <w:tc>
          <w:tcPr>
            <w:tcW w:w="848" w:type="dxa"/>
            <w:vMerge/>
            <w:vAlign w:val="center"/>
          </w:tcPr>
          <w:p w14:paraId="3FFD3435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FC8B84E" w14:textId="77777777" w:rsidR="00B64EDF" w:rsidRDefault="00B64EDF"/>
        </w:tc>
        <w:tc>
          <w:tcPr>
            <w:tcW w:w="962" w:type="dxa"/>
            <w:vAlign w:val="center"/>
          </w:tcPr>
          <w:p w14:paraId="02538D7D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5A679F58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5458CFE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E2BE492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4EC9C38" w14:textId="77777777" w:rsidR="00B64EDF" w:rsidRDefault="00B64EDF"/>
        </w:tc>
        <w:tc>
          <w:tcPr>
            <w:tcW w:w="1358" w:type="dxa"/>
            <w:vMerge/>
            <w:vAlign w:val="center"/>
          </w:tcPr>
          <w:p w14:paraId="2431C878" w14:textId="77777777" w:rsidR="00B64EDF" w:rsidRDefault="00B64EDF"/>
        </w:tc>
        <w:tc>
          <w:tcPr>
            <w:tcW w:w="1086" w:type="dxa"/>
            <w:vMerge/>
            <w:vAlign w:val="center"/>
          </w:tcPr>
          <w:p w14:paraId="24E458F2" w14:textId="77777777" w:rsidR="00B64EDF" w:rsidRDefault="00B64EDF"/>
        </w:tc>
      </w:tr>
      <w:tr w:rsidR="00B64EDF" w14:paraId="5E3BDBE7" w14:textId="77777777">
        <w:tc>
          <w:tcPr>
            <w:tcW w:w="718" w:type="dxa"/>
            <w:vMerge/>
            <w:vAlign w:val="center"/>
          </w:tcPr>
          <w:p w14:paraId="76B38B45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60F2D405" w14:textId="77777777" w:rsidR="00B64EDF" w:rsidRDefault="00874583">
            <w:r>
              <w:t>3006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EBCAAB1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06ED3134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548556C1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1A5E132A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611FF10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B72C342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CB98888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4B77CC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24D8978" w14:textId="77777777">
        <w:tc>
          <w:tcPr>
            <w:tcW w:w="718" w:type="dxa"/>
            <w:vMerge/>
            <w:vAlign w:val="center"/>
          </w:tcPr>
          <w:p w14:paraId="39700A6E" w14:textId="77777777" w:rsidR="00B64EDF" w:rsidRDefault="00B64EDF"/>
        </w:tc>
        <w:tc>
          <w:tcPr>
            <w:tcW w:w="848" w:type="dxa"/>
            <w:vMerge/>
            <w:vAlign w:val="center"/>
          </w:tcPr>
          <w:p w14:paraId="1A4CEBD0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13FF59D7" w14:textId="77777777" w:rsidR="00B64EDF" w:rsidRDefault="00B64EDF"/>
        </w:tc>
        <w:tc>
          <w:tcPr>
            <w:tcW w:w="962" w:type="dxa"/>
            <w:vAlign w:val="center"/>
          </w:tcPr>
          <w:p w14:paraId="46264753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458B1A29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04777D0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70418C2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336B28D" w14:textId="77777777" w:rsidR="00B64EDF" w:rsidRDefault="00B64EDF"/>
        </w:tc>
        <w:tc>
          <w:tcPr>
            <w:tcW w:w="1358" w:type="dxa"/>
            <w:vMerge/>
            <w:vAlign w:val="center"/>
          </w:tcPr>
          <w:p w14:paraId="146CB09B" w14:textId="77777777" w:rsidR="00B64EDF" w:rsidRDefault="00B64EDF"/>
        </w:tc>
        <w:tc>
          <w:tcPr>
            <w:tcW w:w="1086" w:type="dxa"/>
            <w:vMerge/>
            <w:vAlign w:val="center"/>
          </w:tcPr>
          <w:p w14:paraId="28BFD4A5" w14:textId="77777777" w:rsidR="00B64EDF" w:rsidRDefault="00B64EDF"/>
        </w:tc>
      </w:tr>
      <w:tr w:rsidR="00B64EDF" w14:paraId="0D39AFA9" w14:textId="77777777">
        <w:tc>
          <w:tcPr>
            <w:tcW w:w="718" w:type="dxa"/>
            <w:vMerge/>
            <w:vAlign w:val="center"/>
          </w:tcPr>
          <w:p w14:paraId="539F9E07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2D7E5FCA" w14:textId="77777777" w:rsidR="00B64EDF" w:rsidRDefault="00874583">
            <w:r>
              <w:t>3007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42D9BC7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44BE0180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484C6E08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3725FD47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47725480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82085D3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2BAA287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CF9FBB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FCB813F" w14:textId="77777777">
        <w:tc>
          <w:tcPr>
            <w:tcW w:w="718" w:type="dxa"/>
            <w:vMerge/>
            <w:vAlign w:val="center"/>
          </w:tcPr>
          <w:p w14:paraId="7914B19F" w14:textId="77777777" w:rsidR="00B64EDF" w:rsidRDefault="00B64EDF"/>
        </w:tc>
        <w:tc>
          <w:tcPr>
            <w:tcW w:w="848" w:type="dxa"/>
            <w:vMerge/>
            <w:vAlign w:val="center"/>
          </w:tcPr>
          <w:p w14:paraId="29EF08B0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522D1F61" w14:textId="77777777" w:rsidR="00B64EDF" w:rsidRDefault="00B64EDF"/>
        </w:tc>
        <w:tc>
          <w:tcPr>
            <w:tcW w:w="962" w:type="dxa"/>
            <w:vAlign w:val="center"/>
          </w:tcPr>
          <w:p w14:paraId="2819A51B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ADFC09E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74ED55F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009075B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56C014F" w14:textId="77777777" w:rsidR="00B64EDF" w:rsidRDefault="00B64EDF"/>
        </w:tc>
        <w:tc>
          <w:tcPr>
            <w:tcW w:w="1358" w:type="dxa"/>
            <w:vMerge/>
            <w:vAlign w:val="center"/>
          </w:tcPr>
          <w:p w14:paraId="1B7ADF9C" w14:textId="77777777" w:rsidR="00B64EDF" w:rsidRDefault="00B64EDF"/>
        </w:tc>
        <w:tc>
          <w:tcPr>
            <w:tcW w:w="1086" w:type="dxa"/>
            <w:vMerge/>
            <w:vAlign w:val="center"/>
          </w:tcPr>
          <w:p w14:paraId="53E12815" w14:textId="77777777" w:rsidR="00B64EDF" w:rsidRDefault="00B64EDF"/>
        </w:tc>
      </w:tr>
      <w:tr w:rsidR="00B64EDF" w14:paraId="63F17ED6" w14:textId="77777777">
        <w:tc>
          <w:tcPr>
            <w:tcW w:w="718" w:type="dxa"/>
            <w:vMerge/>
            <w:vAlign w:val="center"/>
          </w:tcPr>
          <w:p w14:paraId="3D2A4300" w14:textId="77777777" w:rsidR="00B64EDF" w:rsidRDefault="00B64EDF"/>
        </w:tc>
        <w:tc>
          <w:tcPr>
            <w:tcW w:w="848" w:type="dxa"/>
            <w:vMerge/>
            <w:vAlign w:val="center"/>
          </w:tcPr>
          <w:p w14:paraId="19592D3F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0D297FFD" w14:textId="77777777" w:rsidR="00B64EDF" w:rsidRDefault="00B64EDF"/>
        </w:tc>
        <w:tc>
          <w:tcPr>
            <w:tcW w:w="962" w:type="dxa"/>
            <w:vAlign w:val="center"/>
          </w:tcPr>
          <w:p w14:paraId="0C1FC5EF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39F91E11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25034D8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AC1848B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D0675D4" w14:textId="77777777" w:rsidR="00B64EDF" w:rsidRDefault="00B64EDF"/>
        </w:tc>
        <w:tc>
          <w:tcPr>
            <w:tcW w:w="1358" w:type="dxa"/>
            <w:vMerge/>
            <w:vAlign w:val="center"/>
          </w:tcPr>
          <w:p w14:paraId="3BE31BBC" w14:textId="77777777" w:rsidR="00B64EDF" w:rsidRDefault="00B64EDF"/>
        </w:tc>
        <w:tc>
          <w:tcPr>
            <w:tcW w:w="1086" w:type="dxa"/>
            <w:vMerge/>
            <w:vAlign w:val="center"/>
          </w:tcPr>
          <w:p w14:paraId="12ABCD59" w14:textId="77777777" w:rsidR="00B64EDF" w:rsidRDefault="00B64EDF"/>
        </w:tc>
      </w:tr>
      <w:tr w:rsidR="00B64EDF" w14:paraId="4509BF60" w14:textId="77777777">
        <w:tc>
          <w:tcPr>
            <w:tcW w:w="718" w:type="dxa"/>
            <w:vMerge/>
            <w:vAlign w:val="center"/>
          </w:tcPr>
          <w:p w14:paraId="429BB7BA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6AE42832" w14:textId="77777777" w:rsidR="00B64EDF" w:rsidRDefault="00874583">
            <w:r>
              <w:t>3008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DE6E6E5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2E34CC37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3A8B1879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0536A02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BAB4CAB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5A8F4B2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DC00977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B37C19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17D921F" w14:textId="77777777">
        <w:tc>
          <w:tcPr>
            <w:tcW w:w="718" w:type="dxa"/>
            <w:vMerge/>
            <w:vAlign w:val="center"/>
          </w:tcPr>
          <w:p w14:paraId="21FFAEB4" w14:textId="77777777" w:rsidR="00B64EDF" w:rsidRDefault="00B64EDF"/>
        </w:tc>
        <w:tc>
          <w:tcPr>
            <w:tcW w:w="848" w:type="dxa"/>
            <w:vMerge/>
            <w:vAlign w:val="center"/>
          </w:tcPr>
          <w:p w14:paraId="68DDE749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23FEC8B1" w14:textId="77777777" w:rsidR="00B64EDF" w:rsidRDefault="00B64EDF"/>
        </w:tc>
        <w:tc>
          <w:tcPr>
            <w:tcW w:w="962" w:type="dxa"/>
            <w:vAlign w:val="center"/>
          </w:tcPr>
          <w:p w14:paraId="0065FABB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635095E6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25937AB7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5D77E65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718C035" w14:textId="77777777" w:rsidR="00B64EDF" w:rsidRDefault="00B64EDF"/>
        </w:tc>
        <w:tc>
          <w:tcPr>
            <w:tcW w:w="1358" w:type="dxa"/>
            <w:vMerge/>
            <w:vAlign w:val="center"/>
          </w:tcPr>
          <w:p w14:paraId="6B929116" w14:textId="77777777" w:rsidR="00B64EDF" w:rsidRDefault="00B64EDF"/>
        </w:tc>
        <w:tc>
          <w:tcPr>
            <w:tcW w:w="1086" w:type="dxa"/>
            <w:vMerge/>
            <w:vAlign w:val="center"/>
          </w:tcPr>
          <w:p w14:paraId="70D4DF0B" w14:textId="77777777" w:rsidR="00B64EDF" w:rsidRDefault="00B64EDF"/>
        </w:tc>
      </w:tr>
      <w:tr w:rsidR="00B64EDF" w14:paraId="03B6642A" w14:textId="77777777">
        <w:tc>
          <w:tcPr>
            <w:tcW w:w="718" w:type="dxa"/>
            <w:vMerge/>
            <w:vAlign w:val="center"/>
          </w:tcPr>
          <w:p w14:paraId="395B831B" w14:textId="77777777" w:rsidR="00B64EDF" w:rsidRDefault="00B64EDF"/>
        </w:tc>
        <w:tc>
          <w:tcPr>
            <w:tcW w:w="848" w:type="dxa"/>
            <w:vAlign w:val="center"/>
          </w:tcPr>
          <w:p w14:paraId="06C18678" w14:textId="77777777" w:rsidR="00B64EDF" w:rsidRDefault="00874583">
            <w:r>
              <w:t>3019</w:t>
            </w:r>
          </w:p>
        </w:tc>
        <w:tc>
          <w:tcPr>
            <w:tcW w:w="735" w:type="dxa"/>
            <w:gridSpan w:val="2"/>
            <w:vAlign w:val="center"/>
          </w:tcPr>
          <w:p w14:paraId="49504D09" w14:textId="77777777" w:rsidR="00B64EDF" w:rsidRDefault="00874583">
            <w:r>
              <w:t>9.93</w:t>
            </w:r>
          </w:p>
        </w:tc>
        <w:tc>
          <w:tcPr>
            <w:tcW w:w="962" w:type="dxa"/>
            <w:vAlign w:val="center"/>
          </w:tcPr>
          <w:p w14:paraId="28A828E3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6356567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5980118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12E7F6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FDB68B2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6F4C1DF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625D05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ECA0DA2" w14:textId="77777777">
        <w:tc>
          <w:tcPr>
            <w:tcW w:w="718" w:type="dxa"/>
            <w:vMerge/>
            <w:vAlign w:val="center"/>
          </w:tcPr>
          <w:p w14:paraId="072D4879" w14:textId="77777777" w:rsidR="00B64EDF" w:rsidRDefault="00B64EDF"/>
        </w:tc>
        <w:tc>
          <w:tcPr>
            <w:tcW w:w="848" w:type="dxa"/>
            <w:vAlign w:val="center"/>
          </w:tcPr>
          <w:p w14:paraId="6F41F9AF" w14:textId="77777777" w:rsidR="00B64EDF" w:rsidRDefault="00874583">
            <w:r>
              <w:t>3020</w:t>
            </w:r>
          </w:p>
        </w:tc>
        <w:tc>
          <w:tcPr>
            <w:tcW w:w="735" w:type="dxa"/>
            <w:gridSpan w:val="2"/>
            <w:vAlign w:val="center"/>
          </w:tcPr>
          <w:p w14:paraId="5114A376" w14:textId="77777777" w:rsidR="00B64EDF" w:rsidRDefault="00874583">
            <w:r>
              <w:t>9.93</w:t>
            </w:r>
          </w:p>
        </w:tc>
        <w:tc>
          <w:tcPr>
            <w:tcW w:w="962" w:type="dxa"/>
            <w:vAlign w:val="center"/>
          </w:tcPr>
          <w:p w14:paraId="1FCFCD7F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20B3CA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421CEE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00A077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BCC875B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30718EA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F7B787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44B34CB" w14:textId="77777777">
        <w:tc>
          <w:tcPr>
            <w:tcW w:w="718" w:type="dxa"/>
            <w:vMerge/>
            <w:vAlign w:val="center"/>
          </w:tcPr>
          <w:p w14:paraId="7879B87F" w14:textId="77777777" w:rsidR="00B64EDF" w:rsidRDefault="00B64EDF"/>
        </w:tc>
        <w:tc>
          <w:tcPr>
            <w:tcW w:w="848" w:type="dxa"/>
            <w:vAlign w:val="center"/>
          </w:tcPr>
          <w:p w14:paraId="70A7C643" w14:textId="77777777" w:rsidR="00B64EDF" w:rsidRDefault="00874583">
            <w:r>
              <w:t>3021</w:t>
            </w:r>
          </w:p>
        </w:tc>
        <w:tc>
          <w:tcPr>
            <w:tcW w:w="735" w:type="dxa"/>
            <w:gridSpan w:val="2"/>
            <w:vAlign w:val="center"/>
          </w:tcPr>
          <w:p w14:paraId="6F6DE85B" w14:textId="77777777" w:rsidR="00B64EDF" w:rsidRDefault="00874583">
            <w:r>
              <w:t>9.93</w:t>
            </w:r>
          </w:p>
        </w:tc>
        <w:tc>
          <w:tcPr>
            <w:tcW w:w="962" w:type="dxa"/>
            <w:vAlign w:val="center"/>
          </w:tcPr>
          <w:p w14:paraId="6677DA2D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EF9D893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1F64C4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0D9279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5CFD58A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4140169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2AFFB5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0FABAD0" w14:textId="77777777">
        <w:tc>
          <w:tcPr>
            <w:tcW w:w="718" w:type="dxa"/>
            <w:vMerge/>
            <w:vAlign w:val="center"/>
          </w:tcPr>
          <w:p w14:paraId="14351BF3" w14:textId="77777777" w:rsidR="00B64EDF" w:rsidRDefault="00B64EDF"/>
        </w:tc>
        <w:tc>
          <w:tcPr>
            <w:tcW w:w="848" w:type="dxa"/>
            <w:vAlign w:val="center"/>
          </w:tcPr>
          <w:p w14:paraId="547E08B3" w14:textId="77777777" w:rsidR="00B64EDF" w:rsidRDefault="00874583">
            <w:r>
              <w:t>3022</w:t>
            </w:r>
          </w:p>
        </w:tc>
        <w:tc>
          <w:tcPr>
            <w:tcW w:w="735" w:type="dxa"/>
            <w:gridSpan w:val="2"/>
            <w:vAlign w:val="center"/>
          </w:tcPr>
          <w:p w14:paraId="0220A98D" w14:textId="77777777" w:rsidR="00B64EDF" w:rsidRDefault="00874583">
            <w:r>
              <w:t>9.93</w:t>
            </w:r>
          </w:p>
        </w:tc>
        <w:tc>
          <w:tcPr>
            <w:tcW w:w="962" w:type="dxa"/>
            <w:vAlign w:val="center"/>
          </w:tcPr>
          <w:p w14:paraId="3A1536A1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ADD7F01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E5E22E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C6DD41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C6DED4B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40350A9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DE54E5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DF64C38" w14:textId="77777777">
        <w:tc>
          <w:tcPr>
            <w:tcW w:w="718" w:type="dxa"/>
            <w:vMerge/>
            <w:vAlign w:val="center"/>
          </w:tcPr>
          <w:p w14:paraId="5DDDB6A5" w14:textId="77777777" w:rsidR="00B64EDF" w:rsidRDefault="00B64EDF"/>
        </w:tc>
        <w:tc>
          <w:tcPr>
            <w:tcW w:w="848" w:type="dxa"/>
            <w:vAlign w:val="center"/>
          </w:tcPr>
          <w:p w14:paraId="1DB4C62A" w14:textId="77777777" w:rsidR="00B64EDF" w:rsidRDefault="00874583">
            <w:r>
              <w:t>3023</w:t>
            </w:r>
          </w:p>
        </w:tc>
        <w:tc>
          <w:tcPr>
            <w:tcW w:w="735" w:type="dxa"/>
            <w:gridSpan w:val="2"/>
            <w:vAlign w:val="center"/>
          </w:tcPr>
          <w:p w14:paraId="3B22F427" w14:textId="77777777" w:rsidR="00B64EDF" w:rsidRDefault="00874583">
            <w:r>
              <w:t>9.93</w:t>
            </w:r>
          </w:p>
        </w:tc>
        <w:tc>
          <w:tcPr>
            <w:tcW w:w="962" w:type="dxa"/>
            <w:vAlign w:val="center"/>
          </w:tcPr>
          <w:p w14:paraId="46FD4D2A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E862BA8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C45BF5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ACA81C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5E1EEBC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27907FA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D7E364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01F3277" w14:textId="77777777">
        <w:tc>
          <w:tcPr>
            <w:tcW w:w="718" w:type="dxa"/>
            <w:vMerge/>
            <w:vAlign w:val="center"/>
          </w:tcPr>
          <w:p w14:paraId="0CD6B9D1" w14:textId="77777777" w:rsidR="00B64EDF" w:rsidRDefault="00B64EDF"/>
        </w:tc>
        <w:tc>
          <w:tcPr>
            <w:tcW w:w="848" w:type="dxa"/>
            <w:vAlign w:val="center"/>
          </w:tcPr>
          <w:p w14:paraId="24A3469E" w14:textId="77777777" w:rsidR="00B64EDF" w:rsidRDefault="00874583">
            <w:r>
              <w:t>3026</w:t>
            </w:r>
          </w:p>
        </w:tc>
        <w:tc>
          <w:tcPr>
            <w:tcW w:w="735" w:type="dxa"/>
            <w:gridSpan w:val="2"/>
            <w:vAlign w:val="center"/>
          </w:tcPr>
          <w:p w14:paraId="26D8DE03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68C9DEEC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2379E8AA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16DF8EF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97B441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8F0C57B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7D4DB5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BEEB83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F62BB09" w14:textId="77777777">
        <w:tc>
          <w:tcPr>
            <w:tcW w:w="718" w:type="dxa"/>
            <w:vMerge/>
            <w:vAlign w:val="center"/>
          </w:tcPr>
          <w:p w14:paraId="17DFB029" w14:textId="77777777" w:rsidR="00B64EDF" w:rsidRDefault="00B64EDF"/>
        </w:tc>
        <w:tc>
          <w:tcPr>
            <w:tcW w:w="848" w:type="dxa"/>
            <w:vAlign w:val="center"/>
          </w:tcPr>
          <w:p w14:paraId="7B75DFD2" w14:textId="77777777" w:rsidR="00B64EDF" w:rsidRDefault="00874583">
            <w:r>
              <w:t>3027</w:t>
            </w:r>
          </w:p>
        </w:tc>
        <w:tc>
          <w:tcPr>
            <w:tcW w:w="735" w:type="dxa"/>
            <w:gridSpan w:val="2"/>
            <w:vAlign w:val="center"/>
          </w:tcPr>
          <w:p w14:paraId="74186DB4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68357A50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6A24CDD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7B6BB98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EB8C0C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0C7E184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4F23555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98E33B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D8BD8CD" w14:textId="77777777">
        <w:tc>
          <w:tcPr>
            <w:tcW w:w="718" w:type="dxa"/>
            <w:vMerge/>
            <w:vAlign w:val="center"/>
          </w:tcPr>
          <w:p w14:paraId="09AE3405" w14:textId="77777777" w:rsidR="00B64EDF" w:rsidRDefault="00B64EDF"/>
        </w:tc>
        <w:tc>
          <w:tcPr>
            <w:tcW w:w="848" w:type="dxa"/>
            <w:vAlign w:val="center"/>
          </w:tcPr>
          <w:p w14:paraId="7B0E5F15" w14:textId="77777777" w:rsidR="00B64EDF" w:rsidRDefault="00874583">
            <w:r>
              <w:t>3028</w:t>
            </w:r>
          </w:p>
        </w:tc>
        <w:tc>
          <w:tcPr>
            <w:tcW w:w="735" w:type="dxa"/>
            <w:gridSpan w:val="2"/>
            <w:vAlign w:val="center"/>
          </w:tcPr>
          <w:p w14:paraId="71629C77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6F197A89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3F7EDCF8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00EFF20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024F1E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45FF777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0A5747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671245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C4904F8" w14:textId="77777777">
        <w:tc>
          <w:tcPr>
            <w:tcW w:w="718" w:type="dxa"/>
            <w:vMerge/>
            <w:vAlign w:val="center"/>
          </w:tcPr>
          <w:p w14:paraId="3908F6FB" w14:textId="77777777" w:rsidR="00B64EDF" w:rsidRDefault="00B64EDF"/>
        </w:tc>
        <w:tc>
          <w:tcPr>
            <w:tcW w:w="848" w:type="dxa"/>
            <w:vAlign w:val="center"/>
          </w:tcPr>
          <w:p w14:paraId="27F7D21A" w14:textId="77777777" w:rsidR="00B64EDF" w:rsidRDefault="00874583">
            <w:r>
              <w:t>3029</w:t>
            </w:r>
          </w:p>
        </w:tc>
        <w:tc>
          <w:tcPr>
            <w:tcW w:w="735" w:type="dxa"/>
            <w:gridSpan w:val="2"/>
            <w:vAlign w:val="center"/>
          </w:tcPr>
          <w:p w14:paraId="6943FDE5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70701AD9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17C2DCD0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99DD34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6BF421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256D9B4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8EA791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634A27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D256F90" w14:textId="77777777">
        <w:tc>
          <w:tcPr>
            <w:tcW w:w="718" w:type="dxa"/>
            <w:vMerge/>
            <w:vAlign w:val="center"/>
          </w:tcPr>
          <w:p w14:paraId="48508D36" w14:textId="77777777" w:rsidR="00B64EDF" w:rsidRDefault="00B64EDF"/>
        </w:tc>
        <w:tc>
          <w:tcPr>
            <w:tcW w:w="848" w:type="dxa"/>
            <w:vAlign w:val="center"/>
          </w:tcPr>
          <w:p w14:paraId="554638D7" w14:textId="77777777" w:rsidR="00B64EDF" w:rsidRDefault="00874583">
            <w:r>
              <w:t>3030</w:t>
            </w:r>
          </w:p>
        </w:tc>
        <w:tc>
          <w:tcPr>
            <w:tcW w:w="735" w:type="dxa"/>
            <w:gridSpan w:val="2"/>
            <w:vAlign w:val="center"/>
          </w:tcPr>
          <w:p w14:paraId="01FF8359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425EAEBF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45629ED2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7373A91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729D5A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AF657D6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794835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780395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B8C73EC" w14:textId="77777777">
        <w:tc>
          <w:tcPr>
            <w:tcW w:w="718" w:type="dxa"/>
            <w:vMerge/>
            <w:vAlign w:val="center"/>
          </w:tcPr>
          <w:p w14:paraId="5035CBCA" w14:textId="77777777" w:rsidR="00B64EDF" w:rsidRDefault="00B64EDF"/>
        </w:tc>
        <w:tc>
          <w:tcPr>
            <w:tcW w:w="848" w:type="dxa"/>
            <w:vAlign w:val="center"/>
          </w:tcPr>
          <w:p w14:paraId="3AD7F48D" w14:textId="77777777" w:rsidR="00B64EDF" w:rsidRDefault="00874583">
            <w:r>
              <w:t>3031</w:t>
            </w:r>
          </w:p>
        </w:tc>
        <w:tc>
          <w:tcPr>
            <w:tcW w:w="735" w:type="dxa"/>
            <w:gridSpan w:val="2"/>
            <w:vAlign w:val="center"/>
          </w:tcPr>
          <w:p w14:paraId="09CD9BD8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2FE0600C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4DD17723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77D45E3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92E6DE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53AB9D6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68F84A2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8421E2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B10DBD2" w14:textId="77777777">
        <w:tc>
          <w:tcPr>
            <w:tcW w:w="718" w:type="dxa"/>
            <w:vMerge/>
            <w:vAlign w:val="center"/>
          </w:tcPr>
          <w:p w14:paraId="1647FAD4" w14:textId="77777777" w:rsidR="00B64EDF" w:rsidRDefault="00B64EDF"/>
        </w:tc>
        <w:tc>
          <w:tcPr>
            <w:tcW w:w="848" w:type="dxa"/>
            <w:vAlign w:val="center"/>
          </w:tcPr>
          <w:p w14:paraId="626E658A" w14:textId="77777777" w:rsidR="00B64EDF" w:rsidRDefault="00874583">
            <w:r>
              <w:t>3032</w:t>
            </w:r>
          </w:p>
        </w:tc>
        <w:tc>
          <w:tcPr>
            <w:tcW w:w="735" w:type="dxa"/>
            <w:gridSpan w:val="2"/>
            <w:vAlign w:val="center"/>
          </w:tcPr>
          <w:p w14:paraId="403A46C2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16B96256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0FE3942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13E785C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403CCE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0D7A650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C1404F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70FFAA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BAD302B" w14:textId="77777777">
        <w:tc>
          <w:tcPr>
            <w:tcW w:w="718" w:type="dxa"/>
            <w:vMerge/>
            <w:vAlign w:val="center"/>
          </w:tcPr>
          <w:p w14:paraId="00CDF5BD" w14:textId="77777777" w:rsidR="00B64EDF" w:rsidRDefault="00B64EDF"/>
        </w:tc>
        <w:tc>
          <w:tcPr>
            <w:tcW w:w="848" w:type="dxa"/>
            <w:vAlign w:val="center"/>
          </w:tcPr>
          <w:p w14:paraId="7858FD3E" w14:textId="77777777" w:rsidR="00B64EDF" w:rsidRDefault="00874583">
            <w:r>
              <w:t>3033</w:t>
            </w:r>
          </w:p>
        </w:tc>
        <w:tc>
          <w:tcPr>
            <w:tcW w:w="735" w:type="dxa"/>
            <w:gridSpan w:val="2"/>
            <w:vAlign w:val="center"/>
          </w:tcPr>
          <w:p w14:paraId="08F82C76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33CE7054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11B8089B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5C2EDDB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CFD03F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18EA519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860A60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ECDE3E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0F6DBA3" w14:textId="77777777">
        <w:tc>
          <w:tcPr>
            <w:tcW w:w="718" w:type="dxa"/>
            <w:vMerge/>
            <w:vAlign w:val="center"/>
          </w:tcPr>
          <w:p w14:paraId="6E1DC93F" w14:textId="77777777" w:rsidR="00B64EDF" w:rsidRDefault="00B64EDF"/>
        </w:tc>
        <w:tc>
          <w:tcPr>
            <w:tcW w:w="848" w:type="dxa"/>
            <w:vAlign w:val="center"/>
          </w:tcPr>
          <w:p w14:paraId="07BE57D2" w14:textId="77777777" w:rsidR="00B64EDF" w:rsidRDefault="00874583">
            <w:r>
              <w:t>3034</w:t>
            </w:r>
          </w:p>
        </w:tc>
        <w:tc>
          <w:tcPr>
            <w:tcW w:w="735" w:type="dxa"/>
            <w:gridSpan w:val="2"/>
            <w:vAlign w:val="center"/>
          </w:tcPr>
          <w:p w14:paraId="2C3BD65A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0E9B03FB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BF45A05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182E679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7496D7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6F944FF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03D8D18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FEA777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7A5F4E7" w14:textId="77777777">
        <w:tc>
          <w:tcPr>
            <w:tcW w:w="718" w:type="dxa"/>
            <w:vMerge/>
            <w:vAlign w:val="center"/>
          </w:tcPr>
          <w:p w14:paraId="2954E544" w14:textId="77777777" w:rsidR="00B64EDF" w:rsidRDefault="00B64EDF"/>
        </w:tc>
        <w:tc>
          <w:tcPr>
            <w:tcW w:w="848" w:type="dxa"/>
            <w:vAlign w:val="center"/>
          </w:tcPr>
          <w:p w14:paraId="38EC2E81" w14:textId="77777777" w:rsidR="00B64EDF" w:rsidRDefault="00874583">
            <w:r>
              <w:t>3035</w:t>
            </w:r>
          </w:p>
        </w:tc>
        <w:tc>
          <w:tcPr>
            <w:tcW w:w="735" w:type="dxa"/>
            <w:gridSpan w:val="2"/>
            <w:vAlign w:val="center"/>
          </w:tcPr>
          <w:p w14:paraId="57C0EBAB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1F1DF30A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5B017A08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62B375F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9C1AEF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6622DF2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6F896C3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6084E0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7262DE7" w14:textId="77777777">
        <w:tc>
          <w:tcPr>
            <w:tcW w:w="718" w:type="dxa"/>
            <w:vMerge/>
            <w:vAlign w:val="center"/>
          </w:tcPr>
          <w:p w14:paraId="04B108A7" w14:textId="77777777" w:rsidR="00B64EDF" w:rsidRDefault="00B64EDF"/>
        </w:tc>
        <w:tc>
          <w:tcPr>
            <w:tcW w:w="848" w:type="dxa"/>
            <w:vAlign w:val="center"/>
          </w:tcPr>
          <w:p w14:paraId="16A5B421" w14:textId="77777777" w:rsidR="00B64EDF" w:rsidRDefault="00874583">
            <w:r>
              <w:t>3040</w:t>
            </w:r>
          </w:p>
        </w:tc>
        <w:tc>
          <w:tcPr>
            <w:tcW w:w="735" w:type="dxa"/>
            <w:gridSpan w:val="2"/>
            <w:vAlign w:val="center"/>
          </w:tcPr>
          <w:p w14:paraId="6DFC1813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7B3472AE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6207F10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7B75A6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014409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3FDCD0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AAF2A8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D007F7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A045E8E" w14:textId="77777777">
        <w:tc>
          <w:tcPr>
            <w:tcW w:w="718" w:type="dxa"/>
            <w:vMerge/>
            <w:vAlign w:val="center"/>
          </w:tcPr>
          <w:p w14:paraId="1EBBC991" w14:textId="77777777" w:rsidR="00B64EDF" w:rsidRDefault="00B64EDF"/>
        </w:tc>
        <w:tc>
          <w:tcPr>
            <w:tcW w:w="848" w:type="dxa"/>
            <w:vAlign w:val="center"/>
          </w:tcPr>
          <w:p w14:paraId="25308091" w14:textId="77777777" w:rsidR="00B64EDF" w:rsidRDefault="00874583">
            <w:r>
              <w:t>3041</w:t>
            </w:r>
          </w:p>
        </w:tc>
        <w:tc>
          <w:tcPr>
            <w:tcW w:w="735" w:type="dxa"/>
            <w:gridSpan w:val="2"/>
            <w:vAlign w:val="center"/>
          </w:tcPr>
          <w:p w14:paraId="50C0F9B1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1637CBED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59707A7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E0D999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AC9FC8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1E91272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57565A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3C8662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D173C29" w14:textId="77777777">
        <w:tc>
          <w:tcPr>
            <w:tcW w:w="718" w:type="dxa"/>
            <w:vMerge/>
            <w:vAlign w:val="center"/>
          </w:tcPr>
          <w:p w14:paraId="54AC4CBE" w14:textId="77777777" w:rsidR="00B64EDF" w:rsidRDefault="00B64EDF"/>
        </w:tc>
        <w:tc>
          <w:tcPr>
            <w:tcW w:w="848" w:type="dxa"/>
            <w:vAlign w:val="center"/>
          </w:tcPr>
          <w:p w14:paraId="71090916" w14:textId="77777777" w:rsidR="00B64EDF" w:rsidRDefault="00874583">
            <w:r>
              <w:t>3042</w:t>
            </w:r>
          </w:p>
        </w:tc>
        <w:tc>
          <w:tcPr>
            <w:tcW w:w="735" w:type="dxa"/>
            <w:gridSpan w:val="2"/>
            <w:vAlign w:val="center"/>
          </w:tcPr>
          <w:p w14:paraId="02AE78B2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7A59071F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47334E3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2C0C65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886350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FAD083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C20E21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48DC04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4187928" w14:textId="77777777">
        <w:tc>
          <w:tcPr>
            <w:tcW w:w="718" w:type="dxa"/>
            <w:vMerge/>
            <w:vAlign w:val="center"/>
          </w:tcPr>
          <w:p w14:paraId="2F6BEA34" w14:textId="77777777" w:rsidR="00B64EDF" w:rsidRDefault="00B64EDF"/>
        </w:tc>
        <w:tc>
          <w:tcPr>
            <w:tcW w:w="848" w:type="dxa"/>
            <w:vAlign w:val="center"/>
          </w:tcPr>
          <w:p w14:paraId="5A04A9BA" w14:textId="77777777" w:rsidR="00B64EDF" w:rsidRDefault="00874583">
            <w:r>
              <w:t>3043</w:t>
            </w:r>
          </w:p>
        </w:tc>
        <w:tc>
          <w:tcPr>
            <w:tcW w:w="735" w:type="dxa"/>
            <w:gridSpan w:val="2"/>
            <w:vAlign w:val="center"/>
          </w:tcPr>
          <w:p w14:paraId="7FF0206E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3A191053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E941D70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33A30F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A76824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F7096E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D596C0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A9292D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E3CDA03" w14:textId="77777777">
        <w:tc>
          <w:tcPr>
            <w:tcW w:w="718" w:type="dxa"/>
            <w:vMerge/>
            <w:vAlign w:val="center"/>
          </w:tcPr>
          <w:p w14:paraId="49ECC3B4" w14:textId="77777777" w:rsidR="00B64EDF" w:rsidRDefault="00B64EDF"/>
        </w:tc>
        <w:tc>
          <w:tcPr>
            <w:tcW w:w="848" w:type="dxa"/>
            <w:vAlign w:val="center"/>
          </w:tcPr>
          <w:p w14:paraId="1B1CB7DF" w14:textId="77777777" w:rsidR="00B64EDF" w:rsidRDefault="00874583">
            <w:r>
              <w:t>3050</w:t>
            </w:r>
          </w:p>
        </w:tc>
        <w:tc>
          <w:tcPr>
            <w:tcW w:w="735" w:type="dxa"/>
            <w:gridSpan w:val="2"/>
            <w:vAlign w:val="center"/>
          </w:tcPr>
          <w:p w14:paraId="37C69392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58180C4C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D9CABA8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E72230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BB6729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157341F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977494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041FAB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0CA8A4A" w14:textId="77777777">
        <w:tc>
          <w:tcPr>
            <w:tcW w:w="718" w:type="dxa"/>
            <w:vMerge/>
            <w:vAlign w:val="center"/>
          </w:tcPr>
          <w:p w14:paraId="4F846527" w14:textId="77777777" w:rsidR="00B64EDF" w:rsidRDefault="00B64EDF"/>
        </w:tc>
        <w:tc>
          <w:tcPr>
            <w:tcW w:w="848" w:type="dxa"/>
            <w:vAlign w:val="center"/>
          </w:tcPr>
          <w:p w14:paraId="25296E9F" w14:textId="77777777" w:rsidR="00B64EDF" w:rsidRDefault="00874583">
            <w:r>
              <w:t>3051</w:t>
            </w:r>
          </w:p>
        </w:tc>
        <w:tc>
          <w:tcPr>
            <w:tcW w:w="735" w:type="dxa"/>
            <w:gridSpan w:val="2"/>
            <w:vAlign w:val="center"/>
          </w:tcPr>
          <w:p w14:paraId="4185A15A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E8BE07F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7304A1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296578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CA8985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AE9AB61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1609DA6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28CDB6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C8094B8" w14:textId="77777777">
        <w:tc>
          <w:tcPr>
            <w:tcW w:w="718" w:type="dxa"/>
            <w:vMerge/>
            <w:vAlign w:val="center"/>
          </w:tcPr>
          <w:p w14:paraId="4527FA5F" w14:textId="77777777" w:rsidR="00B64EDF" w:rsidRDefault="00B64EDF"/>
        </w:tc>
        <w:tc>
          <w:tcPr>
            <w:tcW w:w="848" w:type="dxa"/>
            <w:vAlign w:val="center"/>
          </w:tcPr>
          <w:p w14:paraId="29BCDEE9" w14:textId="77777777" w:rsidR="00B64EDF" w:rsidRDefault="00874583">
            <w:r>
              <w:t>3052</w:t>
            </w:r>
          </w:p>
        </w:tc>
        <w:tc>
          <w:tcPr>
            <w:tcW w:w="735" w:type="dxa"/>
            <w:gridSpan w:val="2"/>
            <w:vAlign w:val="center"/>
          </w:tcPr>
          <w:p w14:paraId="4DC066A9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692F4F50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7029BCF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A2035A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0B83A1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69A4593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76BE67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175BA8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B990134" w14:textId="77777777">
        <w:tc>
          <w:tcPr>
            <w:tcW w:w="718" w:type="dxa"/>
            <w:vMerge/>
            <w:vAlign w:val="center"/>
          </w:tcPr>
          <w:p w14:paraId="4BD636FA" w14:textId="77777777" w:rsidR="00B64EDF" w:rsidRDefault="00B64EDF"/>
        </w:tc>
        <w:tc>
          <w:tcPr>
            <w:tcW w:w="848" w:type="dxa"/>
            <w:vAlign w:val="center"/>
          </w:tcPr>
          <w:p w14:paraId="7407F061" w14:textId="77777777" w:rsidR="00B64EDF" w:rsidRDefault="00874583">
            <w:r>
              <w:t>3053</w:t>
            </w:r>
          </w:p>
        </w:tc>
        <w:tc>
          <w:tcPr>
            <w:tcW w:w="735" w:type="dxa"/>
            <w:gridSpan w:val="2"/>
            <w:vAlign w:val="center"/>
          </w:tcPr>
          <w:p w14:paraId="6F9DB817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10AC3821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9F20183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430C8E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E98C06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51A11E0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42C8BC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BFB1D1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7D510C5" w14:textId="77777777">
        <w:tc>
          <w:tcPr>
            <w:tcW w:w="718" w:type="dxa"/>
            <w:vMerge/>
            <w:vAlign w:val="center"/>
          </w:tcPr>
          <w:p w14:paraId="67D02B17" w14:textId="77777777" w:rsidR="00B64EDF" w:rsidRDefault="00B64EDF"/>
        </w:tc>
        <w:tc>
          <w:tcPr>
            <w:tcW w:w="848" w:type="dxa"/>
            <w:vAlign w:val="center"/>
          </w:tcPr>
          <w:p w14:paraId="3811ED4B" w14:textId="77777777" w:rsidR="00B64EDF" w:rsidRDefault="00874583">
            <w:r>
              <w:t>3054</w:t>
            </w:r>
          </w:p>
        </w:tc>
        <w:tc>
          <w:tcPr>
            <w:tcW w:w="735" w:type="dxa"/>
            <w:gridSpan w:val="2"/>
            <w:vAlign w:val="center"/>
          </w:tcPr>
          <w:p w14:paraId="22C92B38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1A8BB613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CD4A940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56DFED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7D6BBB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3ED8453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9FA3A3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F99516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AC5A83A" w14:textId="77777777">
        <w:tc>
          <w:tcPr>
            <w:tcW w:w="718" w:type="dxa"/>
            <w:vMerge/>
            <w:vAlign w:val="center"/>
          </w:tcPr>
          <w:p w14:paraId="53F1376C" w14:textId="77777777" w:rsidR="00B64EDF" w:rsidRDefault="00B64EDF"/>
        </w:tc>
        <w:tc>
          <w:tcPr>
            <w:tcW w:w="848" w:type="dxa"/>
            <w:vAlign w:val="center"/>
          </w:tcPr>
          <w:p w14:paraId="67E80C9D" w14:textId="77777777" w:rsidR="00B64EDF" w:rsidRDefault="00874583">
            <w:r>
              <w:t>3055</w:t>
            </w:r>
          </w:p>
        </w:tc>
        <w:tc>
          <w:tcPr>
            <w:tcW w:w="735" w:type="dxa"/>
            <w:gridSpan w:val="2"/>
            <w:vAlign w:val="center"/>
          </w:tcPr>
          <w:p w14:paraId="4C38CFD5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A89EE54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888DF16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5E32F4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79979E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5E76FB5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AB5613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B5EB15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B3B603F" w14:textId="77777777">
        <w:tc>
          <w:tcPr>
            <w:tcW w:w="718" w:type="dxa"/>
            <w:vMerge/>
            <w:vAlign w:val="center"/>
          </w:tcPr>
          <w:p w14:paraId="2BD38234" w14:textId="77777777" w:rsidR="00B64EDF" w:rsidRDefault="00B64EDF"/>
        </w:tc>
        <w:tc>
          <w:tcPr>
            <w:tcW w:w="848" w:type="dxa"/>
            <w:vAlign w:val="center"/>
          </w:tcPr>
          <w:p w14:paraId="6C36C327" w14:textId="77777777" w:rsidR="00B64EDF" w:rsidRDefault="00874583">
            <w:r>
              <w:t>3056</w:t>
            </w:r>
          </w:p>
        </w:tc>
        <w:tc>
          <w:tcPr>
            <w:tcW w:w="735" w:type="dxa"/>
            <w:gridSpan w:val="2"/>
            <w:vAlign w:val="center"/>
          </w:tcPr>
          <w:p w14:paraId="0BE9AD33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1EA64516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BB52260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EF49E5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96BEF0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CBE0E4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23683C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0691AF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A3BDD6" w14:textId="77777777">
        <w:tc>
          <w:tcPr>
            <w:tcW w:w="718" w:type="dxa"/>
            <w:vMerge/>
            <w:vAlign w:val="center"/>
          </w:tcPr>
          <w:p w14:paraId="5FE842C7" w14:textId="77777777" w:rsidR="00B64EDF" w:rsidRDefault="00B64EDF"/>
        </w:tc>
        <w:tc>
          <w:tcPr>
            <w:tcW w:w="848" w:type="dxa"/>
            <w:vAlign w:val="center"/>
          </w:tcPr>
          <w:p w14:paraId="6C56A9BA" w14:textId="77777777" w:rsidR="00B64EDF" w:rsidRDefault="00874583">
            <w:r>
              <w:t>3057</w:t>
            </w:r>
          </w:p>
        </w:tc>
        <w:tc>
          <w:tcPr>
            <w:tcW w:w="735" w:type="dxa"/>
            <w:gridSpan w:val="2"/>
            <w:vAlign w:val="center"/>
          </w:tcPr>
          <w:p w14:paraId="53BA31D1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2915F279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A03D3BD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FDED3F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275E66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01497B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10D3E6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41F664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566942F" w14:textId="77777777">
        <w:tc>
          <w:tcPr>
            <w:tcW w:w="718" w:type="dxa"/>
            <w:vMerge/>
            <w:vAlign w:val="center"/>
          </w:tcPr>
          <w:p w14:paraId="0BB680E1" w14:textId="77777777" w:rsidR="00B64EDF" w:rsidRDefault="00B64EDF"/>
        </w:tc>
        <w:tc>
          <w:tcPr>
            <w:tcW w:w="848" w:type="dxa"/>
            <w:vAlign w:val="center"/>
          </w:tcPr>
          <w:p w14:paraId="737AEBD0" w14:textId="77777777" w:rsidR="00B64EDF" w:rsidRDefault="00874583">
            <w:r>
              <w:t>3058</w:t>
            </w:r>
          </w:p>
        </w:tc>
        <w:tc>
          <w:tcPr>
            <w:tcW w:w="735" w:type="dxa"/>
            <w:gridSpan w:val="2"/>
            <w:vAlign w:val="center"/>
          </w:tcPr>
          <w:p w14:paraId="4DB56D9E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43B255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C140D0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845065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B10D29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F6B609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5655F1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CFEC8B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05E9D6F" w14:textId="77777777">
        <w:tc>
          <w:tcPr>
            <w:tcW w:w="718" w:type="dxa"/>
            <w:vMerge/>
            <w:vAlign w:val="center"/>
          </w:tcPr>
          <w:p w14:paraId="4B4F8D0A" w14:textId="77777777" w:rsidR="00B64EDF" w:rsidRDefault="00B64EDF"/>
        </w:tc>
        <w:tc>
          <w:tcPr>
            <w:tcW w:w="848" w:type="dxa"/>
            <w:vAlign w:val="center"/>
          </w:tcPr>
          <w:p w14:paraId="45E29ACA" w14:textId="77777777" w:rsidR="00B64EDF" w:rsidRDefault="00874583">
            <w:r>
              <w:t>3059</w:t>
            </w:r>
          </w:p>
        </w:tc>
        <w:tc>
          <w:tcPr>
            <w:tcW w:w="735" w:type="dxa"/>
            <w:gridSpan w:val="2"/>
            <w:vAlign w:val="center"/>
          </w:tcPr>
          <w:p w14:paraId="21590F47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70ABCCBD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9DA6679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A99F48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F464D8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718611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D51D30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718757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9891A10" w14:textId="77777777">
        <w:tc>
          <w:tcPr>
            <w:tcW w:w="718" w:type="dxa"/>
            <w:vMerge/>
            <w:vAlign w:val="center"/>
          </w:tcPr>
          <w:p w14:paraId="08CA914E" w14:textId="77777777" w:rsidR="00B64EDF" w:rsidRDefault="00B64EDF"/>
        </w:tc>
        <w:tc>
          <w:tcPr>
            <w:tcW w:w="848" w:type="dxa"/>
            <w:vAlign w:val="center"/>
          </w:tcPr>
          <w:p w14:paraId="5E3518FA" w14:textId="77777777" w:rsidR="00B64EDF" w:rsidRDefault="00874583">
            <w:r>
              <w:t>3061</w:t>
            </w:r>
          </w:p>
        </w:tc>
        <w:tc>
          <w:tcPr>
            <w:tcW w:w="735" w:type="dxa"/>
            <w:gridSpan w:val="2"/>
            <w:vAlign w:val="center"/>
          </w:tcPr>
          <w:p w14:paraId="360C1F24" w14:textId="77777777" w:rsidR="00B64EDF" w:rsidRDefault="00874583">
            <w:r>
              <w:t>5.87</w:t>
            </w:r>
          </w:p>
        </w:tc>
        <w:tc>
          <w:tcPr>
            <w:tcW w:w="962" w:type="dxa"/>
            <w:vAlign w:val="center"/>
          </w:tcPr>
          <w:p w14:paraId="0A136646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254735C4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7E66BB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DBFC25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0907D64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2275F1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B77AF3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586B2C7" w14:textId="77777777">
        <w:tc>
          <w:tcPr>
            <w:tcW w:w="718" w:type="dxa"/>
            <w:vMerge/>
            <w:vAlign w:val="center"/>
          </w:tcPr>
          <w:p w14:paraId="3BB985D2" w14:textId="77777777" w:rsidR="00B64EDF" w:rsidRDefault="00B64EDF"/>
        </w:tc>
        <w:tc>
          <w:tcPr>
            <w:tcW w:w="848" w:type="dxa"/>
            <w:vAlign w:val="center"/>
          </w:tcPr>
          <w:p w14:paraId="574F90FF" w14:textId="77777777" w:rsidR="00B64EDF" w:rsidRDefault="00874583">
            <w:r>
              <w:t>3062</w:t>
            </w:r>
          </w:p>
        </w:tc>
        <w:tc>
          <w:tcPr>
            <w:tcW w:w="735" w:type="dxa"/>
            <w:gridSpan w:val="2"/>
            <w:vAlign w:val="center"/>
          </w:tcPr>
          <w:p w14:paraId="227A59F6" w14:textId="77777777" w:rsidR="00B64EDF" w:rsidRDefault="00874583">
            <w:r>
              <w:t>5.87</w:t>
            </w:r>
          </w:p>
        </w:tc>
        <w:tc>
          <w:tcPr>
            <w:tcW w:w="962" w:type="dxa"/>
            <w:vAlign w:val="center"/>
          </w:tcPr>
          <w:p w14:paraId="4AD9E53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243C622D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B8F2C5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EA4F73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9AC2118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7B7E46C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66ED8F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F180E22" w14:textId="77777777">
        <w:tc>
          <w:tcPr>
            <w:tcW w:w="718" w:type="dxa"/>
            <w:vMerge/>
            <w:vAlign w:val="center"/>
          </w:tcPr>
          <w:p w14:paraId="2B8572D5" w14:textId="77777777" w:rsidR="00B64EDF" w:rsidRDefault="00B64EDF"/>
        </w:tc>
        <w:tc>
          <w:tcPr>
            <w:tcW w:w="848" w:type="dxa"/>
            <w:vAlign w:val="center"/>
          </w:tcPr>
          <w:p w14:paraId="3993167E" w14:textId="77777777" w:rsidR="00B64EDF" w:rsidRDefault="00874583">
            <w:r>
              <w:t>3063</w:t>
            </w:r>
          </w:p>
        </w:tc>
        <w:tc>
          <w:tcPr>
            <w:tcW w:w="735" w:type="dxa"/>
            <w:gridSpan w:val="2"/>
            <w:vAlign w:val="center"/>
          </w:tcPr>
          <w:p w14:paraId="5AD2B3B1" w14:textId="77777777" w:rsidR="00B64EDF" w:rsidRDefault="00874583">
            <w:r>
              <w:t>5.87</w:t>
            </w:r>
          </w:p>
        </w:tc>
        <w:tc>
          <w:tcPr>
            <w:tcW w:w="962" w:type="dxa"/>
            <w:vAlign w:val="center"/>
          </w:tcPr>
          <w:p w14:paraId="604477EC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3DB984C8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1127C3A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D898CB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0E871BE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50606C6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E2A7D5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2031743" w14:textId="77777777">
        <w:tc>
          <w:tcPr>
            <w:tcW w:w="718" w:type="dxa"/>
            <w:vMerge/>
            <w:vAlign w:val="center"/>
          </w:tcPr>
          <w:p w14:paraId="38E314C7" w14:textId="77777777" w:rsidR="00B64EDF" w:rsidRDefault="00B64EDF"/>
        </w:tc>
        <w:tc>
          <w:tcPr>
            <w:tcW w:w="848" w:type="dxa"/>
            <w:vAlign w:val="center"/>
          </w:tcPr>
          <w:p w14:paraId="7AA0FBBE" w14:textId="77777777" w:rsidR="00B64EDF" w:rsidRDefault="00874583">
            <w:r>
              <w:t>3064</w:t>
            </w:r>
          </w:p>
        </w:tc>
        <w:tc>
          <w:tcPr>
            <w:tcW w:w="735" w:type="dxa"/>
            <w:gridSpan w:val="2"/>
            <w:vAlign w:val="center"/>
          </w:tcPr>
          <w:p w14:paraId="0CE6A5FB" w14:textId="77777777" w:rsidR="00B64EDF" w:rsidRDefault="00874583">
            <w:r>
              <w:t>5.87</w:t>
            </w:r>
          </w:p>
        </w:tc>
        <w:tc>
          <w:tcPr>
            <w:tcW w:w="962" w:type="dxa"/>
            <w:vAlign w:val="center"/>
          </w:tcPr>
          <w:p w14:paraId="077A4EB3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A29EB8F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53ED88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7060F4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E842ABF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F68BE1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050ACD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B65997E" w14:textId="77777777">
        <w:tc>
          <w:tcPr>
            <w:tcW w:w="718" w:type="dxa"/>
            <w:vMerge w:val="restart"/>
            <w:vAlign w:val="center"/>
          </w:tcPr>
          <w:p w14:paraId="6BA01B70" w14:textId="77777777" w:rsidR="00B64EDF" w:rsidRDefault="00874583">
            <w:r>
              <w:t>4</w:t>
            </w:r>
          </w:p>
        </w:tc>
        <w:tc>
          <w:tcPr>
            <w:tcW w:w="848" w:type="dxa"/>
            <w:vMerge w:val="restart"/>
            <w:vAlign w:val="center"/>
          </w:tcPr>
          <w:p w14:paraId="78497711" w14:textId="77777777" w:rsidR="00B64EDF" w:rsidRDefault="00874583">
            <w:r>
              <w:t>4012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569D038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3765D6BA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58EB6400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59684A4F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10F7B1A3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9667423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3A8225DA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DF2EC7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640CE8D" w14:textId="77777777">
        <w:tc>
          <w:tcPr>
            <w:tcW w:w="718" w:type="dxa"/>
            <w:vMerge/>
            <w:vAlign w:val="center"/>
          </w:tcPr>
          <w:p w14:paraId="63BE6CEF" w14:textId="77777777" w:rsidR="00B64EDF" w:rsidRDefault="00B64EDF"/>
        </w:tc>
        <w:tc>
          <w:tcPr>
            <w:tcW w:w="848" w:type="dxa"/>
            <w:vMerge/>
            <w:vAlign w:val="center"/>
          </w:tcPr>
          <w:p w14:paraId="1B65F7D3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31E11BD1" w14:textId="77777777" w:rsidR="00B64EDF" w:rsidRDefault="00B64EDF"/>
        </w:tc>
        <w:tc>
          <w:tcPr>
            <w:tcW w:w="962" w:type="dxa"/>
            <w:vAlign w:val="center"/>
          </w:tcPr>
          <w:p w14:paraId="23F4E350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04C14B5C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0674ACF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51D31F6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C129239" w14:textId="77777777" w:rsidR="00B64EDF" w:rsidRDefault="00B64EDF"/>
        </w:tc>
        <w:tc>
          <w:tcPr>
            <w:tcW w:w="1358" w:type="dxa"/>
            <w:vMerge/>
            <w:vAlign w:val="center"/>
          </w:tcPr>
          <w:p w14:paraId="3F803EBE" w14:textId="77777777" w:rsidR="00B64EDF" w:rsidRDefault="00B64EDF"/>
        </w:tc>
        <w:tc>
          <w:tcPr>
            <w:tcW w:w="1086" w:type="dxa"/>
            <w:vMerge/>
            <w:vAlign w:val="center"/>
          </w:tcPr>
          <w:p w14:paraId="35F3D50B" w14:textId="77777777" w:rsidR="00B64EDF" w:rsidRDefault="00B64EDF"/>
        </w:tc>
      </w:tr>
      <w:tr w:rsidR="00B64EDF" w14:paraId="2FE7D8AE" w14:textId="77777777">
        <w:tc>
          <w:tcPr>
            <w:tcW w:w="718" w:type="dxa"/>
            <w:vMerge/>
            <w:vAlign w:val="center"/>
          </w:tcPr>
          <w:p w14:paraId="5F40E2F8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57502593" w14:textId="77777777" w:rsidR="00B64EDF" w:rsidRDefault="00874583">
            <w:r>
              <w:t>4013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8BE5E4E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7A34B15F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52857DF3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663DB79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8B99776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2F4881F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A16E992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C0B7DD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DE5BC7B" w14:textId="77777777">
        <w:tc>
          <w:tcPr>
            <w:tcW w:w="718" w:type="dxa"/>
            <w:vMerge/>
            <w:vAlign w:val="center"/>
          </w:tcPr>
          <w:p w14:paraId="6C7065CC" w14:textId="77777777" w:rsidR="00B64EDF" w:rsidRDefault="00B64EDF"/>
        </w:tc>
        <w:tc>
          <w:tcPr>
            <w:tcW w:w="848" w:type="dxa"/>
            <w:vMerge/>
            <w:vAlign w:val="center"/>
          </w:tcPr>
          <w:p w14:paraId="2EFE341A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9219FFC" w14:textId="77777777" w:rsidR="00B64EDF" w:rsidRDefault="00B64EDF"/>
        </w:tc>
        <w:tc>
          <w:tcPr>
            <w:tcW w:w="962" w:type="dxa"/>
            <w:vAlign w:val="center"/>
          </w:tcPr>
          <w:p w14:paraId="4A037EE2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03277301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1B73AB1B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3F77F810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87452B4" w14:textId="77777777" w:rsidR="00B64EDF" w:rsidRDefault="00B64EDF"/>
        </w:tc>
        <w:tc>
          <w:tcPr>
            <w:tcW w:w="1358" w:type="dxa"/>
            <w:vMerge/>
            <w:vAlign w:val="center"/>
          </w:tcPr>
          <w:p w14:paraId="2195BBE1" w14:textId="77777777" w:rsidR="00B64EDF" w:rsidRDefault="00B64EDF"/>
        </w:tc>
        <w:tc>
          <w:tcPr>
            <w:tcW w:w="1086" w:type="dxa"/>
            <w:vMerge/>
            <w:vAlign w:val="center"/>
          </w:tcPr>
          <w:p w14:paraId="08555D37" w14:textId="77777777" w:rsidR="00B64EDF" w:rsidRDefault="00B64EDF"/>
        </w:tc>
      </w:tr>
      <w:tr w:rsidR="00B64EDF" w14:paraId="05F24873" w14:textId="77777777">
        <w:tc>
          <w:tcPr>
            <w:tcW w:w="718" w:type="dxa"/>
            <w:vMerge/>
            <w:vAlign w:val="center"/>
          </w:tcPr>
          <w:p w14:paraId="017C88B0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21947ECA" w14:textId="77777777" w:rsidR="00B64EDF" w:rsidRDefault="00874583">
            <w:r>
              <w:t>4014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8D0BD5C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5AFD5DA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44FFC9E8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23F1A02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798B31C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81BF797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33F61B19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37A4D4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0248E39" w14:textId="77777777">
        <w:tc>
          <w:tcPr>
            <w:tcW w:w="718" w:type="dxa"/>
            <w:vMerge/>
            <w:vAlign w:val="center"/>
          </w:tcPr>
          <w:p w14:paraId="3AD22018" w14:textId="77777777" w:rsidR="00B64EDF" w:rsidRDefault="00B64EDF"/>
        </w:tc>
        <w:tc>
          <w:tcPr>
            <w:tcW w:w="848" w:type="dxa"/>
            <w:vMerge/>
            <w:vAlign w:val="center"/>
          </w:tcPr>
          <w:p w14:paraId="2A261B07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12E79B03" w14:textId="77777777" w:rsidR="00B64EDF" w:rsidRDefault="00B64EDF"/>
        </w:tc>
        <w:tc>
          <w:tcPr>
            <w:tcW w:w="962" w:type="dxa"/>
            <w:vAlign w:val="center"/>
          </w:tcPr>
          <w:p w14:paraId="5A326FCB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5BF7B74E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49400F24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3991AFD2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512D9AB" w14:textId="77777777" w:rsidR="00B64EDF" w:rsidRDefault="00B64EDF"/>
        </w:tc>
        <w:tc>
          <w:tcPr>
            <w:tcW w:w="1358" w:type="dxa"/>
            <w:vMerge/>
            <w:vAlign w:val="center"/>
          </w:tcPr>
          <w:p w14:paraId="5F352872" w14:textId="77777777" w:rsidR="00B64EDF" w:rsidRDefault="00B64EDF"/>
        </w:tc>
        <w:tc>
          <w:tcPr>
            <w:tcW w:w="1086" w:type="dxa"/>
            <w:vMerge/>
            <w:vAlign w:val="center"/>
          </w:tcPr>
          <w:p w14:paraId="155D8784" w14:textId="77777777" w:rsidR="00B64EDF" w:rsidRDefault="00B64EDF"/>
        </w:tc>
      </w:tr>
      <w:tr w:rsidR="00B64EDF" w14:paraId="33E95467" w14:textId="77777777">
        <w:tc>
          <w:tcPr>
            <w:tcW w:w="718" w:type="dxa"/>
            <w:vMerge/>
            <w:vAlign w:val="center"/>
          </w:tcPr>
          <w:p w14:paraId="5570EE2F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686E53DE" w14:textId="77777777" w:rsidR="00B64EDF" w:rsidRDefault="00874583">
            <w:r>
              <w:t>4015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B9460D5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3653CEE1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48345F2F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1C3478ED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40FD053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DB7CAC9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EEB3132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FCB437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1A8189C" w14:textId="77777777">
        <w:tc>
          <w:tcPr>
            <w:tcW w:w="718" w:type="dxa"/>
            <w:vMerge/>
            <w:vAlign w:val="center"/>
          </w:tcPr>
          <w:p w14:paraId="1957B13D" w14:textId="77777777" w:rsidR="00B64EDF" w:rsidRDefault="00B64EDF"/>
        </w:tc>
        <w:tc>
          <w:tcPr>
            <w:tcW w:w="848" w:type="dxa"/>
            <w:vMerge/>
            <w:vAlign w:val="center"/>
          </w:tcPr>
          <w:p w14:paraId="54371F04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1ADBC96" w14:textId="77777777" w:rsidR="00B64EDF" w:rsidRDefault="00B64EDF"/>
        </w:tc>
        <w:tc>
          <w:tcPr>
            <w:tcW w:w="962" w:type="dxa"/>
            <w:vAlign w:val="center"/>
          </w:tcPr>
          <w:p w14:paraId="6128A20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6EDDCB93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4DD7B41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724F9EC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094C095" w14:textId="77777777" w:rsidR="00B64EDF" w:rsidRDefault="00B64EDF"/>
        </w:tc>
        <w:tc>
          <w:tcPr>
            <w:tcW w:w="1358" w:type="dxa"/>
            <w:vMerge/>
            <w:vAlign w:val="center"/>
          </w:tcPr>
          <w:p w14:paraId="35ACD28C" w14:textId="77777777" w:rsidR="00B64EDF" w:rsidRDefault="00B64EDF"/>
        </w:tc>
        <w:tc>
          <w:tcPr>
            <w:tcW w:w="1086" w:type="dxa"/>
            <w:vMerge/>
            <w:vAlign w:val="center"/>
          </w:tcPr>
          <w:p w14:paraId="42160419" w14:textId="77777777" w:rsidR="00B64EDF" w:rsidRDefault="00B64EDF"/>
        </w:tc>
      </w:tr>
      <w:tr w:rsidR="00B64EDF" w14:paraId="2AC83F78" w14:textId="77777777">
        <w:tc>
          <w:tcPr>
            <w:tcW w:w="718" w:type="dxa"/>
            <w:vMerge/>
            <w:vAlign w:val="center"/>
          </w:tcPr>
          <w:p w14:paraId="08C4F73C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074D751E" w14:textId="77777777" w:rsidR="00B64EDF" w:rsidRDefault="00874583">
            <w:r>
              <w:t>4016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192BBD7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353D0CEF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022600E6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06FD2364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384370C6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E4A244E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D5F7A5C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2E5F3D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08E449C" w14:textId="77777777">
        <w:tc>
          <w:tcPr>
            <w:tcW w:w="718" w:type="dxa"/>
            <w:vMerge/>
            <w:vAlign w:val="center"/>
          </w:tcPr>
          <w:p w14:paraId="5F37B98E" w14:textId="77777777" w:rsidR="00B64EDF" w:rsidRDefault="00B64EDF"/>
        </w:tc>
        <w:tc>
          <w:tcPr>
            <w:tcW w:w="848" w:type="dxa"/>
            <w:vMerge/>
            <w:vAlign w:val="center"/>
          </w:tcPr>
          <w:p w14:paraId="77D66A0E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77AF8362" w14:textId="77777777" w:rsidR="00B64EDF" w:rsidRDefault="00B64EDF"/>
        </w:tc>
        <w:tc>
          <w:tcPr>
            <w:tcW w:w="962" w:type="dxa"/>
            <w:vAlign w:val="center"/>
          </w:tcPr>
          <w:p w14:paraId="235040D0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58D328ED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7D6033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846E74B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3240190" w14:textId="77777777" w:rsidR="00B64EDF" w:rsidRDefault="00B64EDF"/>
        </w:tc>
        <w:tc>
          <w:tcPr>
            <w:tcW w:w="1358" w:type="dxa"/>
            <w:vMerge/>
            <w:vAlign w:val="center"/>
          </w:tcPr>
          <w:p w14:paraId="575CB891" w14:textId="77777777" w:rsidR="00B64EDF" w:rsidRDefault="00B64EDF"/>
        </w:tc>
        <w:tc>
          <w:tcPr>
            <w:tcW w:w="1086" w:type="dxa"/>
            <w:vMerge/>
            <w:vAlign w:val="center"/>
          </w:tcPr>
          <w:p w14:paraId="1B2188EA" w14:textId="77777777" w:rsidR="00B64EDF" w:rsidRDefault="00B64EDF"/>
        </w:tc>
      </w:tr>
      <w:tr w:rsidR="00B64EDF" w14:paraId="28A7C6FC" w14:textId="77777777">
        <w:tc>
          <w:tcPr>
            <w:tcW w:w="718" w:type="dxa"/>
            <w:vMerge/>
            <w:vAlign w:val="center"/>
          </w:tcPr>
          <w:p w14:paraId="1CEAF914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7D623706" w14:textId="77777777" w:rsidR="00B64EDF" w:rsidRDefault="00874583">
            <w:r>
              <w:t>4017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BE5DB50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7C1B68E5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42941B6B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46ECA605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7FA9F8F6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6C0EBD4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2224049A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AD1409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EB17682" w14:textId="77777777">
        <w:tc>
          <w:tcPr>
            <w:tcW w:w="718" w:type="dxa"/>
            <w:vMerge/>
            <w:vAlign w:val="center"/>
          </w:tcPr>
          <w:p w14:paraId="47897B20" w14:textId="77777777" w:rsidR="00B64EDF" w:rsidRDefault="00B64EDF"/>
        </w:tc>
        <w:tc>
          <w:tcPr>
            <w:tcW w:w="848" w:type="dxa"/>
            <w:vMerge/>
            <w:vAlign w:val="center"/>
          </w:tcPr>
          <w:p w14:paraId="004562B4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00E85256" w14:textId="77777777" w:rsidR="00B64EDF" w:rsidRDefault="00B64EDF"/>
        </w:tc>
        <w:tc>
          <w:tcPr>
            <w:tcW w:w="962" w:type="dxa"/>
            <w:vAlign w:val="center"/>
          </w:tcPr>
          <w:p w14:paraId="6BAB5088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263D6ED3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1DD165C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53B3873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BF1587C" w14:textId="77777777" w:rsidR="00B64EDF" w:rsidRDefault="00B64EDF"/>
        </w:tc>
        <w:tc>
          <w:tcPr>
            <w:tcW w:w="1358" w:type="dxa"/>
            <w:vMerge/>
            <w:vAlign w:val="center"/>
          </w:tcPr>
          <w:p w14:paraId="04DC7C8B" w14:textId="77777777" w:rsidR="00B64EDF" w:rsidRDefault="00B64EDF"/>
        </w:tc>
        <w:tc>
          <w:tcPr>
            <w:tcW w:w="1086" w:type="dxa"/>
            <w:vMerge/>
            <w:vAlign w:val="center"/>
          </w:tcPr>
          <w:p w14:paraId="19A29EC4" w14:textId="77777777" w:rsidR="00B64EDF" w:rsidRDefault="00B64EDF"/>
        </w:tc>
      </w:tr>
      <w:tr w:rsidR="00B64EDF" w14:paraId="5E501E94" w14:textId="77777777">
        <w:tc>
          <w:tcPr>
            <w:tcW w:w="718" w:type="dxa"/>
            <w:vMerge/>
            <w:vAlign w:val="center"/>
          </w:tcPr>
          <w:p w14:paraId="491C20A2" w14:textId="77777777" w:rsidR="00B64EDF" w:rsidRDefault="00B64EDF"/>
        </w:tc>
        <w:tc>
          <w:tcPr>
            <w:tcW w:w="848" w:type="dxa"/>
            <w:vMerge/>
            <w:vAlign w:val="center"/>
          </w:tcPr>
          <w:p w14:paraId="571CC4A9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05B1711F" w14:textId="77777777" w:rsidR="00B64EDF" w:rsidRDefault="00B64EDF"/>
        </w:tc>
        <w:tc>
          <w:tcPr>
            <w:tcW w:w="962" w:type="dxa"/>
            <w:vAlign w:val="center"/>
          </w:tcPr>
          <w:p w14:paraId="034D710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4CF6E1CE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6416CC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6F645EB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0E4EA04" w14:textId="77777777" w:rsidR="00B64EDF" w:rsidRDefault="00B64EDF"/>
        </w:tc>
        <w:tc>
          <w:tcPr>
            <w:tcW w:w="1358" w:type="dxa"/>
            <w:vMerge/>
            <w:vAlign w:val="center"/>
          </w:tcPr>
          <w:p w14:paraId="58F26448" w14:textId="77777777" w:rsidR="00B64EDF" w:rsidRDefault="00B64EDF"/>
        </w:tc>
        <w:tc>
          <w:tcPr>
            <w:tcW w:w="1086" w:type="dxa"/>
            <w:vMerge/>
            <w:vAlign w:val="center"/>
          </w:tcPr>
          <w:p w14:paraId="65FE0D46" w14:textId="77777777" w:rsidR="00B64EDF" w:rsidRDefault="00B64EDF"/>
        </w:tc>
      </w:tr>
      <w:tr w:rsidR="00B64EDF" w14:paraId="5F3414B8" w14:textId="77777777">
        <w:tc>
          <w:tcPr>
            <w:tcW w:w="718" w:type="dxa"/>
            <w:vMerge/>
            <w:vAlign w:val="center"/>
          </w:tcPr>
          <w:p w14:paraId="42B2000A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41B8452B" w14:textId="77777777" w:rsidR="00B64EDF" w:rsidRDefault="00874583">
            <w:r>
              <w:t>4018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5424BAD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6B5E0981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119F9C04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3310C9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BBBB23F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AB21518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CE01D73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CD6958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D05363D" w14:textId="77777777">
        <w:tc>
          <w:tcPr>
            <w:tcW w:w="718" w:type="dxa"/>
            <w:vMerge/>
            <w:vAlign w:val="center"/>
          </w:tcPr>
          <w:p w14:paraId="6C0BB028" w14:textId="77777777" w:rsidR="00B64EDF" w:rsidRDefault="00B64EDF"/>
        </w:tc>
        <w:tc>
          <w:tcPr>
            <w:tcW w:w="848" w:type="dxa"/>
            <w:vMerge/>
            <w:vAlign w:val="center"/>
          </w:tcPr>
          <w:p w14:paraId="1771DC27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0617941F" w14:textId="77777777" w:rsidR="00B64EDF" w:rsidRDefault="00B64EDF"/>
        </w:tc>
        <w:tc>
          <w:tcPr>
            <w:tcW w:w="962" w:type="dxa"/>
            <w:vAlign w:val="center"/>
          </w:tcPr>
          <w:p w14:paraId="519A1578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1F367CE1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086186E1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0800FA0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BE43534" w14:textId="77777777" w:rsidR="00B64EDF" w:rsidRDefault="00B64EDF"/>
        </w:tc>
        <w:tc>
          <w:tcPr>
            <w:tcW w:w="1358" w:type="dxa"/>
            <w:vMerge/>
            <w:vAlign w:val="center"/>
          </w:tcPr>
          <w:p w14:paraId="2CDA020E" w14:textId="77777777" w:rsidR="00B64EDF" w:rsidRDefault="00B64EDF"/>
        </w:tc>
        <w:tc>
          <w:tcPr>
            <w:tcW w:w="1086" w:type="dxa"/>
            <w:vMerge/>
            <w:vAlign w:val="center"/>
          </w:tcPr>
          <w:p w14:paraId="428D97CC" w14:textId="77777777" w:rsidR="00B64EDF" w:rsidRDefault="00B64EDF"/>
        </w:tc>
      </w:tr>
      <w:tr w:rsidR="00B64EDF" w14:paraId="3B6D9AA1" w14:textId="77777777">
        <w:tc>
          <w:tcPr>
            <w:tcW w:w="718" w:type="dxa"/>
            <w:vMerge/>
            <w:vAlign w:val="center"/>
          </w:tcPr>
          <w:p w14:paraId="5BFEA6CA" w14:textId="77777777" w:rsidR="00B64EDF" w:rsidRDefault="00B64EDF"/>
        </w:tc>
        <w:tc>
          <w:tcPr>
            <w:tcW w:w="848" w:type="dxa"/>
            <w:vAlign w:val="center"/>
          </w:tcPr>
          <w:p w14:paraId="53516B0C" w14:textId="77777777" w:rsidR="00B64EDF" w:rsidRDefault="00874583">
            <w:r>
              <w:t>4019</w:t>
            </w:r>
          </w:p>
        </w:tc>
        <w:tc>
          <w:tcPr>
            <w:tcW w:w="735" w:type="dxa"/>
            <w:gridSpan w:val="2"/>
            <w:vAlign w:val="center"/>
          </w:tcPr>
          <w:p w14:paraId="75849920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7AF364CC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66ECFD5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428039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E1F3A5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F0EA83A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1058738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C545C8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D1D3E58" w14:textId="77777777">
        <w:tc>
          <w:tcPr>
            <w:tcW w:w="718" w:type="dxa"/>
            <w:vMerge/>
            <w:vAlign w:val="center"/>
          </w:tcPr>
          <w:p w14:paraId="76D1DD30" w14:textId="77777777" w:rsidR="00B64EDF" w:rsidRDefault="00B64EDF"/>
        </w:tc>
        <w:tc>
          <w:tcPr>
            <w:tcW w:w="848" w:type="dxa"/>
            <w:vAlign w:val="center"/>
          </w:tcPr>
          <w:p w14:paraId="6C1F7E4F" w14:textId="77777777" w:rsidR="00B64EDF" w:rsidRDefault="00874583">
            <w:r>
              <w:t>4020</w:t>
            </w:r>
          </w:p>
        </w:tc>
        <w:tc>
          <w:tcPr>
            <w:tcW w:w="735" w:type="dxa"/>
            <w:gridSpan w:val="2"/>
            <w:vAlign w:val="center"/>
          </w:tcPr>
          <w:p w14:paraId="0F3D90EB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47ED305B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164FA9B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9EF0D8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2E80D8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B5BC112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1A0A9EE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47E520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7D4A0CA" w14:textId="77777777">
        <w:tc>
          <w:tcPr>
            <w:tcW w:w="718" w:type="dxa"/>
            <w:vMerge/>
            <w:vAlign w:val="center"/>
          </w:tcPr>
          <w:p w14:paraId="05ED761C" w14:textId="77777777" w:rsidR="00B64EDF" w:rsidRDefault="00B64EDF"/>
        </w:tc>
        <w:tc>
          <w:tcPr>
            <w:tcW w:w="848" w:type="dxa"/>
            <w:vAlign w:val="center"/>
          </w:tcPr>
          <w:p w14:paraId="01D8D63C" w14:textId="77777777" w:rsidR="00B64EDF" w:rsidRDefault="00874583">
            <w:r>
              <w:t>4021</w:t>
            </w:r>
          </w:p>
        </w:tc>
        <w:tc>
          <w:tcPr>
            <w:tcW w:w="735" w:type="dxa"/>
            <w:gridSpan w:val="2"/>
            <w:vAlign w:val="center"/>
          </w:tcPr>
          <w:p w14:paraId="769F68E7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5C884D18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4028721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2006EF0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50CCB1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6D717C1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54B7130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E615A5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132DE96" w14:textId="77777777">
        <w:tc>
          <w:tcPr>
            <w:tcW w:w="718" w:type="dxa"/>
            <w:vMerge/>
            <w:vAlign w:val="center"/>
          </w:tcPr>
          <w:p w14:paraId="43293AA7" w14:textId="77777777" w:rsidR="00B64EDF" w:rsidRDefault="00B64EDF"/>
        </w:tc>
        <w:tc>
          <w:tcPr>
            <w:tcW w:w="848" w:type="dxa"/>
            <w:vAlign w:val="center"/>
          </w:tcPr>
          <w:p w14:paraId="1FBBE745" w14:textId="77777777" w:rsidR="00B64EDF" w:rsidRDefault="00874583">
            <w:r>
              <w:t>4022</w:t>
            </w:r>
          </w:p>
        </w:tc>
        <w:tc>
          <w:tcPr>
            <w:tcW w:w="735" w:type="dxa"/>
            <w:gridSpan w:val="2"/>
            <w:vAlign w:val="center"/>
          </w:tcPr>
          <w:p w14:paraId="06A40A4D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5E2BE358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4BD89B9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659677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EE3BB6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198BFC5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0C01DD9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E9F52A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CF22212" w14:textId="77777777">
        <w:tc>
          <w:tcPr>
            <w:tcW w:w="718" w:type="dxa"/>
            <w:vMerge/>
            <w:vAlign w:val="center"/>
          </w:tcPr>
          <w:p w14:paraId="1791D505" w14:textId="77777777" w:rsidR="00B64EDF" w:rsidRDefault="00B64EDF"/>
        </w:tc>
        <w:tc>
          <w:tcPr>
            <w:tcW w:w="848" w:type="dxa"/>
            <w:vAlign w:val="center"/>
          </w:tcPr>
          <w:p w14:paraId="50A5E0F5" w14:textId="77777777" w:rsidR="00B64EDF" w:rsidRDefault="00874583">
            <w:r>
              <w:t>4023</w:t>
            </w:r>
          </w:p>
        </w:tc>
        <w:tc>
          <w:tcPr>
            <w:tcW w:w="735" w:type="dxa"/>
            <w:gridSpan w:val="2"/>
            <w:vAlign w:val="center"/>
          </w:tcPr>
          <w:p w14:paraId="06B3E891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3EEDBE78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1B0D97C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894465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B5C08D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4CD1780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4B0B3DB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94BD33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4D23159" w14:textId="77777777">
        <w:tc>
          <w:tcPr>
            <w:tcW w:w="718" w:type="dxa"/>
            <w:vMerge/>
            <w:vAlign w:val="center"/>
          </w:tcPr>
          <w:p w14:paraId="3011DE83" w14:textId="77777777" w:rsidR="00B64EDF" w:rsidRDefault="00B64EDF"/>
        </w:tc>
        <w:tc>
          <w:tcPr>
            <w:tcW w:w="848" w:type="dxa"/>
            <w:vAlign w:val="center"/>
          </w:tcPr>
          <w:p w14:paraId="3892167D" w14:textId="77777777" w:rsidR="00B64EDF" w:rsidRDefault="00874583">
            <w:r>
              <w:t>4026</w:t>
            </w:r>
          </w:p>
        </w:tc>
        <w:tc>
          <w:tcPr>
            <w:tcW w:w="735" w:type="dxa"/>
            <w:gridSpan w:val="2"/>
            <w:vAlign w:val="center"/>
          </w:tcPr>
          <w:p w14:paraId="57759D83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56289E34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F4A1524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081A07A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9A3879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194F54F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0A93A88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DB5DC5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6319A9C" w14:textId="77777777">
        <w:tc>
          <w:tcPr>
            <w:tcW w:w="718" w:type="dxa"/>
            <w:vMerge/>
            <w:vAlign w:val="center"/>
          </w:tcPr>
          <w:p w14:paraId="2EBBEAF7" w14:textId="77777777" w:rsidR="00B64EDF" w:rsidRDefault="00B64EDF"/>
        </w:tc>
        <w:tc>
          <w:tcPr>
            <w:tcW w:w="848" w:type="dxa"/>
            <w:vAlign w:val="center"/>
          </w:tcPr>
          <w:p w14:paraId="7A31D214" w14:textId="77777777" w:rsidR="00B64EDF" w:rsidRDefault="00874583">
            <w:r>
              <w:t>4027</w:t>
            </w:r>
          </w:p>
        </w:tc>
        <w:tc>
          <w:tcPr>
            <w:tcW w:w="735" w:type="dxa"/>
            <w:gridSpan w:val="2"/>
            <w:vAlign w:val="center"/>
          </w:tcPr>
          <w:p w14:paraId="64554CFD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37776C57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7B8404B1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12B4F84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3A4BC7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1DFF050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712EBE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BF1CC2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9C037FE" w14:textId="77777777">
        <w:tc>
          <w:tcPr>
            <w:tcW w:w="718" w:type="dxa"/>
            <w:vMerge/>
            <w:vAlign w:val="center"/>
          </w:tcPr>
          <w:p w14:paraId="58050D1D" w14:textId="77777777" w:rsidR="00B64EDF" w:rsidRDefault="00B64EDF"/>
        </w:tc>
        <w:tc>
          <w:tcPr>
            <w:tcW w:w="848" w:type="dxa"/>
            <w:vAlign w:val="center"/>
          </w:tcPr>
          <w:p w14:paraId="54D50573" w14:textId="77777777" w:rsidR="00B64EDF" w:rsidRDefault="00874583">
            <w:r>
              <w:t>4028</w:t>
            </w:r>
          </w:p>
        </w:tc>
        <w:tc>
          <w:tcPr>
            <w:tcW w:w="735" w:type="dxa"/>
            <w:gridSpan w:val="2"/>
            <w:vAlign w:val="center"/>
          </w:tcPr>
          <w:p w14:paraId="0B3EE68C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071F2D34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5215DB09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B80DC7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997505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CF13A60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1D592D86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1342D7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508771A" w14:textId="77777777">
        <w:tc>
          <w:tcPr>
            <w:tcW w:w="718" w:type="dxa"/>
            <w:vMerge/>
            <w:vAlign w:val="center"/>
          </w:tcPr>
          <w:p w14:paraId="6E30F359" w14:textId="77777777" w:rsidR="00B64EDF" w:rsidRDefault="00B64EDF"/>
        </w:tc>
        <w:tc>
          <w:tcPr>
            <w:tcW w:w="848" w:type="dxa"/>
            <w:vAlign w:val="center"/>
          </w:tcPr>
          <w:p w14:paraId="66F48E19" w14:textId="77777777" w:rsidR="00B64EDF" w:rsidRDefault="00874583">
            <w:r>
              <w:t>4029</w:t>
            </w:r>
          </w:p>
        </w:tc>
        <w:tc>
          <w:tcPr>
            <w:tcW w:w="735" w:type="dxa"/>
            <w:gridSpan w:val="2"/>
            <w:vAlign w:val="center"/>
          </w:tcPr>
          <w:p w14:paraId="4EFC3D28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3DC30CD6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7ED03765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14EA0CB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1F769A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B9C1D74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6F22CE9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55B924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14B6B8D" w14:textId="77777777">
        <w:tc>
          <w:tcPr>
            <w:tcW w:w="718" w:type="dxa"/>
            <w:vMerge/>
            <w:vAlign w:val="center"/>
          </w:tcPr>
          <w:p w14:paraId="70CE0632" w14:textId="77777777" w:rsidR="00B64EDF" w:rsidRDefault="00B64EDF"/>
        </w:tc>
        <w:tc>
          <w:tcPr>
            <w:tcW w:w="848" w:type="dxa"/>
            <w:vAlign w:val="center"/>
          </w:tcPr>
          <w:p w14:paraId="2AD09FA1" w14:textId="77777777" w:rsidR="00B64EDF" w:rsidRDefault="00874583">
            <w:r>
              <w:t>4030</w:t>
            </w:r>
          </w:p>
        </w:tc>
        <w:tc>
          <w:tcPr>
            <w:tcW w:w="735" w:type="dxa"/>
            <w:gridSpan w:val="2"/>
            <w:vAlign w:val="center"/>
          </w:tcPr>
          <w:p w14:paraId="2088B9E2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384FD723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9FD30DB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314824E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7BCF94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7B4E612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1EB3E5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8C38ED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9338332" w14:textId="77777777">
        <w:tc>
          <w:tcPr>
            <w:tcW w:w="718" w:type="dxa"/>
            <w:vMerge/>
            <w:vAlign w:val="center"/>
          </w:tcPr>
          <w:p w14:paraId="2569E8D3" w14:textId="77777777" w:rsidR="00B64EDF" w:rsidRDefault="00B64EDF"/>
        </w:tc>
        <w:tc>
          <w:tcPr>
            <w:tcW w:w="848" w:type="dxa"/>
            <w:vAlign w:val="center"/>
          </w:tcPr>
          <w:p w14:paraId="6B15B001" w14:textId="77777777" w:rsidR="00B64EDF" w:rsidRDefault="00874583">
            <w:r>
              <w:t>4031</w:t>
            </w:r>
          </w:p>
        </w:tc>
        <w:tc>
          <w:tcPr>
            <w:tcW w:w="735" w:type="dxa"/>
            <w:gridSpan w:val="2"/>
            <w:vAlign w:val="center"/>
          </w:tcPr>
          <w:p w14:paraId="3A0E0FE6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4884B602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26474132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169CE62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C36D2A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E3BC14E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5573C47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545289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8FAD031" w14:textId="77777777">
        <w:tc>
          <w:tcPr>
            <w:tcW w:w="718" w:type="dxa"/>
            <w:vMerge/>
            <w:vAlign w:val="center"/>
          </w:tcPr>
          <w:p w14:paraId="283CFA8B" w14:textId="77777777" w:rsidR="00B64EDF" w:rsidRDefault="00B64EDF"/>
        </w:tc>
        <w:tc>
          <w:tcPr>
            <w:tcW w:w="848" w:type="dxa"/>
            <w:vAlign w:val="center"/>
          </w:tcPr>
          <w:p w14:paraId="4664771E" w14:textId="77777777" w:rsidR="00B64EDF" w:rsidRDefault="00874583">
            <w:r>
              <w:t>4032</w:t>
            </w:r>
          </w:p>
        </w:tc>
        <w:tc>
          <w:tcPr>
            <w:tcW w:w="735" w:type="dxa"/>
            <w:gridSpan w:val="2"/>
            <w:vAlign w:val="center"/>
          </w:tcPr>
          <w:p w14:paraId="173AA4D3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3FD1EDD9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739E6456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1E7C348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DF7C72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59F1DA5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044128E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2CBA16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2600C8" w14:textId="77777777">
        <w:tc>
          <w:tcPr>
            <w:tcW w:w="718" w:type="dxa"/>
            <w:vMerge/>
            <w:vAlign w:val="center"/>
          </w:tcPr>
          <w:p w14:paraId="7911CC5A" w14:textId="77777777" w:rsidR="00B64EDF" w:rsidRDefault="00B64EDF"/>
        </w:tc>
        <w:tc>
          <w:tcPr>
            <w:tcW w:w="848" w:type="dxa"/>
            <w:vAlign w:val="center"/>
          </w:tcPr>
          <w:p w14:paraId="3AD98FC2" w14:textId="77777777" w:rsidR="00B64EDF" w:rsidRDefault="00874583">
            <w:r>
              <w:t>4033</w:t>
            </w:r>
          </w:p>
        </w:tc>
        <w:tc>
          <w:tcPr>
            <w:tcW w:w="735" w:type="dxa"/>
            <w:gridSpan w:val="2"/>
            <w:vAlign w:val="center"/>
          </w:tcPr>
          <w:p w14:paraId="476CD114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349DD0AC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255B193F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32E459A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D505EB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F4E86C6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529509C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AA626A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ADD881" w14:textId="77777777">
        <w:tc>
          <w:tcPr>
            <w:tcW w:w="718" w:type="dxa"/>
            <w:vMerge/>
            <w:vAlign w:val="center"/>
          </w:tcPr>
          <w:p w14:paraId="33F8B4E6" w14:textId="77777777" w:rsidR="00B64EDF" w:rsidRDefault="00B64EDF"/>
        </w:tc>
        <w:tc>
          <w:tcPr>
            <w:tcW w:w="848" w:type="dxa"/>
            <w:vAlign w:val="center"/>
          </w:tcPr>
          <w:p w14:paraId="6740B6E4" w14:textId="77777777" w:rsidR="00B64EDF" w:rsidRDefault="00874583">
            <w:r>
              <w:t>4034</w:t>
            </w:r>
          </w:p>
        </w:tc>
        <w:tc>
          <w:tcPr>
            <w:tcW w:w="735" w:type="dxa"/>
            <w:gridSpan w:val="2"/>
            <w:vAlign w:val="center"/>
          </w:tcPr>
          <w:p w14:paraId="38B532C7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1A69CFFE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85CF2A0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50D4DC8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11D49A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B9ED233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06F2BC2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92904E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9D649D9" w14:textId="77777777">
        <w:tc>
          <w:tcPr>
            <w:tcW w:w="718" w:type="dxa"/>
            <w:vMerge/>
            <w:vAlign w:val="center"/>
          </w:tcPr>
          <w:p w14:paraId="19578463" w14:textId="77777777" w:rsidR="00B64EDF" w:rsidRDefault="00B64EDF"/>
        </w:tc>
        <w:tc>
          <w:tcPr>
            <w:tcW w:w="848" w:type="dxa"/>
            <w:vAlign w:val="center"/>
          </w:tcPr>
          <w:p w14:paraId="4D7E944B" w14:textId="77777777" w:rsidR="00B64EDF" w:rsidRDefault="00874583">
            <w:r>
              <w:t>4035</w:t>
            </w:r>
          </w:p>
        </w:tc>
        <w:tc>
          <w:tcPr>
            <w:tcW w:w="735" w:type="dxa"/>
            <w:gridSpan w:val="2"/>
            <w:vAlign w:val="center"/>
          </w:tcPr>
          <w:p w14:paraId="0C0BE248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3EF4A040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49B484A7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D51C67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538C91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E870763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7D335C3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665C8D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EE3EFA4" w14:textId="77777777">
        <w:tc>
          <w:tcPr>
            <w:tcW w:w="718" w:type="dxa"/>
            <w:vMerge/>
            <w:vAlign w:val="center"/>
          </w:tcPr>
          <w:p w14:paraId="2CDC0C0F" w14:textId="77777777" w:rsidR="00B64EDF" w:rsidRDefault="00B64EDF"/>
        </w:tc>
        <w:tc>
          <w:tcPr>
            <w:tcW w:w="848" w:type="dxa"/>
            <w:vAlign w:val="center"/>
          </w:tcPr>
          <w:p w14:paraId="10C7699A" w14:textId="77777777" w:rsidR="00B64EDF" w:rsidRDefault="00874583">
            <w:r>
              <w:t>4040</w:t>
            </w:r>
          </w:p>
        </w:tc>
        <w:tc>
          <w:tcPr>
            <w:tcW w:w="735" w:type="dxa"/>
            <w:gridSpan w:val="2"/>
            <w:vAlign w:val="center"/>
          </w:tcPr>
          <w:p w14:paraId="4D2AFDBB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0554BF09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F31766B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798988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4211D1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5668460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8F1427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A8FEF8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0E7ED1F" w14:textId="77777777">
        <w:tc>
          <w:tcPr>
            <w:tcW w:w="718" w:type="dxa"/>
            <w:vMerge/>
            <w:vAlign w:val="center"/>
          </w:tcPr>
          <w:p w14:paraId="396D673B" w14:textId="77777777" w:rsidR="00B64EDF" w:rsidRDefault="00B64EDF"/>
        </w:tc>
        <w:tc>
          <w:tcPr>
            <w:tcW w:w="848" w:type="dxa"/>
            <w:vAlign w:val="center"/>
          </w:tcPr>
          <w:p w14:paraId="351E17A1" w14:textId="77777777" w:rsidR="00B64EDF" w:rsidRDefault="00874583">
            <w:r>
              <w:t>4041</w:t>
            </w:r>
          </w:p>
        </w:tc>
        <w:tc>
          <w:tcPr>
            <w:tcW w:w="735" w:type="dxa"/>
            <w:gridSpan w:val="2"/>
            <w:vAlign w:val="center"/>
          </w:tcPr>
          <w:p w14:paraId="5E7D431E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0684C89E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F110C66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C1564F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BCF559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C142180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B5637E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5ABF52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724FC36" w14:textId="77777777">
        <w:tc>
          <w:tcPr>
            <w:tcW w:w="718" w:type="dxa"/>
            <w:vMerge/>
            <w:vAlign w:val="center"/>
          </w:tcPr>
          <w:p w14:paraId="6C809AF2" w14:textId="77777777" w:rsidR="00B64EDF" w:rsidRDefault="00B64EDF"/>
        </w:tc>
        <w:tc>
          <w:tcPr>
            <w:tcW w:w="848" w:type="dxa"/>
            <w:vAlign w:val="center"/>
          </w:tcPr>
          <w:p w14:paraId="1CC52A35" w14:textId="77777777" w:rsidR="00B64EDF" w:rsidRDefault="00874583">
            <w:r>
              <w:t>4042</w:t>
            </w:r>
          </w:p>
        </w:tc>
        <w:tc>
          <w:tcPr>
            <w:tcW w:w="735" w:type="dxa"/>
            <w:gridSpan w:val="2"/>
            <w:vAlign w:val="center"/>
          </w:tcPr>
          <w:p w14:paraId="52F0E322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7E466BCF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EA2E9F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AF5CB9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290689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909A27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1AA130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4A9F4E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22BC5AA" w14:textId="77777777">
        <w:tc>
          <w:tcPr>
            <w:tcW w:w="718" w:type="dxa"/>
            <w:vMerge/>
            <w:vAlign w:val="center"/>
          </w:tcPr>
          <w:p w14:paraId="60EC8998" w14:textId="77777777" w:rsidR="00B64EDF" w:rsidRDefault="00B64EDF"/>
        </w:tc>
        <w:tc>
          <w:tcPr>
            <w:tcW w:w="848" w:type="dxa"/>
            <w:vAlign w:val="center"/>
          </w:tcPr>
          <w:p w14:paraId="6D676E4C" w14:textId="77777777" w:rsidR="00B64EDF" w:rsidRDefault="00874583">
            <w:r>
              <w:t>4043</w:t>
            </w:r>
          </w:p>
        </w:tc>
        <w:tc>
          <w:tcPr>
            <w:tcW w:w="735" w:type="dxa"/>
            <w:gridSpan w:val="2"/>
            <w:vAlign w:val="center"/>
          </w:tcPr>
          <w:p w14:paraId="33FF50E5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64CF419F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E15683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64B348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E2B34A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A90A092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96CE51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19CA9D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8E0994B" w14:textId="77777777">
        <w:tc>
          <w:tcPr>
            <w:tcW w:w="718" w:type="dxa"/>
            <w:vMerge/>
            <w:vAlign w:val="center"/>
          </w:tcPr>
          <w:p w14:paraId="544AE592" w14:textId="77777777" w:rsidR="00B64EDF" w:rsidRDefault="00B64EDF"/>
        </w:tc>
        <w:tc>
          <w:tcPr>
            <w:tcW w:w="848" w:type="dxa"/>
            <w:vAlign w:val="center"/>
          </w:tcPr>
          <w:p w14:paraId="5855F192" w14:textId="77777777" w:rsidR="00B64EDF" w:rsidRDefault="00874583">
            <w:r>
              <w:t>4050</w:t>
            </w:r>
          </w:p>
        </w:tc>
        <w:tc>
          <w:tcPr>
            <w:tcW w:w="735" w:type="dxa"/>
            <w:gridSpan w:val="2"/>
            <w:vAlign w:val="center"/>
          </w:tcPr>
          <w:p w14:paraId="74215E94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F364D3A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13D6E7B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CC4384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EB0D71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1383D2A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58F236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F4D707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B58DA00" w14:textId="77777777">
        <w:tc>
          <w:tcPr>
            <w:tcW w:w="718" w:type="dxa"/>
            <w:vMerge/>
            <w:vAlign w:val="center"/>
          </w:tcPr>
          <w:p w14:paraId="7B6582B9" w14:textId="77777777" w:rsidR="00B64EDF" w:rsidRDefault="00B64EDF"/>
        </w:tc>
        <w:tc>
          <w:tcPr>
            <w:tcW w:w="848" w:type="dxa"/>
            <w:vAlign w:val="center"/>
          </w:tcPr>
          <w:p w14:paraId="0054E10E" w14:textId="77777777" w:rsidR="00B64EDF" w:rsidRDefault="00874583">
            <w:r>
              <w:t>4051</w:t>
            </w:r>
          </w:p>
        </w:tc>
        <w:tc>
          <w:tcPr>
            <w:tcW w:w="735" w:type="dxa"/>
            <w:gridSpan w:val="2"/>
            <w:vAlign w:val="center"/>
          </w:tcPr>
          <w:p w14:paraId="534A94A6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6F3597D8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60F2523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E10B0A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1565AD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8E72E2B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7E2CF1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330347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CE2354D" w14:textId="77777777">
        <w:tc>
          <w:tcPr>
            <w:tcW w:w="718" w:type="dxa"/>
            <w:vMerge/>
            <w:vAlign w:val="center"/>
          </w:tcPr>
          <w:p w14:paraId="0AAFEAA6" w14:textId="77777777" w:rsidR="00B64EDF" w:rsidRDefault="00B64EDF"/>
        </w:tc>
        <w:tc>
          <w:tcPr>
            <w:tcW w:w="848" w:type="dxa"/>
            <w:vAlign w:val="center"/>
          </w:tcPr>
          <w:p w14:paraId="19C9A212" w14:textId="77777777" w:rsidR="00B64EDF" w:rsidRDefault="00874583">
            <w:r>
              <w:t>4052</w:t>
            </w:r>
          </w:p>
        </w:tc>
        <w:tc>
          <w:tcPr>
            <w:tcW w:w="735" w:type="dxa"/>
            <w:gridSpan w:val="2"/>
            <w:vAlign w:val="center"/>
          </w:tcPr>
          <w:p w14:paraId="675B561E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603A4FA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4DCC9C3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535077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E6D5BD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468421D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EBCF63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23DEE0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5E4A901" w14:textId="77777777">
        <w:tc>
          <w:tcPr>
            <w:tcW w:w="718" w:type="dxa"/>
            <w:vMerge/>
            <w:vAlign w:val="center"/>
          </w:tcPr>
          <w:p w14:paraId="4D2396E0" w14:textId="77777777" w:rsidR="00B64EDF" w:rsidRDefault="00B64EDF"/>
        </w:tc>
        <w:tc>
          <w:tcPr>
            <w:tcW w:w="848" w:type="dxa"/>
            <w:vAlign w:val="center"/>
          </w:tcPr>
          <w:p w14:paraId="695FE949" w14:textId="77777777" w:rsidR="00B64EDF" w:rsidRDefault="00874583">
            <w:r>
              <w:t>4053</w:t>
            </w:r>
          </w:p>
        </w:tc>
        <w:tc>
          <w:tcPr>
            <w:tcW w:w="735" w:type="dxa"/>
            <w:gridSpan w:val="2"/>
            <w:vAlign w:val="center"/>
          </w:tcPr>
          <w:p w14:paraId="1F859486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629FADF2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2E111E1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2F77ACF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D3383D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C553EC5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D55F4D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59EBDC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B557D24" w14:textId="77777777">
        <w:tc>
          <w:tcPr>
            <w:tcW w:w="718" w:type="dxa"/>
            <w:vMerge/>
            <w:vAlign w:val="center"/>
          </w:tcPr>
          <w:p w14:paraId="1034807B" w14:textId="77777777" w:rsidR="00B64EDF" w:rsidRDefault="00B64EDF"/>
        </w:tc>
        <w:tc>
          <w:tcPr>
            <w:tcW w:w="848" w:type="dxa"/>
            <w:vAlign w:val="center"/>
          </w:tcPr>
          <w:p w14:paraId="49319E7D" w14:textId="77777777" w:rsidR="00B64EDF" w:rsidRDefault="00874583">
            <w:r>
              <w:t>4054</w:t>
            </w:r>
          </w:p>
        </w:tc>
        <w:tc>
          <w:tcPr>
            <w:tcW w:w="735" w:type="dxa"/>
            <w:gridSpan w:val="2"/>
            <w:vAlign w:val="center"/>
          </w:tcPr>
          <w:p w14:paraId="0F99F6E8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20A1DF6D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D051476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6EEF81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8B062B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1C7266D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019DC5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B25FC8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C703896" w14:textId="77777777">
        <w:tc>
          <w:tcPr>
            <w:tcW w:w="718" w:type="dxa"/>
            <w:vMerge/>
            <w:vAlign w:val="center"/>
          </w:tcPr>
          <w:p w14:paraId="29AEAD77" w14:textId="77777777" w:rsidR="00B64EDF" w:rsidRDefault="00B64EDF"/>
        </w:tc>
        <w:tc>
          <w:tcPr>
            <w:tcW w:w="848" w:type="dxa"/>
            <w:vAlign w:val="center"/>
          </w:tcPr>
          <w:p w14:paraId="2D416A79" w14:textId="77777777" w:rsidR="00B64EDF" w:rsidRDefault="00874583">
            <w:r>
              <w:t>4055</w:t>
            </w:r>
          </w:p>
        </w:tc>
        <w:tc>
          <w:tcPr>
            <w:tcW w:w="735" w:type="dxa"/>
            <w:gridSpan w:val="2"/>
            <w:vAlign w:val="center"/>
          </w:tcPr>
          <w:p w14:paraId="419E7F4B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78864A31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2D933DC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1A754B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B69C97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463DEE2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66A647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A9CCCF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2FCFF6C" w14:textId="77777777">
        <w:tc>
          <w:tcPr>
            <w:tcW w:w="718" w:type="dxa"/>
            <w:vMerge/>
            <w:vAlign w:val="center"/>
          </w:tcPr>
          <w:p w14:paraId="48379AF3" w14:textId="77777777" w:rsidR="00B64EDF" w:rsidRDefault="00B64EDF"/>
        </w:tc>
        <w:tc>
          <w:tcPr>
            <w:tcW w:w="848" w:type="dxa"/>
            <w:vAlign w:val="center"/>
          </w:tcPr>
          <w:p w14:paraId="1840288F" w14:textId="77777777" w:rsidR="00B64EDF" w:rsidRDefault="00874583">
            <w:r>
              <w:t>4056</w:t>
            </w:r>
          </w:p>
        </w:tc>
        <w:tc>
          <w:tcPr>
            <w:tcW w:w="735" w:type="dxa"/>
            <w:gridSpan w:val="2"/>
            <w:vAlign w:val="center"/>
          </w:tcPr>
          <w:p w14:paraId="7060A5FA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6CC5238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77B057D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58E496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EA2C8B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5FAD53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2D29CC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4D5A3E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7E5D123" w14:textId="77777777">
        <w:tc>
          <w:tcPr>
            <w:tcW w:w="718" w:type="dxa"/>
            <w:vMerge/>
            <w:vAlign w:val="center"/>
          </w:tcPr>
          <w:p w14:paraId="1EDFC8C6" w14:textId="77777777" w:rsidR="00B64EDF" w:rsidRDefault="00B64EDF"/>
        </w:tc>
        <w:tc>
          <w:tcPr>
            <w:tcW w:w="848" w:type="dxa"/>
            <w:vAlign w:val="center"/>
          </w:tcPr>
          <w:p w14:paraId="0A26150C" w14:textId="77777777" w:rsidR="00B64EDF" w:rsidRDefault="00874583">
            <w:r>
              <w:t>4057</w:t>
            </w:r>
          </w:p>
        </w:tc>
        <w:tc>
          <w:tcPr>
            <w:tcW w:w="735" w:type="dxa"/>
            <w:gridSpan w:val="2"/>
            <w:vAlign w:val="center"/>
          </w:tcPr>
          <w:p w14:paraId="72021AEA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55CF6DA1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1ADA59D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DB72FA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7AB2B2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CA32DB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B1DA85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BCECEF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46C3EEC" w14:textId="77777777">
        <w:tc>
          <w:tcPr>
            <w:tcW w:w="718" w:type="dxa"/>
            <w:vMerge/>
            <w:vAlign w:val="center"/>
          </w:tcPr>
          <w:p w14:paraId="0695008A" w14:textId="77777777" w:rsidR="00B64EDF" w:rsidRDefault="00B64EDF"/>
        </w:tc>
        <w:tc>
          <w:tcPr>
            <w:tcW w:w="848" w:type="dxa"/>
            <w:vAlign w:val="center"/>
          </w:tcPr>
          <w:p w14:paraId="1D4252ED" w14:textId="77777777" w:rsidR="00B64EDF" w:rsidRDefault="00874583">
            <w:r>
              <w:t>4058</w:t>
            </w:r>
          </w:p>
        </w:tc>
        <w:tc>
          <w:tcPr>
            <w:tcW w:w="735" w:type="dxa"/>
            <w:gridSpan w:val="2"/>
            <w:vAlign w:val="center"/>
          </w:tcPr>
          <w:p w14:paraId="147408B2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27E49CA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1E19BE9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726DEB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93BA8C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0C64936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1F3669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1B2D39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AD029D0" w14:textId="77777777">
        <w:tc>
          <w:tcPr>
            <w:tcW w:w="718" w:type="dxa"/>
            <w:vMerge/>
            <w:vAlign w:val="center"/>
          </w:tcPr>
          <w:p w14:paraId="47B688E6" w14:textId="77777777" w:rsidR="00B64EDF" w:rsidRDefault="00B64EDF"/>
        </w:tc>
        <w:tc>
          <w:tcPr>
            <w:tcW w:w="848" w:type="dxa"/>
            <w:vAlign w:val="center"/>
          </w:tcPr>
          <w:p w14:paraId="40AEBCFE" w14:textId="77777777" w:rsidR="00B64EDF" w:rsidRDefault="00874583">
            <w:r>
              <w:t>4059</w:t>
            </w:r>
          </w:p>
        </w:tc>
        <w:tc>
          <w:tcPr>
            <w:tcW w:w="735" w:type="dxa"/>
            <w:gridSpan w:val="2"/>
            <w:vAlign w:val="center"/>
          </w:tcPr>
          <w:p w14:paraId="0A952329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167288EE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2FBCC4E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50D9AED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A164F0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4E23A86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5EBFA0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8E2AB3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DC24856" w14:textId="77777777">
        <w:tc>
          <w:tcPr>
            <w:tcW w:w="718" w:type="dxa"/>
            <w:vMerge/>
            <w:vAlign w:val="center"/>
          </w:tcPr>
          <w:p w14:paraId="5EE0E48E" w14:textId="77777777" w:rsidR="00B64EDF" w:rsidRDefault="00B64EDF"/>
        </w:tc>
        <w:tc>
          <w:tcPr>
            <w:tcW w:w="848" w:type="dxa"/>
            <w:vAlign w:val="center"/>
          </w:tcPr>
          <w:p w14:paraId="74AD0D2D" w14:textId="77777777" w:rsidR="00B64EDF" w:rsidRDefault="00874583">
            <w:r>
              <w:t>4061</w:t>
            </w:r>
          </w:p>
        </w:tc>
        <w:tc>
          <w:tcPr>
            <w:tcW w:w="735" w:type="dxa"/>
            <w:gridSpan w:val="2"/>
            <w:vAlign w:val="center"/>
          </w:tcPr>
          <w:p w14:paraId="2DDF5F46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6D56D7D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37A45EE1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7D8A1B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CC0203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1A02C01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8C4F64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72912C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B667AD9" w14:textId="77777777">
        <w:tc>
          <w:tcPr>
            <w:tcW w:w="718" w:type="dxa"/>
            <w:vMerge/>
            <w:vAlign w:val="center"/>
          </w:tcPr>
          <w:p w14:paraId="215E08C0" w14:textId="77777777" w:rsidR="00B64EDF" w:rsidRDefault="00B64EDF"/>
        </w:tc>
        <w:tc>
          <w:tcPr>
            <w:tcW w:w="848" w:type="dxa"/>
            <w:vAlign w:val="center"/>
          </w:tcPr>
          <w:p w14:paraId="2F826AD1" w14:textId="77777777" w:rsidR="00B64EDF" w:rsidRDefault="00874583">
            <w:r>
              <w:t>4062</w:t>
            </w:r>
          </w:p>
        </w:tc>
        <w:tc>
          <w:tcPr>
            <w:tcW w:w="735" w:type="dxa"/>
            <w:gridSpan w:val="2"/>
            <w:vAlign w:val="center"/>
          </w:tcPr>
          <w:p w14:paraId="3948AF30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3475A76B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20A48BB0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638FB44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B0403B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40FBAAF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6A79835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2AFC00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8B6B87E" w14:textId="77777777">
        <w:tc>
          <w:tcPr>
            <w:tcW w:w="718" w:type="dxa"/>
            <w:vMerge/>
            <w:vAlign w:val="center"/>
          </w:tcPr>
          <w:p w14:paraId="6583BA69" w14:textId="77777777" w:rsidR="00B64EDF" w:rsidRDefault="00B64EDF"/>
        </w:tc>
        <w:tc>
          <w:tcPr>
            <w:tcW w:w="848" w:type="dxa"/>
            <w:vAlign w:val="center"/>
          </w:tcPr>
          <w:p w14:paraId="09933759" w14:textId="77777777" w:rsidR="00B64EDF" w:rsidRDefault="00874583">
            <w:r>
              <w:t>4063</w:t>
            </w:r>
          </w:p>
        </w:tc>
        <w:tc>
          <w:tcPr>
            <w:tcW w:w="735" w:type="dxa"/>
            <w:gridSpan w:val="2"/>
            <w:vAlign w:val="center"/>
          </w:tcPr>
          <w:p w14:paraId="6FBF05B4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0E4AC953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661A1D3D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12E08DD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BAD70E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7D12FEC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0F28610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B20144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18BB57" w14:textId="77777777">
        <w:tc>
          <w:tcPr>
            <w:tcW w:w="718" w:type="dxa"/>
            <w:vMerge/>
            <w:vAlign w:val="center"/>
          </w:tcPr>
          <w:p w14:paraId="54D0854D" w14:textId="77777777" w:rsidR="00B64EDF" w:rsidRDefault="00B64EDF"/>
        </w:tc>
        <w:tc>
          <w:tcPr>
            <w:tcW w:w="848" w:type="dxa"/>
            <w:vAlign w:val="center"/>
          </w:tcPr>
          <w:p w14:paraId="5E96B868" w14:textId="77777777" w:rsidR="00B64EDF" w:rsidRDefault="00874583">
            <w:r>
              <w:t>4064</w:t>
            </w:r>
          </w:p>
        </w:tc>
        <w:tc>
          <w:tcPr>
            <w:tcW w:w="735" w:type="dxa"/>
            <w:gridSpan w:val="2"/>
            <w:vAlign w:val="center"/>
          </w:tcPr>
          <w:p w14:paraId="572D5B07" w14:textId="77777777" w:rsidR="00B64EDF" w:rsidRDefault="00874583">
            <w:r>
              <w:t>5.75</w:t>
            </w:r>
          </w:p>
        </w:tc>
        <w:tc>
          <w:tcPr>
            <w:tcW w:w="962" w:type="dxa"/>
            <w:vAlign w:val="center"/>
          </w:tcPr>
          <w:p w14:paraId="0209EEF1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52204D65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C45FE3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436BC1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2DA3045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77A9B36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5A13FC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B5D981F" w14:textId="77777777">
        <w:tc>
          <w:tcPr>
            <w:tcW w:w="718" w:type="dxa"/>
            <w:vMerge w:val="restart"/>
            <w:vAlign w:val="center"/>
          </w:tcPr>
          <w:p w14:paraId="6DD7D0B8" w14:textId="77777777" w:rsidR="00B64EDF" w:rsidRDefault="00874583">
            <w:r>
              <w:t>5</w:t>
            </w:r>
          </w:p>
        </w:tc>
        <w:tc>
          <w:tcPr>
            <w:tcW w:w="848" w:type="dxa"/>
            <w:vMerge w:val="restart"/>
            <w:vAlign w:val="center"/>
          </w:tcPr>
          <w:p w14:paraId="0B6F1410" w14:textId="77777777" w:rsidR="00B64EDF" w:rsidRDefault="00874583">
            <w:r>
              <w:t>5012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F616EF9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17EB1309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30460C2C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0A4DCDE7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65E0C931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B93586E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EB468EC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A2A146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A0B52E5" w14:textId="77777777">
        <w:tc>
          <w:tcPr>
            <w:tcW w:w="718" w:type="dxa"/>
            <w:vMerge/>
            <w:vAlign w:val="center"/>
          </w:tcPr>
          <w:p w14:paraId="60A1BBE5" w14:textId="77777777" w:rsidR="00B64EDF" w:rsidRDefault="00B64EDF"/>
        </w:tc>
        <w:tc>
          <w:tcPr>
            <w:tcW w:w="848" w:type="dxa"/>
            <w:vMerge/>
            <w:vAlign w:val="center"/>
          </w:tcPr>
          <w:p w14:paraId="37B229D7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48FBFB4A" w14:textId="77777777" w:rsidR="00B64EDF" w:rsidRDefault="00B64EDF"/>
        </w:tc>
        <w:tc>
          <w:tcPr>
            <w:tcW w:w="962" w:type="dxa"/>
            <w:vAlign w:val="center"/>
          </w:tcPr>
          <w:p w14:paraId="05E42C17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1D7C188B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CC64A1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E1513AC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9A0739E" w14:textId="77777777" w:rsidR="00B64EDF" w:rsidRDefault="00B64EDF"/>
        </w:tc>
        <w:tc>
          <w:tcPr>
            <w:tcW w:w="1358" w:type="dxa"/>
            <w:vMerge/>
            <w:vAlign w:val="center"/>
          </w:tcPr>
          <w:p w14:paraId="0B804ED7" w14:textId="77777777" w:rsidR="00B64EDF" w:rsidRDefault="00B64EDF"/>
        </w:tc>
        <w:tc>
          <w:tcPr>
            <w:tcW w:w="1086" w:type="dxa"/>
            <w:vMerge/>
            <w:vAlign w:val="center"/>
          </w:tcPr>
          <w:p w14:paraId="545D4ACC" w14:textId="77777777" w:rsidR="00B64EDF" w:rsidRDefault="00B64EDF"/>
        </w:tc>
      </w:tr>
      <w:tr w:rsidR="00B64EDF" w14:paraId="713BC141" w14:textId="77777777">
        <w:tc>
          <w:tcPr>
            <w:tcW w:w="718" w:type="dxa"/>
            <w:vMerge/>
            <w:vAlign w:val="center"/>
          </w:tcPr>
          <w:p w14:paraId="3F77EC6A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76B57473" w14:textId="77777777" w:rsidR="00B64EDF" w:rsidRDefault="00874583">
            <w:r>
              <w:t>5013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A4146BB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25433D97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1F9E928A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216872F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F0EC4AC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49BBFA5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613E984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4F25F3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DC8A9F0" w14:textId="77777777">
        <w:tc>
          <w:tcPr>
            <w:tcW w:w="718" w:type="dxa"/>
            <w:vMerge/>
            <w:vAlign w:val="center"/>
          </w:tcPr>
          <w:p w14:paraId="1C71D99F" w14:textId="77777777" w:rsidR="00B64EDF" w:rsidRDefault="00B64EDF"/>
        </w:tc>
        <w:tc>
          <w:tcPr>
            <w:tcW w:w="848" w:type="dxa"/>
            <w:vMerge/>
            <w:vAlign w:val="center"/>
          </w:tcPr>
          <w:p w14:paraId="56B657BE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2C50E998" w14:textId="77777777" w:rsidR="00B64EDF" w:rsidRDefault="00B64EDF"/>
        </w:tc>
        <w:tc>
          <w:tcPr>
            <w:tcW w:w="962" w:type="dxa"/>
            <w:vAlign w:val="center"/>
          </w:tcPr>
          <w:p w14:paraId="371E3054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1C30E4A1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1ABFAD5D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466A7717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D6790EF" w14:textId="77777777" w:rsidR="00B64EDF" w:rsidRDefault="00B64EDF"/>
        </w:tc>
        <w:tc>
          <w:tcPr>
            <w:tcW w:w="1358" w:type="dxa"/>
            <w:vMerge/>
            <w:vAlign w:val="center"/>
          </w:tcPr>
          <w:p w14:paraId="09300A07" w14:textId="77777777" w:rsidR="00B64EDF" w:rsidRDefault="00B64EDF"/>
        </w:tc>
        <w:tc>
          <w:tcPr>
            <w:tcW w:w="1086" w:type="dxa"/>
            <w:vMerge/>
            <w:vAlign w:val="center"/>
          </w:tcPr>
          <w:p w14:paraId="12FD62EC" w14:textId="77777777" w:rsidR="00B64EDF" w:rsidRDefault="00B64EDF"/>
        </w:tc>
      </w:tr>
      <w:tr w:rsidR="00B64EDF" w14:paraId="7DE827B9" w14:textId="77777777">
        <w:tc>
          <w:tcPr>
            <w:tcW w:w="718" w:type="dxa"/>
            <w:vMerge/>
            <w:vAlign w:val="center"/>
          </w:tcPr>
          <w:p w14:paraId="362C2A7D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5766D021" w14:textId="77777777" w:rsidR="00B64EDF" w:rsidRDefault="00874583">
            <w:r>
              <w:t>5014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E4B7036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4F1C8283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13C7AC97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6E34DDE4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7D316724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B4EBEE5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6FE49E8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46626B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F4C8AD9" w14:textId="77777777">
        <w:tc>
          <w:tcPr>
            <w:tcW w:w="718" w:type="dxa"/>
            <w:vMerge/>
            <w:vAlign w:val="center"/>
          </w:tcPr>
          <w:p w14:paraId="4E48DDF7" w14:textId="77777777" w:rsidR="00B64EDF" w:rsidRDefault="00B64EDF"/>
        </w:tc>
        <w:tc>
          <w:tcPr>
            <w:tcW w:w="848" w:type="dxa"/>
            <w:vMerge/>
            <w:vAlign w:val="center"/>
          </w:tcPr>
          <w:p w14:paraId="5C782D03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0963B598" w14:textId="77777777" w:rsidR="00B64EDF" w:rsidRDefault="00B64EDF"/>
        </w:tc>
        <w:tc>
          <w:tcPr>
            <w:tcW w:w="962" w:type="dxa"/>
            <w:vAlign w:val="center"/>
          </w:tcPr>
          <w:p w14:paraId="513A321A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40A0FDE4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7B38E3A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0815C1F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DB7F9CA" w14:textId="77777777" w:rsidR="00B64EDF" w:rsidRDefault="00B64EDF"/>
        </w:tc>
        <w:tc>
          <w:tcPr>
            <w:tcW w:w="1358" w:type="dxa"/>
            <w:vMerge/>
            <w:vAlign w:val="center"/>
          </w:tcPr>
          <w:p w14:paraId="65F67CC4" w14:textId="77777777" w:rsidR="00B64EDF" w:rsidRDefault="00B64EDF"/>
        </w:tc>
        <w:tc>
          <w:tcPr>
            <w:tcW w:w="1086" w:type="dxa"/>
            <w:vMerge/>
            <w:vAlign w:val="center"/>
          </w:tcPr>
          <w:p w14:paraId="3C1D68DC" w14:textId="77777777" w:rsidR="00B64EDF" w:rsidRDefault="00B64EDF"/>
        </w:tc>
      </w:tr>
      <w:tr w:rsidR="00B64EDF" w14:paraId="11C40C53" w14:textId="77777777">
        <w:tc>
          <w:tcPr>
            <w:tcW w:w="718" w:type="dxa"/>
            <w:vMerge/>
            <w:vAlign w:val="center"/>
          </w:tcPr>
          <w:p w14:paraId="4677993F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753EEDBC" w14:textId="77777777" w:rsidR="00B64EDF" w:rsidRDefault="00874583">
            <w:r>
              <w:t>5015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A333C10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6A93E18A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46406005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2EB08772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4548DBE8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72935AA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22FC8131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BF504C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6165D66" w14:textId="77777777">
        <w:tc>
          <w:tcPr>
            <w:tcW w:w="718" w:type="dxa"/>
            <w:vMerge/>
            <w:vAlign w:val="center"/>
          </w:tcPr>
          <w:p w14:paraId="29198613" w14:textId="77777777" w:rsidR="00B64EDF" w:rsidRDefault="00B64EDF"/>
        </w:tc>
        <w:tc>
          <w:tcPr>
            <w:tcW w:w="848" w:type="dxa"/>
            <w:vMerge/>
            <w:vAlign w:val="center"/>
          </w:tcPr>
          <w:p w14:paraId="53394A0A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57DA31E1" w14:textId="77777777" w:rsidR="00B64EDF" w:rsidRDefault="00B64EDF"/>
        </w:tc>
        <w:tc>
          <w:tcPr>
            <w:tcW w:w="962" w:type="dxa"/>
            <w:vAlign w:val="center"/>
          </w:tcPr>
          <w:p w14:paraId="68B8732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0727A1E0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1679D30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AA0DC40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82E6BFF" w14:textId="77777777" w:rsidR="00B64EDF" w:rsidRDefault="00B64EDF"/>
        </w:tc>
        <w:tc>
          <w:tcPr>
            <w:tcW w:w="1358" w:type="dxa"/>
            <w:vMerge/>
            <w:vAlign w:val="center"/>
          </w:tcPr>
          <w:p w14:paraId="57F2134A" w14:textId="77777777" w:rsidR="00B64EDF" w:rsidRDefault="00B64EDF"/>
        </w:tc>
        <w:tc>
          <w:tcPr>
            <w:tcW w:w="1086" w:type="dxa"/>
            <w:vMerge/>
            <w:vAlign w:val="center"/>
          </w:tcPr>
          <w:p w14:paraId="7CDAEF2C" w14:textId="77777777" w:rsidR="00B64EDF" w:rsidRDefault="00B64EDF"/>
        </w:tc>
      </w:tr>
      <w:tr w:rsidR="00B64EDF" w14:paraId="07289479" w14:textId="77777777">
        <w:tc>
          <w:tcPr>
            <w:tcW w:w="718" w:type="dxa"/>
            <w:vMerge/>
            <w:vAlign w:val="center"/>
          </w:tcPr>
          <w:p w14:paraId="5309F9FB" w14:textId="77777777" w:rsidR="00B64EDF" w:rsidRDefault="00B64EDF"/>
        </w:tc>
        <w:tc>
          <w:tcPr>
            <w:tcW w:w="848" w:type="dxa"/>
            <w:vMerge/>
            <w:vAlign w:val="center"/>
          </w:tcPr>
          <w:p w14:paraId="40C7E9A0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505A77FD" w14:textId="77777777" w:rsidR="00B64EDF" w:rsidRDefault="00B64EDF"/>
        </w:tc>
        <w:tc>
          <w:tcPr>
            <w:tcW w:w="962" w:type="dxa"/>
            <w:vAlign w:val="center"/>
          </w:tcPr>
          <w:p w14:paraId="39BA0F16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31E1813B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3277DC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D11818F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3A3EFE3" w14:textId="77777777" w:rsidR="00B64EDF" w:rsidRDefault="00B64EDF"/>
        </w:tc>
        <w:tc>
          <w:tcPr>
            <w:tcW w:w="1358" w:type="dxa"/>
            <w:vMerge/>
            <w:vAlign w:val="center"/>
          </w:tcPr>
          <w:p w14:paraId="7336C65B" w14:textId="77777777" w:rsidR="00B64EDF" w:rsidRDefault="00B64EDF"/>
        </w:tc>
        <w:tc>
          <w:tcPr>
            <w:tcW w:w="1086" w:type="dxa"/>
            <w:vMerge/>
            <w:vAlign w:val="center"/>
          </w:tcPr>
          <w:p w14:paraId="17648AAC" w14:textId="77777777" w:rsidR="00B64EDF" w:rsidRDefault="00B64EDF"/>
        </w:tc>
      </w:tr>
      <w:tr w:rsidR="00B64EDF" w14:paraId="158FBEDB" w14:textId="77777777">
        <w:tc>
          <w:tcPr>
            <w:tcW w:w="718" w:type="dxa"/>
            <w:vMerge/>
            <w:vAlign w:val="center"/>
          </w:tcPr>
          <w:p w14:paraId="3AD48AF9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06E441F6" w14:textId="77777777" w:rsidR="00B64EDF" w:rsidRDefault="00874583">
            <w:r>
              <w:t>5016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DC32320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42277BA2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FBEDD2D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5837F3B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58CC050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3BAB64C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CF0578E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B5BA32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763961F" w14:textId="77777777">
        <w:tc>
          <w:tcPr>
            <w:tcW w:w="718" w:type="dxa"/>
            <w:vMerge/>
            <w:vAlign w:val="center"/>
          </w:tcPr>
          <w:p w14:paraId="4699924D" w14:textId="77777777" w:rsidR="00B64EDF" w:rsidRDefault="00B64EDF"/>
        </w:tc>
        <w:tc>
          <w:tcPr>
            <w:tcW w:w="848" w:type="dxa"/>
            <w:vMerge/>
            <w:vAlign w:val="center"/>
          </w:tcPr>
          <w:p w14:paraId="0C8E7D66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516D7B55" w14:textId="77777777" w:rsidR="00B64EDF" w:rsidRDefault="00B64EDF"/>
        </w:tc>
        <w:tc>
          <w:tcPr>
            <w:tcW w:w="962" w:type="dxa"/>
            <w:vAlign w:val="center"/>
          </w:tcPr>
          <w:p w14:paraId="70215E71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4B310AD6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3379A243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5C52BB1B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CE0E1AF" w14:textId="77777777" w:rsidR="00B64EDF" w:rsidRDefault="00B64EDF"/>
        </w:tc>
        <w:tc>
          <w:tcPr>
            <w:tcW w:w="1358" w:type="dxa"/>
            <w:vMerge/>
            <w:vAlign w:val="center"/>
          </w:tcPr>
          <w:p w14:paraId="0A3EDF7A" w14:textId="77777777" w:rsidR="00B64EDF" w:rsidRDefault="00B64EDF"/>
        </w:tc>
        <w:tc>
          <w:tcPr>
            <w:tcW w:w="1086" w:type="dxa"/>
            <w:vMerge/>
            <w:vAlign w:val="center"/>
          </w:tcPr>
          <w:p w14:paraId="29100A30" w14:textId="77777777" w:rsidR="00B64EDF" w:rsidRDefault="00B64EDF"/>
        </w:tc>
      </w:tr>
      <w:tr w:rsidR="00B64EDF" w14:paraId="4C03139E" w14:textId="77777777">
        <w:tc>
          <w:tcPr>
            <w:tcW w:w="718" w:type="dxa"/>
            <w:vMerge/>
            <w:vAlign w:val="center"/>
          </w:tcPr>
          <w:p w14:paraId="7283166C" w14:textId="77777777" w:rsidR="00B64EDF" w:rsidRDefault="00B64EDF"/>
        </w:tc>
        <w:tc>
          <w:tcPr>
            <w:tcW w:w="848" w:type="dxa"/>
            <w:vAlign w:val="center"/>
          </w:tcPr>
          <w:p w14:paraId="2A003468" w14:textId="77777777" w:rsidR="00B64EDF" w:rsidRDefault="00874583">
            <w:r>
              <w:t>5017</w:t>
            </w:r>
          </w:p>
        </w:tc>
        <w:tc>
          <w:tcPr>
            <w:tcW w:w="735" w:type="dxa"/>
            <w:gridSpan w:val="2"/>
            <w:vAlign w:val="center"/>
          </w:tcPr>
          <w:p w14:paraId="64E74755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17A861A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1B6C1A5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B2FB47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02A93F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C7C468B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46AB497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42D618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7B707C9" w14:textId="77777777">
        <w:tc>
          <w:tcPr>
            <w:tcW w:w="718" w:type="dxa"/>
            <w:vMerge/>
            <w:vAlign w:val="center"/>
          </w:tcPr>
          <w:p w14:paraId="2D14683F" w14:textId="77777777" w:rsidR="00B64EDF" w:rsidRDefault="00B64EDF"/>
        </w:tc>
        <w:tc>
          <w:tcPr>
            <w:tcW w:w="848" w:type="dxa"/>
            <w:vAlign w:val="center"/>
          </w:tcPr>
          <w:p w14:paraId="02EFF62F" w14:textId="77777777" w:rsidR="00B64EDF" w:rsidRDefault="00874583">
            <w:r>
              <w:t>5018</w:t>
            </w:r>
          </w:p>
        </w:tc>
        <w:tc>
          <w:tcPr>
            <w:tcW w:w="735" w:type="dxa"/>
            <w:gridSpan w:val="2"/>
            <w:vAlign w:val="center"/>
          </w:tcPr>
          <w:p w14:paraId="4AC40C84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5E20FA92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239A2FC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82E5F4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6094C4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DC02FD0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10F7073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FDDB6B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4673B10" w14:textId="77777777">
        <w:tc>
          <w:tcPr>
            <w:tcW w:w="718" w:type="dxa"/>
            <w:vMerge/>
            <w:vAlign w:val="center"/>
          </w:tcPr>
          <w:p w14:paraId="33B26F2E" w14:textId="77777777" w:rsidR="00B64EDF" w:rsidRDefault="00B64EDF"/>
        </w:tc>
        <w:tc>
          <w:tcPr>
            <w:tcW w:w="848" w:type="dxa"/>
            <w:vAlign w:val="center"/>
          </w:tcPr>
          <w:p w14:paraId="5F600449" w14:textId="77777777" w:rsidR="00B64EDF" w:rsidRDefault="00874583">
            <w:r>
              <w:t>5019</w:t>
            </w:r>
          </w:p>
        </w:tc>
        <w:tc>
          <w:tcPr>
            <w:tcW w:w="735" w:type="dxa"/>
            <w:gridSpan w:val="2"/>
            <w:vAlign w:val="center"/>
          </w:tcPr>
          <w:p w14:paraId="019156CA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3FBB36EF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C374778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FBD80F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4094A5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374BCF2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4081809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32F9B5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AA5050D" w14:textId="77777777">
        <w:tc>
          <w:tcPr>
            <w:tcW w:w="718" w:type="dxa"/>
            <w:vMerge/>
            <w:vAlign w:val="center"/>
          </w:tcPr>
          <w:p w14:paraId="5751A236" w14:textId="77777777" w:rsidR="00B64EDF" w:rsidRDefault="00B64EDF"/>
        </w:tc>
        <w:tc>
          <w:tcPr>
            <w:tcW w:w="848" w:type="dxa"/>
            <w:vAlign w:val="center"/>
          </w:tcPr>
          <w:p w14:paraId="71C8E3CE" w14:textId="77777777" w:rsidR="00B64EDF" w:rsidRDefault="00874583">
            <w:r>
              <w:t>5020</w:t>
            </w:r>
          </w:p>
        </w:tc>
        <w:tc>
          <w:tcPr>
            <w:tcW w:w="735" w:type="dxa"/>
            <w:gridSpan w:val="2"/>
            <w:vAlign w:val="center"/>
          </w:tcPr>
          <w:p w14:paraId="42D84F25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7F611B46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B604EA8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8B6512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5553CD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20C9406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3797645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5F09C3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6451D18" w14:textId="77777777">
        <w:tc>
          <w:tcPr>
            <w:tcW w:w="718" w:type="dxa"/>
            <w:vMerge/>
            <w:vAlign w:val="center"/>
          </w:tcPr>
          <w:p w14:paraId="67BFAA39" w14:textId="77777777" w:rsidR="00B64EDF" w:rsidRDefault="00B64EDF"/>
        </w:tc>
        <w:tc>
          <w:tcPr>
            <w:tcW w:w="848" w:type="dxa"/>
            <w:vAlign w:val="center"/>
          </w:tcPr>
          <w:p w14:paraId="3EF23921" w14:textId="77777777" w:rsidR="00B64EDF" w:rsidRDefault="00874583">
            <w:r>
              <w:t>5021</w:t>
            </w:r>
          </w:p>
        </w:tc>
        <w:tc>
          <w:tcPr>
            <w:tcW w:w="735" w:type="dxa"/>
            <w:gridSpan w:val="2"/>
            <w:vAlign w:val="center"/>
          </w:tcPr>
          <w:p w14:paraId="6D867A75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5B14C1AE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6570EB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4DB9E6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857AF4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6ED026C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2D82E73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1EC033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C759483" w14:textId="77777777">
        <w:tc>
          <w:tcPr>
            <w:tcW w:w="718" w:type="dxa"/>
            <w:vMerge/>
            <w:vAlign w:val="center"/>
          </w:tcPr>
          <w:p w14:paraId="4479E4B4" w14:textId="77777777" w:rsidR="00B64EDF" w:rsidRDefault="00B64EDF"/>
        </w:tc>
        <w:tc>
          <w:tcPr>
            <w:tcW w:w="848" w:type="dxa"/>
            <w:vAlign w:val="center"/>
          </w:tcPr>
          <w:p w14:paraId="1347B612" w14:textId="77777777" w:rsidR="00B64EDF" w:rsidRDefault="00874583">
            <w:r>
              <w:t>5024</w:t>
            </w:r>
          </w:p>
        </w:tc>
        <w:tc>
          <w:tcPr>
            <w:tcW w:w="735" w:type="dxa"/>
            <w:gridSpan w:val="2"/>
            <w:vAlign w:val="center"/>
          </w:tcPr>
          <w:p w14:paraId="41207A80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16084F8D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57E09FE6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5F6325E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9B2DA1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D65EB97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A0BD91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394545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BD4FCF" w14:textId="77777777">
        <w:tc>
          <w:tcPr>
            <w:tcW w:w="718" w:type="dxa"/>
            <w:vMerge/>
            <w:vAlign w:val="center"/>
          </w:tcPr>
          <w:p w14:paraId="15CF0A75" w14:textId="77777777" w:rsidR="00B64EDF" w:rsidRDefault="00B64EDF"/>
        </w:tc>
        <w:tc>
          <w:tcPr>
            <w:tcW w:w="848" w:type="dxa"/>
            <w:vAlign w:val="center"/>
          </w:tcPr>
          <w:p w14:paraId="42D0EC11" w14:textId="77777777" w:rsidR="00B64EDF" w:rsidRDefault="00874583">
            <w:r>
              <w:t>5025</w:t>
            </w:r>
          </w:p>
        </w:tc>
        <w:tc>
          <w:tcPr>
            <w:tcW w:w="735" w:type="dxa"/>
            <w:gridSpan w:val="2"/>
            <w:vAlign w:val="center"/>
          </w:tcPr>
          <w:p w14:paraId="63FD1F8A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00AFE966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77998F9F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5927AEF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270F86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2F64EC0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5E37F29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36278B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E5D41C2" w14:textId="77777777">
        <w:tc>
          <w:tcPr>
            <w:tcW w:w="718" w:type="dxa"/>
            <w:vMerge/>
            <w:vAlign w:val="center"/>
          </w:tcPr>
          <w:p w14:paraId="60AB7770" w14:textId="77777777" w:rsidR="00B64EDF" w:rsidRDefault="00B64EDF"/>
        </w:tc>
        <w:tc>
          <w:tcPr>
            <w:tcW w:w="848" w:type="dxa"/>
            <w:vAlign w:val="center"/>
          </w:tcPr>
          <w:p w14:paraId="2D11E938" w14:textId="77777777" w:rsidR="00B64EDF" w:rsidRDefault="00874583">
            <w:r>
              <w:t>5026</w:t>
            </w:r>
          </w:p>
        </w:tc>
        <w:tc>
          <w:tcPr>
            <w:tcW w:w="735" w:type="dxa"/>
            <w:gridSpan w:val="2"/>
            <w:vAlign w:val="center"/>
          </w:tcPr>
          <w:p w14:paraId="232CC18B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0709ADD1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195DE6DF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426EB87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CA7F46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2577286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FD1627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EBC06C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7FFD19" w14:textId="77777777">
        <w:tc>
          <w:tcPr>
            <w:tcW w:w="718" w:type="dxa"/>
            <w:vMerge/>
            <w:vAlign w:val="center"/>
          </w:tcPr>
          <w:p w14:paraId="3AB0892B" w14:textId="77777777" w:rsidR="00B64EDF" w:rsidRDefault="00B64EDF"/>
        </w:tc>
        <w:tc>
          <w:tcPr>
            <w:tcW w:w="848" w:type="dxa"/>
            <w:vAlign w:val="center"/>
          </w:tcPr>
          <w:p w14:paraId="218AFA5C" w14:textId="77777777" w:rsidR="00B64EDF" w:rsidRDefault="00874583">
            <w:r>
              <w:t>5027</w:t>
            </w:r>
          </w:p>
        </w:tc>
        <w:tc>
          <w:tcPr>
            <w:tcW w:w="735" w:type="dxa"/>
            <w:gridSpan w:val="2"/>
            <w:vAlign w:val="center"/>
          </w:tcPr>
          <w:p w14:paraId="6BB356B0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5A1191C6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F12523C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CE9CAE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01A94C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6CA765A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102B2F4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3C2067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8E60488" w14:textId="77777777">
        <w:tc>
          <w:tcPr>
            <w:tcW w:w="718" w:type="dxa"/>
            <w:vMerge/>
            <w:vAlign w:val="center"/>
          </w:tcPr>
          <w:p w14:paraId="3A1D5C15" w14:textId="77777777" w:rsidR="00B64EDF" w:rsidRDefault="00B64EDF"/>
        </w:tc>
        <w:tc>
          <w:tcPr>
            <w:tcW w:w="848" w:type="dxa"/>
            <w:vAlign w:val="center"/>
          </w:tcPr>
          <w:p w14:paraId="13626DB8" w14:textId="77777777" w:rsidR="00B64EDF" w:rsidRDefault="00874583">
            <w:r>
              <w:t>5028</w:t>
            </w:r>
          </w:p>
        </w:tc>
        <w:tc>
          <w:tcPr>
            <w:tcW w:w="735" w:type="dxa"/>
            <w:gridSpan w:val="2"/>
            <w:vAlign w:val="center"/>
          </w:tcPr>
          <w:p w14:paraId="4217E863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2A3AEED0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31E87B07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3EC490B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5F16A4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9878B99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100349F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93888D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F86688C" w14:textId="77777777">
        <w:tc>
          <w:tcPr>
            <w:tcW w:w="718" w:type="dxa"/>
            <w:vMerge/>
            <w:vAlign w:val="center"/>
          </w:tcPr>
          <w:p w14:paraId="6B48B53D" w14:textId="77777777" w:rsidR="00B64EDF" w:rsidRDefault="00B64EDF"/>
        </w:tc>
        <w:tc>
          <w:tcPr>
            <w:tcW w:w="848" w:type="dxa"/>
            <w:vAlign w:val="center"/>
          </w:tcPr>
          <w:p w14:paraId="5F5DCB36" w14:textId="77777777" w:rsidR="00B64EDF" w:rsidRDefault="00874583">
            <w:r>
              <w:t>5029</w:t>
            </w:r>
          </w:p>
        </w:tc>
        <w:tc>
          <w:tcPr>
            <w:tcW w:w="735" w:type="dxa"/>
            <w:gridSpan w:val="2"/>
            <w:vAlign w:val="center"/>
          </w:tcPr>
          <w:p w14:paraId="2C49BFBE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244DAFCC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535DDB6E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52B7FF4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7C8107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12D8E3C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5BB6735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1734E1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3B298F5" w14:textId="77777777">
        <w:tc>
          <w:tcPr>
            <w:tcW w:w="718" w:type="dxa"/>
            <w:vMerge/>
            <w:vAlign w:val="center"/>
          </w:tcPr>
          <w:p w14:paraId="22658733" w14:textId="77777777" w:rsidR="00B64EDF" w:rsidRDefault="00B64EDF"/>
        </w:tc>
        <w:tc>
          <w:tcPr>
            <w:tcW w:w="848" w:type="dxa"/>
            <w:vAlign w:val="center"/>
          </w:tcPr>
          <w:p w14:paraId="2C006148" w14:textId="77777777" w:rsidR="00B64EDF" w:rsidRDefault="00874583">
            <w:r>
              <w:t>5030</w:t>
            </w:r>
          </w:p>
        </w:tc>
        <w:tc>
          <w:tcPr>
            <w:tcW w:w="735" w:type="dxa"/>
            <w:gridSpan w:val="2"/>
            <w:vAlign w:val="center"/>
          </w:tcPr>
          <w:p w14:paraId="25A0D203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25A5822D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597FBDF4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14A7300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CEA561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4F53FCA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7F9D126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7D7FA8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58B811D" w14:textId="77777777">
        <w:tc>
          <w:tcPr>
            <w:tcW w:w="718" w:type="dxa"/>
            <w:vMerge/>
            <w:vAlign w:val="center"/>
          </w:tcPr>
          <w:p w14:paraId="35A2C446" w14:textId="77777777" w:rsidR="00B64EDF" w:rsidRDefault="00B64EDF"/>
        </w:tc>
        <w:tc>
          <w:tcPr>
            <w:tcW w:w="848" w:type="dxa"/>
            <w:vAlign w:val="center"/>
          </w:tcPr>
          <w:p w14:paraId="40508008" w14:textId="77777777" w:rsidR="00B64EDF" w:rsidRDefault="00874583">
            <w:r>
              <w:t>5031</w:t>
            </w:r>
          </w:p>
        </w:tc>
        <w:tc>
          <w:tcPr>
            <w:tcW w:w="735" w:type="dxa"/>
            <w:gridSpan w:val="2"/>
            <w:vAlign w:val="center"/>
          </w:tcPr>
          <w:p w14:paraId="6B4C7B23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701CCB73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1BB5DD9C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B0373A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E77A5A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F1BD4E9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9C3BA2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4CA076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4492832" w14:textId="77777777">
        <w:tc>
          <w:tcPr>
            <w:tcW w:w="718" w:type="dxa"/>
            <w:vMerge/>
            <w:vAlign w:val="center"/>
          </w:tcPr>
          <w:p w14:paraId="03E52F4C" w14:textId="77777777" w:rsidR="00B64EDF" w:rsidRDefault="00B64EDF"/>
        </w:tc>
        <w:tc>
          <w:tcPr>
            <w:tcW w:w="848" w:type="dxa"/>
            <w:vAlign w:val="center"/>
          </w:tcPr>
          <w:p w14:paraId="0A543088" w14:textId="77777777" w:rsidR="00B64EDF" w:rsidRDefault="00874583">
            <w:r>
              <w:t>5032</w:t>
            </w:r>
          </w:p>
        </w:tc>
        <w:tc>
          <w:tcPr>
            <w:tcW w:w="735" w:type="dxa"/>
            <w:gridSpan w:val="2"/>
            <w:vAlign w:val="center"/>
          </w:tcPr>
          <w:p w14:paraId="5AD6948A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750D68BE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1E782F78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03C1DE8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F834D1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B306576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7AB1230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898AD9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26F32DB" w14:textId="77777777">
        <w:tc>
          <w:tcPr>
            <w:tcW w:w="718" w:type="dxa"/>
            <w:vMerge/>
            <w:vAlign w:val="center"/>
          </w:tcPr>
          <w:p w14:paraId="5597B6A4" w14:textId="77777777" w:rsidR="00B64EDF" w:rsidRDefault="00B64EDF"/>
        </w:tc>
        <w:tc>
          <w:tcPr>
            <w:tcW w:w="848" w:type="dxa"/>
            <w:vAlign w:val="center"/>
          </w:tcPr>
          <w:p w14:paraId="38469F6C" w14:textId="77777777" w:rsidR="00B64EDF" w:rsidRDefault="00874583">
            <w:r>
              <w:t>5033</w:t>
            </w:r>
          </w:p>
        </w:tc>
        <w:tc>
          <w:tcPr>
            <w:tcW w:w="735" w:type="dxa"/>
            <w:gridSpan w:val="2"/>
            <w:vAlign w:val="center"/>
          </w:tcPr>
          <w:p w14:paraId="085ED704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396B73B1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A4232D4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08A4CD9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56F631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D38FEF0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5E98FCA6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E2166B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A8E81E4" w14:textId="77777777">
        <w:tc>
          <w:tcPr>
            <w:tcW w:w="718" w:type="dxa"/>
            <w:vMerge/>
            <w:vAlign w:val="center"/>
          </w:tcPr>
          <w:p w14:paraId="0EFEDF5E" w14:textId="77777777" w:rsidR="00B64EDF" w:rsidRDefault="00B64EDF"/>
        </w:tc>
        <w:tc>
          <w:tcPr>
            <w:tcW w:w="848" w:type="dxa"/>
            <w:vAlign w:val="center"/>
          </w:tcPr>
          <w:p w14:paraId="62CBCA86" w14:textId="77777777" w:rsidR="00B64EDF" w:rsidRDefault="00874583">
            <w:r>
              <w:t>5037</w:t>
            </w:r>
          </w:p>
        </w:tc>
        <w:tc>
          <w:tcPr>
            <w:tcW w:w="735" w:type="dxa"/>
            <w:gridSpan w:val="2"/>
            <w:vAlign w:val="center"/>
          </w:tcPr>
          <w:p w14:paraId="3F256B6B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1996C190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78C750C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2732EF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7DE93C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0D6FFB2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31C2C6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AE1267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BC323D" w14:textId="77777777">
        <w:tc>
          <w:tcPr>
            <w:tcW w:w="718" w:type="dxa"/>
            <w:vMerge/>
            <w:vAlign w:val="center"/>
          </w:tcPr>
          <w:p w14:paraId="781A0B06" w14:textId="77777777" w:rsidR="00B64EDF" w:rsidRDefault="00B64EDF"/>
        </w:tc>
        <w:tc>
          <w:tcPr>
            <w:tcW w:w="848" w:type="dxa"/>
            <w:vAlign w:val="center"/>
          </w:tcPr>
          <w:p w14:paraId="1A25E768" w14:textId="77777777" w:rsidR="00B64EDF" w:rsidRDefault="00874583">
            <w:r>
              <w:t>5038</w:t>
            </w:r>
          </w:p>
        </w:tc>
        <w:tc>
          <w:tcPr>
            <w:tcW w:w="735" w:type="dxa"/>
            <w:gridSpan w:val="2"/>
            <w:vAlign w:val="center"/>
          </w:tcPr>
          <w:p w14:paraId="3B2B4EEF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077FEB9D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17E8FC5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F5E591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18C05F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3CCD8E0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4A8D98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CAEB75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96EE6A4" w14:textId="77777777">
        <w:tc>
          <w:tcPr>
            <w:tcW w:w="718" w:type="dxa"/>
            <w:vMerge/>
            <w:vAlign w:val="center"/>
          </w:tcPr>
          <w:p w14:paraId="3FE01963" w14:textId="77777777" w:rsidR="00B64EDF" w:rsidRDefault="00B64EDF"/>
        </w:tc>
        <w:tc>
          <w:tcPr>
            <w:tcW w:w="848" w:type="dxa"/>
            <w:vAlign w:val="center"/>
          </w:tcPr>
          <w:p w14:paraId="133AD2E5" w14:textId="77777777" w:rsidR="00B64EDF" w:rsidRDefault="00874583">
            <w:r>
              <w:t>5039</w:t>
            </w:r>
          </w:p>
        </w:tc>
        <w:tc>
          <w:tcPr>
            <w:tcW w:w="735" w:type="dxa"/>
            <w:gridSpan w:val="2"/>
            <w:vAlign w:val="center"/>
          </w:tcPr>
          <w:p w14:paraId="52B94C32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29ACEC10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9E8E9BE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275C064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068922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6BABD6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500E1D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DE51BF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AEFE7A5" w14:textId="77777777">
        <w:tc>
          <w:tcPr>
            <w:tcW w:w="718" w:type="dxa"/>
            <w:vMerge/>
            <w:vAlign w:val="center"/>
          </w:tcPr>
          <w:p w14:paraId="6E92EA7B" w14:textId="77777777" w:rsidR="00B64EDF" w:rsidRDefault="00B64EDF"/>
        </w:tc>
        <w:tc>
          <w:tcPr>
            <w:tcW w:w="848" w:type="dxa"/>
            <w:vAlign w:val="center"/>
          </w:tcPr>
          <w:p w14:paraId="153A66C6" w14:textId="77777777" w:rsidR="00B64EDF" w:rsidRDefault="00874583">
            <w:r>
              <w:t>5044</w:t>
            </w:r>
          </w:p>
        </w:tc>
        <w:tc>
          <w:tcPr>
            <w:tcW w:w="735" w:type="dxa"/>
            <w:gridSpan w:val="2"/>
            <w:vAlign w:val="center"/>
          </w:tcPr>
          <w:p w14:paraId="7C857798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2749EEDE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A5D7CCF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F89F9F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B46B69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2D6C9F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50EFB2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AC5A24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280D173" w14:textId="77777777">
        <w:tc>
          <w:tcPr>
            <w:tcW w:w="718" w:type="dxa"/>
            <w:vMerge/>
            <w:vAlign w:val="center"/>
          </w:tcPr>
          <w:p w14:paraId="40967AF6" w14:textId="77777777" w:rsidR="00B64EDF" w:rsidRDefault="00B64EDF"/>
        </w:tc>
        <w:tc>
          <w:tcPr>
            <w:tcW w:w="848" w:type="dxa"/>
            <w:vAlign w:val="center"/>
          </w:tcPr>
          <w:p w14:paraId="67F7F6EC" w14:textId="77777777" w:rsidR="00B64EDF" w:rsidRDefault="00874583">
            <w:r>
              <w:t>5045</w:t>
            </w:r>
          </w:p>
        </w:tc>
        <w:tc>
          <w:tcPr>
            <w:tcW w:w="735" w:type="dxa"/>
            <w:gridSpan w:val="2"/>
            <w:vAlign w:val="center"/>
          </w:tcPr>
          <w:p w14:paraId="2EC8A77C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62CDFB2A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329602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55ADFE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A4DA1E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F48D8BD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8AF789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EB21FF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20FA0F2" w14:textId="77777777">
        <w:tc>
          <w:tcPr>
            <w:tcW w:w="718" w:type="dxa"/>
            <w:vMerge/>
            <w:vAlign w:val="center"/>
          </w:tcPr>
          <w:p w14:paraId="72EFDB5A" w14:textId="77777777" w:rsidR="00B64EDF" w:rsidRDefault="00B64EDF"/>
        </w:tc>
        <w:tc>
          <w:tcPr>
            <w:tcW w:w="848" w:type="dxa"/>
            <w:vAlign w:val="center"/>
          </w:tcPr>
          <w:p w14:paraId="76BEFCD6" w14:textId="77777777" w:rsidR="00B64EDF" w:rsidRDefault="00874583">
            <w:r>
              <w:t>5046</w:t>
            </w:r>
          </w:p>
        </w:tc>
        <w:tc>
          <w:tcPr>
            <w:tcW w:w="735" w:type="dxa"/>
            <w:gridSpan w:val="2"/>
            <w:vAlign w:val="center"/>
          </w:tcPr>
          <w:p w14:paraId="17F68260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66F44E40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56AE1FD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06C809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D8E57A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8C68FD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4891EF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B74FCB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69BE6B8" w14:textId="77777777">
        <w:tc>
          <w:tcPr>
            <w:tcW w:w="718" w:type="dxa"/>
            <w:vMerge/>
            <w:vAlign w:val="center"/>
          </w:tcPr>
          <w:p w14:paraId="7C9E1AAF" w14:textId="77777777" w:rsidR="00B64EDF" w:rsidRDefault="00B64EDF"/>
        </w:tc>
        <w:tc>
          <w:tcPr>
            <w:tcW w:w="848" w:type="dxa"/>
            <w:vAlign w:val="center"/>
          </w:tcPr>
          <w:p w14:paraId="5872A34F" w14:textId="77777777" w:rsidR="00B64EDF" w:rsidRDefault="00874583">
            <w:r>
              <w:t>5047</w:t>
            </w:r>
          </w:p>
        </w:tc>
        <w:tc>
          <w:tcPr>
            <w:tcW w:w="735" w:type="dxa"/>
            <w:gridSpan w:val="2"/>
            <w:vAlign w:val="center"/>
          </w:tcPr>
          <w:p w14:paraId="40EFF1BB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50195937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7807B5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7092CE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60B468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99E330B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518D9B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5659F4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2946B4D" w14:textId="77777777">
        <w:tc>
          <w:tcPr>
            <w:tcW w:w="718" w:type="dxa"/>
            <w:vMerge/>
            <w:vAlign w:val="center"/>
          </w:tcPr>
          <w:p w14:paraId="35EEF3CA" w14:textId="77777777" w:rsidR="00B64EDF" w:rsidRDefault="00B64EDF"/>
        </w:tc>
        <w:tc>
          <w:tcPr>
            <w:tcW w:w="848" w:type="dxa"/>
            <w:vAlign w:val="center"/>
          </w:tcPr>
          <w:p w14:paraId="2B0B6925" w14:textId="77777777" w:rsidR="00B64EDF" w:rsidRDefault="00874583">
            <w:r>
              <w:t>5048</w:t>
            </w:r>
          </w:p>
        </w:tc>
        <w:tc>
          <w:tcPr>
            <w:tcW w:w="735" w:type="dxa"/>
            <w:gridSpan w:val="2"/>
            <w:vAlign w:val="center"/>
          </w:tcPr>
          <w:p w14:paraId="6FCD8555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A81065D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2DDFAA0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8E481A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14DA52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AC4B0D6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6C0F76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3DF24D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CCD03E1" w14:textId="77777777">
        <w:tc>
          <w:tcPr>
            <w:tcW w:w="718" w:type="dxa"/>
            <w:vMerge/>
            <w:vAlign w:val="center"/>
          </w:tcPr>
          <w:p w14:paraId="32E528BD" w14:textId="77777777" w:rsidR="00B64EDF" w:rsidRDefault="00B64EDF"/>
        </w:tc>
        <w:tc>
          <w:tcPr>
            <w:tcW w:w="848" w:type="dxa"/>
            <w:vAlign w:val="center"/>
          </w:tcPr>
          <w:p w14:paraId="1C58A43E" w14:textId="77777777" w:rsidR="00B64EDF" w:rsidRDefault="00874583">
            <w:r>
              <w:t>5049</w:t>
            </w:r>
          </w:p>
        </w:tc>
        <w:tc>
          <w:tcPr>
            <w:tcW w:w="735" w:type="dxa"/>
            <w:gridSpan w:val="2"/>
            <w:vAlign w:val="center"/>
          </w:tcPr>
          <w:p w14:paraId="0FA1A03D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68D031A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ABCC61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27089C2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05A58C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50DC73A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CA0E79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3E17ED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F2FF4E6" w14:textId="77777777">
        <w:tc>
          <w:tcPr>
            <w:tcW w:w="718" w:type="dxa"/>
            <w:vMerge/>
            <w:vAlign w:val="center"/>
          </w:tcPr>
          <w:p w14:paraId="101ACAE6" w14:textId="77777777" w:rsidR="00B64EDF" w:rsidRDefault="00B64EDF"/>
        </w:tc>
        <w:tc>
          <w:tcPr>
            <w:tcW w:w="848" w:type="dxa"/>
            <w:vAlign w:val="center"/>
          </w:tcPr>
          <w:p w14:paraId="6EE68C47" w14:textId="77777777" w:rsidR="00B64EDF" w:rsidRDefault="00874583">
            <w:r>
              <w:t>5050</w:t>
            </w:r>
          </w:p>
        </w:tc>
        <w:tc>
          <w:tcPr>
            <w:tcW w:w="735" w:type="dxa"/>
            <w:gridSpan w:val="2"/>
            <w:vAlign w:val="center"/>
          </w:tcPr>
          <w:p w14:paraId="1DA07EE0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1300D40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B791ABB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003408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7CFC85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945CC7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5C275D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02F3C7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599D0D5" w14:textId="77777777">
        <w:tc>
          <w:tcPr>
            <w:tcW w:w="718" w:type="dxa"/>
            <w:vMerge/>
            <w:vAlign w:val="center"/>
          </w:tcPr>
          <w:p w14:paraId="1DD320EE" w14:textId="77777777" w:rsidR="00B64EDF" w:rsidRDefault="00B64EDF"/>
        </w:tc>
        <w:tc>
          <w:tcPr>
            <w:tcW w:w="848" w:type="dxa"/>
            <w:vAlign w:val="center"/>
          </w:tcPr>
          <w:p w14:paraId="47A30A3A" w14:textId="77777777" w:rsidR="00B64EDF" w:rsidRDefault="00874583">
            <w:r>
              <w:t>5051</w:t>
            </w:r>
          </w:p>
        </w:tc>
        <w:tc>
          <w:tcPr>
            <w:tcW w:w="735" w:type="dxa"/>
            <w:gridSpan w:val="2"/>
            <w:vAlign w:val="center"/>
          </w:tcPr>
          <w:p w14:paraId="54CC1CA6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573F462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C73128B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259B282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C6028D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00BEE0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4B6D97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5C22F3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D471A99" w14:textId="77777777">
        <w:tc>
          <w:tcPr>
            <w:tcW w:w="718" w:type="dxa"/>
            <w:vMerge/>
            <w:vAlign w:val="center"/>
          </w:tcPr>
          <w:p w14:paraId="68ED476E" w14:textId="77777777" w:rsidR="00B64EDF" w:rsidRDefault="00B64EDF"/>
        </w:tc>
        <w:tc>
          <w:tcPr>
            <w:tcW w:w="848" w:type="dxa"/>
            <w:vAlign w:val="center"/>
          </w:tcPr>
          <w:p w14:paraId="71DA2ECF" w14:textId="77777777" w:rsidR="00B64EDF" w:rsidRDefault="00874583">
            <w:r>
              <w:t>5052</w:t>
            </w:r>
          </w:p>
        </w:tc>
        <w:tc>
          <w:tcPr>
            <w:tcW w:w="735" w:type="dxa"/>
            <w:gridSpan w:val="2"/>
            <w:vAlign w:val="center"/>
          </w:tcPr>
          <w:p w14:paraId="5A42B1F6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BB20076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6C87D65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547F4CF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2B80E8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A11008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94DB4B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51BF9B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46C0F24" w14:textId="77777777">
        <w:tc>
          <w:tcPr>
            <w:tcW w:w="718" w:type="dxa"/>
            <w:vMerge/>
            <w:vAlign w:val="center"/>
          </w:tcPr>
          <w:p w14:paraId="5BD43FDD" w14:textId="77777777" w:rsidR="00B64EDF" w:rsidRDefault="00B64EDF"/>
        </w:tc>
        <w:tc>
          <w:tcPr>
            <w:tcW w:w="848" w:type="dxa"/>
            <w:vAlign w:val="center"/>
          </w:tcPr>
          <w:p w14:paraId="78A2EADB" w14:textId="77777777" w:rsidR="00B64EDF" w:rsidRDefault="00874583">
            <w:r>
              <w:t>5053</w:t>
            </w:r>
          </w:p>
        </w:tc>
        <w:tc>
          <w:tcPr>
            <w:tcW w:w="735" w:type="dxa"/>
            <w:gridSpan w:val="2"/>
            <w:vAlign w:val="center"/>
          </w:tcPr>
          <w:p w14:paraId="1D18D124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5C1C1609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C864DCE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763BF5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8AF33F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46A0ECF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3C6E0E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FAE151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3B4B62B" w14:textId="77777777">
        <w:tc>
          <w:tcPr>
            <w:tcW w:w="718" w:type="dxa"/>
            <w:vMerge/>
            <w:vAlign w:val="center"/>
          </w:tcPr>
          <w:p w14:paraId="108D8E41" w14:textId="77777777" w:rsidR="00B64EDF" w:rsidRDefault="00B64EDF"/>
        </w:tc>
        <w:tc>
          <w:tcPr>
            <w:tcW w:w="848" w:type="dxa"/>
            <w:vAlign w:val="center"/>
          </w:tcPr>
          <w:p w14:paraId="2197139B" w14:textId="77777777" w:rsidR="00B64EDF" w:rsidRDefault="00874583">
            <w:r>
              <w:t>5055</w:t>
            </w:r>
          </w:p>
        </w:tc>
        <w:tc>
          <w:tcPr>
            <w:tcW w:w="735" w:type="dxa"/>
            <w:gridSpan w:val="2"/>
            <w:vAlign w:val="center"/>
          </w:tcPr>
          <w:p w14:paraId="3BD7D96E" w14:textId="77777777" w:rsidR="00B64EDF" w:rsidRDefault="00874583">
            <w:r>
              <w:t>5.87</w:t>
            </w:r>
          </w:p>
        </w:tc>
        <w:tc>
          <w:tcPr>
            <w:tcW w:w="962" w:type="dxa"/>
            <w:vAlign w:val="center"/>
          </w:tcPr>
          <w:p w14:paraId="62BD2CAC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0E67A8EA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9C7D81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2BA0EA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6D1C348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683DA97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09A8A3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BAF4A44" w14:textId="77777777">
        <w:tc>
          <w:tcPr>
            <w:tcW w:w="718" w:type="dxa"/>
            <w:vMerge/>
            <w:vAlign w:val="center"/>
          </w:tcPr>
          <w:p w14:paraId="26BD8230" w14:textId="77777777" w:rsidR="00B64EDF" w:rsidRDefault="00B64EDF"/>
        </w:tc>
        <w:tc>
          <w:tcPr>
            <w:tcW w:w="848" w:type="dxa"/>
            <w:vAlign w:val="center"/>
          </w:tcPr>
          <w:p w14:paraId="4F383ADC" w14:textId="77777777" w:rsidR="00B64EDF" w:rsidRDefault="00874583">
            <w:r>
              <w:t>5056</w:t>
            </w:r>
          </w:p>
        </w:tc>
        <w:tc>
          <w:tcPr>
            <w:tcW w:w="735" w:type="dxa"/>
            <w:gridSpan w:val="2"/>
            <w:vAlign w:val="center"/>
          </w:tcPr>
          <w:p w14:paraId="3B36F871" w14:textId="77777777" w:rsidR="00B64EDF" w:rsidRDefault="00874583">
            <w:r>
              <w:t>5.87</w:t>
            </w:r>
          </w:p>
        </w:tc>
        <w:tc>
          <w:tcPr>
            <w:tcW w:w="962" w:type="dxa"/>
            <w:vAlign w:val="center"/>
          </w:tcPr>
          <w:p w14:paraId="46E5DDD1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B7B81CD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4C2F7E5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50FE7B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E3A26B5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77EBE0E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F20782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BEEE4B3" w14:textId="77777777">
        <w:tc>
          <w:tcPr>
            <w:tcW w:w="718" w:type="dxa"/>
            <w:vMerge/>
            <w:vAlign w:val="center"/>
          </w:tcPr>
          <w:p w14:paraId="5EC0C61A" w14:textId="77777777" w:rsidR="00B64EDF" w:rsidRDefault="00B64EDF"/>
        </w:tc>
        <w:tc>
          <w:tcPr>
            <w:tcW w:w="848" w:type="dxa"/>
            <w:vAlign w:val="center"/>
          </w:tcPr>
          <w:p w14:paraId="247CC484" w14:textId="77777777" w:rsidR="00B64EDF" w:rsidRDefault="00874583">
            <w:r>
              <w:t>5057</w:t>
            </w:r>
          </w:p>
        </w:tc>
        <w:tc>
          <w:tcPr>
            <w:tcW w:w="735" w:type="dxa"/>
            <w:gridSpan w:val="2"/>
            <w:vAlign w:val="center"/>
          </w:tcPr>
          <w:p w14:paraId="618BB319" w14:textId="77777777" w:rsidR="00B64EDF" w:rsidRDefault="00874583">
            <w:r>
              <w:t>5.87</w:t>
            </w:r>
          </w:p>
        </w:tc>
        <w:tc>
          <w:tcPr>
            <w:tcW w:w="962" w:type="dxa"/>
            <w:vAlign w:val="center"/>
          </w:tcPr>
          <w:p w14:paraId="4762BA4C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3191C4E2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403AF2A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07D029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6D8F442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0C1F518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8889CA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9AFC690" w14:textId="77777777">
        <w:tc>
          <w:tcPr>
            <w:tcW w:w="718" w:type="dxa"/>
            <w:vMerge w:val="restart"/>
            <w:vAlign w:val="center"/>
          </w:tcPr>
          <w:p w14:paraId="36C870AF" w14:textId="77777777" w:rsidR="00B64EDF" w:rsidRDefault="00874583">
            <w:r>
              <w:t>6</w:t>
            </w:r>
          </w:p>
        </w:tc>
        <w:tc>
          <w:tcPr>
            <w:tcW w:w="848" w:type="dxa"/>
            <w:vMerge w:val="restart"/>
            <w:vAlign w:val="center"/>
          </w:tcPr>
          <w:p w14:paraId="4297B241" w14:textId="77777777" w:rsidR="00B64EDF" w:rsidRDefault="00874583">
            <w:r>
              <w:t>6012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09E48CB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635B8423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48E91E3D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3239D6BD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6FEFDC8F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FED5A3A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FAB3BB6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71E8A6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42EFD42" w14:textId="77777777">
        <w:tc>
          <w:tcPr>
            <w:tcW w:w="718" w:type="dxa"/>
            <w:vMerge/>
            <w:vAlign w:val="center"/>
          </w:tcPr>
          <w:p w14:paraId="776170E7" w14:textId="77777777" w:rsidR="00B64EDF" w:rsidRDefault="00B64EDF"/>
        </w:tc>
        <w:tc>
          <w:tcPr>
            <w:tcW w:w="848" w:type="dxa"/>
            <w:vMerge/>
            <w:vAlign w:val="center"/>
          </w:tcPr>
          <w:p w14:paraId="70355204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48984649" w14:textId="77777777" w:rsidR="00B64EDF" w:rsidRDefault="00B64EDF"/>
        </w:tc>
        <w:tc>
          <w:tcPr>
            <w:tcW w:w="962" w:type="dxa"/>
            <w:vAlign w:val="center"/>
          </w:tcPr>
          <w:p w14:paraId="14CD287A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1D968E83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3E6084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AD8CA6A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9D9FB95" w14:textId="77777777" w:rsidR="00B64EDF" w:rsidRDefault="00B64EDF"/>
        </w:tc>
        <w:tc>
          <w:tcPr>
            <w:tcW w:w="1358" w:type="dxa"/>
            <w:vMerge/>
            <w:vAlign w:val="center"/>
          </w:tcPr>
          <w:p w14:paraId="0A954A04" w14:textId="77777777" w:rsidR="00B64EDF" w:rsidRDefault="00B64EDF"/>
        </w:tc>
        <w:tc>
          <w:tcPr>
            <w:tcW w:w="1086" w:type="dxa"/>
            <w:vMerge/>
            <w:vAlign w:val="center"/>
          </w:tcPr>
          <w:p w14:paraId="1C45287D" w14:textId="77777777" w:rsidR="00B64EDF" w:rsidRDefault="00B64EDF"/>
        </w:tc>
      </w:tr>
      <w:tr w:rsidR="00B64EDF" w14:paraId="38906B47" w14:textId="77777777">
        <w:tc>
          <w:tcPr>
            <w:tcW w:w="718" w:type="dxa"/>
            <w:vMerge/>
            <w:vAlign w:val="center"/>
          </w:tcPr>
          <w:p w14:paraId="39B68925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2AB824D0" w14:textId="77777777" w:rsidR="00B64EDF" w:rsidRDefault="00874583">
            <w:r>
              <w:t>6013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5690744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5948B563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55637034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62D4618A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08AEE57F" w14:textId="77777777" w:rsidR="00B64EDF" w:rsidRDefault="00874583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8A6DE01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749F8DEC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814947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07C0BD9" w14:textId="77777777">
        <w:tc>
          <w:tcPr>
            <w:tcW w:w="718" w:type="dxa"/>
            <w:vMerge/>
            <w:vAlign w:val="center"/>
          </w:tcPr>
          <w:p w14:paraId="177058AA" w14:textId="77777777" w:rsidR="00B64EDF" w:rsidRDefault="00B64EDF"/>
        </w:tc>
        <w:tc>
          <w:tcPr>
            <w:tcW w:w="848" w:type="dxa"/>
            <w:vMerge/>
            <w:vAlign w:val="center"/>
          </w:tcPr>
          <w:p w14:paraId="4C062B61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23BAF5DE" w14:textId="77777777" w:rsidR="00B64EDF" w:rsidRDefault="00B64EDF"/>
        </w:tc>
        <w:tc>
          <w:tcPr>
            <w:tcW w:w="962" w:type="dxa"/>
            <w:vAlign w:val="center"/>
          </w:tcPr>
          <w:p w14:paraId="56770004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2E488666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2F58D4F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DEDEBE0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B7EF7C6" w14:textId="77777777" w:rsidR="00B64EDF" w:rsidRDefault="00B64EDF"/>
        </w:tc>
        <w:tc>
          <w:tcPr>
            <w:tcW w:w="1358" w:type="dxa"/>
            <w:vMerge/>
            <w:vAlign w:val="center"/>
          </w:tcPr>
          <w:p w14:paraId="40F42319" w14:textId="77777777" w:rsidR="00B64EDF" w:rsidRDefault="00B64EDF"/>
        </w:tc>
        <w:tc>
          <w:tcPr>
            <w:tcW w:w="1086" w:type="dxa"/>
            <w:vMerge/>
            <w:vAlign w:val="center"/>
          </w:tcPr>
          <w:p w14:paraId="70F34A73" w14:textId="77777777" w:rsidR="00B64EDF" w:rsidRDefault="00B64EDF"/>
        </w:tc>
      </w:tr>
      <w:tr w:rsidR="00B64EDF" w14:paraId="7E0B13DA" w14:textId="77777777">
        <w:tc>
          <w:tcPr>
            <w:tcW w:w="718" w:type="dxa"/>
            <w:vMerge/>
            <w:vAlign w:val="center"/>
          </w:tcPr>
          <w:p w14:paraId="71DF5739" w14:textId="77777777" w:rsidR="00B64EDF" w:rsidRDefault="00B64EDF"/>
        </w:tc>
        <w:tc>
          <w:tcPr>
            <w:tcW w:w="848" w:type="dxa"/>
            <w:vMerge/>
            <w:vAlign w:val="center"/>
          </w:tcPr>
          <w:p w14:paraId="20222C48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5A098253" w14:textId="77777777" w:rsidR="00B64EDF" w:rsidRDefault="00B64EDF"/>
        </w:tc>
        <w:tc>
          <w:tcPr>
            <w:tcW w:w="962" w:type="dxa"/>
            <w:vAlign w:val="center"/>
          </w:tcPr>
          <w:p w14:paraId="39D97E86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67D7A262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567D834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82260C3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9E6D921" w14:textId="77777777" w:rsidR="00B64EDF" w:rsidRDefault="00B64EDF"/>
        </w:tc>
        <w:tc>
          <w:tcPr>
            <w:tcW w:w="1358" w:type="dxa"/>
            <w:vMerge/>
            <w:vAlign w:val="center"/>
          </w:tcPr>
          <w:p w14:paraId="38249AFC" w14:textId="77777777" w:rsidR="00B64EDF" w:rsidRDefault="00B64EDF"/>
        </w:tc>
        <w:tc>
          <w:tcPr>
            <w:tcW w:w="1086" w:type="dxa"/>
            <w:vMerge/>
            <w:vAlign w:val="center"/>
          </w:tcPr>
          <w:p w14:paraId="6F5A80C6" w14:textId="77777777" w:rsidR="00B64EDF" w:rsidRDefault="00B64EDF"/>
        </w:tc>
      </w:tr>
      <w:tr w:rsidR="00B64EDF" w14:paraId="56E3D506" w14:textId="77777777">
        <w:tc>
          <w:tcPr>
            <w:tcW w:w="718" w:type="dxa"/>
            <w:vMerge/>
            <w:vAlign w:val="center"/>
          </w:tcPr>
          <w:p w14:paraId="0A059001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127228F1" w14:textId="77777777" w:rsidR="00B64EDF" w:rsidRDefault="00874583">
            <w:r>
              <w:t>6014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0997054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59772AF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4BB9425E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1D33DFC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A1D722B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6B1CC64" w14:textId="77777777" w:rsidR="00B64EDF" w:rsidRDefault="00874583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DFAD9F6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B88B71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803C82A" w14:textId="77777777">
        <w:tc>
          <w:tcPr>
            <w:tcW w:w="718" w:type="dxa"/>
            <w:vMerge/>
            <w:vAlign w:val="center"/>
          </w:tcPr>
          <w:p w14:paraId="7D703CD0" w14:textId="77777777" w:rsidR="00B64EDF" w:rsidRDefault="00B64EDF"/>
        </w:tc>
        <w:tc>
          <w:tcPr>
            <w:tcW w:w="848" w:type="dxa"/>
            <w:vMerge/>
            <w:vAlign w:val="center"/>
          </w:tcPr>
          <w:p w14:paraId="55D9FE82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2705A050" w14:textId="77777777" w:rsidR="00B64EDF" w:rsidRDefault="00B64EDF"/>
        </w:tc>
        <w:tc>
          <w:tcPr>
            <w:tcW w:w="962" w:type="dxa"/>
            <w:vAlign w:val="center"/>
          </w:tcPr>
          <w:p w14:paraId="1DE3E3CC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4AA6CE91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7C4F791F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0FE6A269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1DF14B45" w14:textId="77777777" w:rsidR="00B64EDF" w:rsidRDefault="00B64EDF"/>
        </w:tc>
        <w:tc>
          <w:tcPr>
            <w:tcW w:w="1358" w:type="dxa"/>
            <w:vMerge/>
            <w:vAlign w:val="center"/>
          </w:tcPr>
          <w:p w14:paraId="4CE16797" w14:textId="77777777" w:rsidR="00B64EDF" w:rsidRDefault="00B64EDF"/>
        </w:tc>
        <w:tc>
          <w:tcPr>
            <w:tcW w:w="1086" w:type="dxa"/>
            <w:vMerge/>
            <w:vAlign w:val="center"/>
          </w:tcPr>
          <w:p w14:paraId="7E4FD74E" w14:textId="77777777" w:rsidR="00B64EDF" w:rsidRDefault="00B64EDF"/>
        </w:tc>
      </w:tr>
      <w:tr w:rsidR="00B64EDF" w14:paraId="441E534F" w14:textId="77777777">
        <w:tc>
          <w:tcPr>
            <w:tcW w:w="718" w:type="dxa"/>
            <w:vMerge/>
            <w:vAlign w:val="center"/>
          </w:tcPr>
          <w:p w14:paraId="2422E4C7" w14:textId="77777777" w:rsidR="00B64EDF" w:rsidRDefault="00B64EDF"/>
        </w:tc>
        <w:tc>
          <w:tcPr>
            <w:tcW w:w="848" w:type="dxa"/>
            <w:vAlign w:val="center"/>
          </w:tcPr>
          <w:p w14:paraId="69AF60E2" w14:textId="77777777" w:rsidR="00B64EDF" w:rsidRDefault="00874583">
            <w:r>
              <w:t>6015</w:t>
            </w:r>
          </w:p>
        </w:tc>
        <w:tc>
          <w:tcPr>
            <w:tcW w:w="735" w:type="dxa"/>
            <w:gridSpan w:val="2"/>
            <w:vAlign w:val="center"/>
          </w:tcPr>
          <w:p w14:paraId="0824BFF5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04E4C52B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76CA7B6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E6AC79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177907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2EF2B3B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6C5A612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24D220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E88FFD5" w14:textId="77777777">
        <w:tc>
          <w:tcPr>
            <w:tcW w:w="718" w:type="dxa"/>
            <w:vMerge/>
            <w:vAlign w:val="center"/>
          </w:tcPr>
          <w:p w14:paraId="5A6EDA76" w14:textId="77777777" w:rsidR="00B64EDF" w:rsidRDefault="00B64EDF"/>
        </w:tc>
        <w:tc>
          <w:tcPr>
            <w:tcW w:w="848" w:type="dxa"/>
            <w:vAlign w:val="center"/>
          </w:tcPr>
          <w:p w14:paraId="69BFB5C2" w14:textId="77777777" w:rsidR="00B64EDF" w:rsidRDefault="00874583">
            <w:r>
              <w:t>6016</w:t>
            </w:r>
          </w:p>
        </w:tc>
        <w:tc>
          <w:tcPr>
            <w:tcW w:w="735" w:type="dxa"/>
            <w:gridSpan w:val="2"/>
            <w:vAlign w:val="center"/>
          </w:tcPr>
          <w:p w14:paraId="7AACCBF5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52197934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64B9BD4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DA5E8F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0E7E4A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B3B19EE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355E9BB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987EC8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FD7A63E" w14:textId="77777777">
        <w:tc>
          <w:tcPr>
            <w:tcW w:w="718" w:type="dxa"/>
            <w:vMerge/>
            <w:vAlign w:val="center"/>
          </w:tcPr>
          <w:p w14:paraId="28CB6898" w14:textId="77777777" w:rsidR="00B64EDF" w:rsidRDefault="00B64EDF"/>
        </w:tc>
        <w:tc>
          <w:tcPr>
            <w:tcW w:w="848" w:type="dxa"/>
            <w:vAlign w:val="center"/>
          </w:tcPr>
          <w:p w14:paraId="1E785D5F" w14:textId="77777777" w:rsidR="00B64EDF" w:rsidRDefault="00874583">
            <w:r>
              <w:t>6017</w:t>
            </w:r>
          </w:p>
        </w:tc>
        <w:tc>
          <w:tcPr>
            <w:tcW w:w="735" w:type="dxa"/>
            <w:gridSpan w:val="2"/>
            <w:vAlign w:val="center"/>
          </w:tcPr>
          <w:p w14:paraId="0AA2CA4D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223795B6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9772143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A43DF6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8DD767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31762C5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3334CC6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B914A2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AB4B8A3" w14:textId="77777777">
        <w:tc>
          <w:tcPr>
            <w:tcW w:w="718" w:type="dxa"/>
            <w:vMerge/>
            <w:vAlign w:val="center"/>
          </w:tcPr>
          <w:p w14:paraId="6F118910" w14:textId="77777777" w:rsidR="00B64EDF" w:rsidRDefault="00B64EDF"/>
        </w:tc>
        <w:tc>
          <w:tcPr>
            <w:tcW w:w="848" w:type="dxa"/>
            <w:vAlign w:val="center"/>
          </w:tcPr>
          <w:p w14:paraId="0EC42446" w14:textId="77777777" w:rsidR="00B64EDF" w:rsidRDefault="00874583">
            <w:r>
              <w:t>6018</w:t>
            </w:r>
          </w:p>
        </w:tc>
        <w:tc>
          <w:tcPr>
            <w:tcW w:w="735" w:type="dxa"/>
            <w:gridSpan w:val="2"/>
            <w:vAlign w:val="center"/>
          </w:tcPr>
          <w:p w14:paraId="15B055D8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28D9ECBA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B5B6A5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D0AA1F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BF4097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C1D30A5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56DFE5C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680150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8517AFC" w14:textId="77777777">
        <w:tc>
          <w:tcPr>
            <w:tcW w:w="718" w:type="dxa"/>
            <w:vMerge/>
            <w:vAlign w:val="center"/>
          </w:tcPr>
          <w:p w14:paraId="621C3D66" w14:textId="77777777" w:rsidR="00B64EDF" w:rsidRDefault="00B64EDF"/>
        </w:tc>
        <w:tc>
          <w:tcPr>
            <w:tcW w:w="848" w:type="dxa"/>
            <w:vAlign w:val="center"/>
          </w:tcPr>
          <w:p w14:paraId="706C5961" w14:textId="77777777" w:rsidR="00B64EDF" w:rsidRDefault="00874583">
            <w:r>
              <w:t>6019</w:t>
            </w:r>
          </w:p>
        </w:tc>
        <w:tc>
          <w:tcPr>
            <w:tcW w:w="735" w:type="dxa"/>
            <w:gridSpan w:val="2"/>
            <w:vAlign w:val="center"/>
          </w:tcPr>
          <w:p w14:paraId="07ADCA97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3141A92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F02C350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80BA9D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2800F9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5E24C27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75902E2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747CB5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19822BB" w14:textId="77777777">
        <w:tc>
          <w:tcPr>
            <w:tcW w:w="718" w:type="dxa"/>
            <w:vMerge/>
            <w:vAlign w:val="center"/>
          </w:tcPr>
          <w:p w14:paraId="48E80B55" w14:textId="77777777" w:rsidR="00B64EDF" w:rsidRDefault="00B64EDF"/>
        </w:tc>
        <w:tc>
          <w:tcPr>
            <w:tcW w:w="848" w:type="dxa"/>
            <w:vAlign w:val="center"/>
          </w:tcPr>
          <w:p w14:paraId="0907AA67" w14:textId="77777777" w:rsidR="00B64EDF" w:rsidRDefault="00874583">
            <w:r>
              <w:t>6022</w:t>
            </w:r>
          </w:p>
        </w:tc>
        <w:tc>
          <w:tcPr>
            <w:tcW w:w="735" w:type="dxa"/>
            <w:gridSpan w:val="2"/>
            <w:vAlign w:val="center"/>
          </w:tcPr>
          <w:p w14:paraId="0620E1D3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36841C2B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05396029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052AC3C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4A4D28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22D51D8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2FA9AC4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B42ED5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B391627" w14:textId="77777777">
        <w:tc>
          <w:tcPr>
            <w:tcW w:w="718" w:type="dxa"/>
            <w:vMerge/>
            <w:vAlign w:val="center"/>
          </w:tcPr>
          <w:p w14:paraId="747950FF" w14:textId="77777777" w:rsidR="00B64EDF" w:rsidRDefault="00B64EDF"/>
        </w:tc>
        <w:tc>
          <w:tcPr>
            <w:tcW w:w="848" w:type="dxa"/>
            <w:vAlign w:val="center"/>
          </w:tcPr>
          <w:p w14:paraId="6D254A95" w14:textId="77777777" w:rsidR="00B64EDF" w:rsidRDefault="00874583">
            <w:r>
              <w:t>6023</w:t>
            </w:r>
          </w:p>
        </w:tc>
        <w:tc>
          <w:tcPr>
            <w:tcW w:w="735" w:type="dxa"/>
            <w:gridSpan w:val="2"/>
            <w:vAlign w:val="center"/>
          </w:tcPr>
          <w:p w14:paraId="4AAB3163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2492752A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21A589B4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66A06FC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3ECA6F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8CD453E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15E61F4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84A089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06BAFF1" w14:textId="77777777">
        <w:tc>
          <w:tcPr>
            <w:tcW w:w="718" w:type="dxa"/>
            <w:vMerge/>
            <w:vAlign w:val="center"/>
          </w:tcPr>
          <w:p w14:paraId="2813829A" w14:textId="77777777" w:rsidR="00B64EDF" w:rsidRDefault="00B64EDF"/>
        </w:tc>
        <w:tc>
          <w:tcPr>
            <w:tcW w:w="848" w:type="dxa"/>
            <w:vAlign w:val="center"/>
          </w:tcPr>
          <w:p w14:paraId="0F861CC6" w14:textId="77777777" w:rsidR="00B64EDF" w:rsidRDefault="00874583">
            <w:r>
              <w:t>6024</w:t>
            </w:r>
          </w:p>
        </w:tc>
        <w:tc>
          <w:tcPr>
            <w:tcW w:w="735" w:type="dxa"/>
            <w:gridSpan w:val="2"/>
            <w:vAlign w:val="center"/>
          </w:tcPr>
          <w:p w14:paraId="270A8EB4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5B1160C3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44B9FCB8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E20FD8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2ABFAD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AC2E42B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01B82C3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1846D8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DD851CB" w14:textId="77777777">
        <w:tc>
          <w:tcPr>
            <w:tcW w:w="718" w:type="dxa"/>
            <w:vMerge/>
            <w:vAlign w:val="center"/>
          </w:tcPr>
          <w:p w14:paraId="5E496260" w14:textId="77777777" w:rsidR="00B64EDF" w:rsidRDefault="00B64EDF"/>
        </w:tc>
        <w:tc>
          <w:tcPr>
            <w:tcW w:w="848" w:type="dxa"/>
            <w:vAlign w:val="center"/>
          </w:tcPr>
          <w:p w14:paraId="404FF50F" w14:textId="77777777" w:rsidR="00B64EDF" w:rsidRDefault="00874583">
            <w:r>
              <w:t>6025</w:t>
            </w:r>
          </w:p>
        </w:tc>
        <w:tc>
          <w:tcPr>
            <w:tcW w:w="735" w:type="dxa"/>
            <w:gridSpan w:val="2"/>
            <w:vAlign w:val="center"/>
          </w:tcPr>
          <w:p w14:paraId="567927C6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00F7C348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3C0B474C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17BAF38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A1E04F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CB27AE2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16211EA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FA0909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A5D590A" w14:textId="77777777">
        <w:tc>
          <w:tcPr>
            <w:tcW w:w="718" w:type="dxa"/>
            <w:vMerge/>
            <w:vAlign w:val="center"/>
          </w:tcPr>
          <w:p w14:paraId="0EC6972A" w14:textId="77777777" w:rsidR="00B64EDF" w:rsidRDefault="00B64EDF"/>
        </w:tc>
        <w:tc>
          <w:tcPr>
            <w:tcW w:w="848" w:type="dxa"/>
            <w:vAlign w:val="center"/>
          </w:tcPr>
          <w:p w14:paraId="73A1E57F" w14:textId="77777777" w:rsidR="00B64EDF" w:rsidRDefault="00874583">
            <w:r>
              <w:t>6026</w:t>
            </w:r>
          </w:p>
        </w:tc>
        <w:tc>
          <w:tcPr>
            <w:tcW w:w="735" w:type="dxa"/>
            <w:gridSpan w:val="2"/>
            <w:vAlign w:val="center"/>
          </w:tcPr>
          <w:p w14:paraId="24EE1EAB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5E1B3E64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56356BFA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5A7C340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9E3F09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890BB39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136B5DA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8F5021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165C7B3" w14:textId="77777777">
        <w:tc>
          <w:tcPr>
            <w:tcW w:w="718" w:type="dxa"/>
            <w:vMerge/>
            <w:vAlign w:val="center"/>
          </w:tcPr>
          <w:p w14:paraId="3A2D88B5" w14:textId="77777777" w:rsidR="00B64EDF" w:rsidRDefault="00B64EDF"/>
        </w:tc>
        <w:tc>
          <w:tcPr>
            <w:tcW w:w="848" w:type="dxa"/>
            <w:vAlign w:val="center"/>
          </w:tcPr>
          <w:p w14:paraId="7FE26ACE" w14:textId="77777777" w:rsidR="00B64EDF" w:rsidRDefault="00874583">
            <w:r>
              <w:t>6027</w:t>
            </w:r>
          </w:p>
        </w:tc>
        <w:tc>
          <w:tcPr>
            <w:tcW w:w="735" w:type="dxa"/>
            <w:gridSpan w:val="2"/>
            <w:vAlign w:val="center"/>
          </w:tcPr>
          <w:p w14:paraId="2C2865FC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24DD45D9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57CD4C61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79F8081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B5A646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5CB3A9C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0942F1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FDE621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B6C8652" w14:textId="77777777">
        <w:tc>
          <w:tcPr>
            <w:tcW w:w="718" w:type="dxa"/>
            <w:vMerge/>
            <w:vAlign w:val="center"/>
          </w:tcPr>
          <w:p w14:paraId="48AAF279" w14:textId="77777777" w:rsidR="00B64EDF" w:rsidRDefault="00B64EDF"/>
        </w:tc>
        <w:tc>
          <w:tcPr>
            <w:tcW w:w="848" w:type="dxa"/>
            <w:vAlign w:val="center"/>
          </w:tcPr>
          <w:p w14:paraId="6124DAA1" w14:textId="77777777" w:rsidR="00B64EDF" w:rsidRDefault="00874583">
            <w:r>
              <w:t>6028</w:t>
            </w:r>
          </w:p>
        </w:tc>
        <w:tc>
          <w:tcPr>
            <w:tcW w:w="735" w:type="dxa"/>
            <w:gridSpan w:val="2"/>
            <w:vAlign w:val="center"/>
          </w:tcPr>
          <w:p w14:paraId="5DE4480D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19ACF457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1B266A60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BCBA44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E6991C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30B6227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16C1559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1FDA9E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A3B4ECB" w14:textId="77777777">
        <w:tc>
          <w:tcPr>
            <w:tcW w:w="718" w:type="dxa"/>
            <w:vMerge/>
            <w:vAlign w:val="center"/>
          </w:tcPr>
          <w:p w14:paraId="1D69CB7D" w14:textId="77777777" w:rsidR="00B64EDF" w:rsidRDefault="00B64EDF"/>
        </w:tc>
        <w:tc>
          <w:tcPr>
            <w:tcW w:w="848" w:type="dxa"/>
            <w:vAlign w:val="center"/>
          </w:tcPr>
          <w:p w14:paraId="7EB029C3" w14:textId="77777777" w:rsidR="00B64EDF" w:rsidRDefault="00874583">
            <w:r>
              <w:t>6029</w:t>
            </w:r>
          </w:p>
        </w:tc>
        <w:tc>
          <w:tcPr>
            <w:tcW w:w="735" w:type="dxa"/>
            <w:gridSpan w:val="2"/>
            <w:vAlign w:val="center"/>
          </w:tcPr>
          <w:p w14:paraId="473F1640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5A456B31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342E1DC1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68383E9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0C7148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06A824B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11151A2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199897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7F6951E" w14:textId="77777777">
        <w:tc>
          <w:tcPr>
            <w:tcW w:w="718" w:type="dxa"/>
            <w:vMerge/>
            <w:vAlign w:val="center"/>
          </w:tcPr>
          <w:p w14:paraId="404A9897" w14:textId="77777777" w:rsidR="00B64EDF" w:rsidRDefault="00B64EDF"/>
        </w:tc>
        <w:tc>
          <w:tcPr>
            <w:tcW w:w="848" w:type="dxa"/>
            <w:vAlign w:val="center"/>
          </w:tcPr>
          <w:p w14:paraId="08CCA057" w14:textId="77777777" w:rsidR="00B64EDF" w:rsidRDefault="00874583">
            <w:r>
              <w:t>6030</w:t>
            </w:r>
          </w:p>
        </w:tc>
        <w:tc>
          <w:tcPr>
            <w:tcW w:w="735" w:type="dxa"/>
            <w:gridSpan w:val="2"/>
            <w:vAlign w:val="center"/>
          </w:tcPr>
          <w:p w14:paraId="2D2FE806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21E4ED6C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66750766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32A9B29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33613B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C9F35C9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42DF45D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A8769E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AB134DF" w14:textId="77777777">
        <w:tc>
          <w:tcPr>
            <w:tcW w:w="718" w:type="dxa"/>
            <w:vMerge/>
            <w:vAlign w:val="center"/>
          </w:tcPr>
          <w:p w14:paraId="19C35D58" w14:textId="77777777" w:rsidR="00B64EDF" w:rsidRDefault="00B64EDF"/>
        </w:tc>
        <w:tc>
          <w:tcPr>
            <w:tcW w:w="848" w:type="dxa"/>
            <w:vAlign w:val="center"/>
          </w:tcPr>
          <w:p w14:paraId="76E0AA58" w14:textId="77777777" w:rsidR="00B64EDF" w:rsidRDefault="00874583">
            <w:r>
              <w:t>6031</w:t>
            </w:r>
          </w:p>
        </w:tc>
        <w:tc>
          <w:tcPr>
            <w:tcW w:w="735" w:type="dxa"/>
            <w:gridSpan w:val="2"/>
            <w:vAlign w:val="center"/>
          </w:tcPr>
          <w:p w14:paraId="23F3E6B6" w14:textId="77777777" w:rsidR="00B64EDF" w:rsidRDefault="00874583">
            <w:r>
              <w:t>9.70</w:t>
            </w:r>
          </w:p>
        </w:tc>
        <w:tc>
          <w:tcPr>
            <w:tcW w:w="962" w:type="dxa"/>
            <w:vAlign w:val="center"/>
          </w:tcPr>
          <w:p w14:paraId="5EE68797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4CECA3E4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D583B3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CE4A19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A1729CA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45AB1CB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079C61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D5933CA" w14:textId="77777777">
        <w:tc>
          <w:tcPr>
            <w:tcW w:w="718" w:type="dxa"/>
            <w:vMerge/>
            <w:vAlign w:val="center"/>
          </w:tcPr>
          <w:p w14:paraId="2B464B05" w14:textId="77777777" w:rsidR="00B64EDF" w:rsidRDefault="00B64EDF"/>
        </w:tc>
        <w:tc>
          <w:tcPr>
            <w:tcW w:w="848" w:type="dxa"/>
            <w:vAlign w:val="center"/>
          </w:tcPr>
          <w:p w14:paraId="42B8C9E5" w14:textId="77777777" w:rsidR="00B64EDF" w:rsidRDefault="00874583">
            <w:r>
              <w:t>6034</w:t>
            </w:r>
          </w:p>
        </w:tc>
        <w:tc>
          <w:tcPr>
            <w:tcW w:w="735" w:type="dxa"/>
            <w:gridSpan w:val="2"/>
            <w:vAlign w:val="center"/>
          </w:tcPr>
          <w:p w14:paraId="4626302E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42133452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5CAFEEF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7A30C2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5166C1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83E91F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3728D1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C9C905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7C8CD5E" w14:textId="77777777">
        <w:tc>
          <w:tcPr>
            <w:tcW w:w="718" w:type="dxa"/>
            <w:vMerge/>
            <w:vAlign w:val="center"/>
          </w:tcPr>
          <w:p w14:paraId="5224A758" w14:textId="77777777" w:rsidR="00B64EDF" w:rsidRDefault="00B64EDF"/>
        </w:tc>
        <w:tc>
          <w:tcPr>
            <w:tcW w:w="848" w:type="dxa"/>
            <w:vAlign w:val="center"/>
          </w:tcPr>
          <w:p w14:paraId="6334C870" w14:textId="77777777" w:rsidR="00B64EDF" w:rsidRDefault="00874583">
            <w:r>
              <w:t>6035</w:t>
            </w:r>
          </w:p>
        </w:tc>
        <w:tc>
          <w:tcPr>
            <w:tcW w:w="735" w:type="dxa"/>
            <w:gridSpan w:val="2"/>
            <w:vAlign w:val="center"/>
          </w:tcPr>
          <w:p w14:paraId="7AFA58FC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7134B5C1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E2D90D9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51A7F5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4931FE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B3B4305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B8704D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5D06BE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3D3EAA4" w14:textId="77777777">
        <w:tc>
          <w:tcPr>
            <w:tcW w:w="718" w:type="dxa"/>
            <w:vMerge/>
            <w:vAlign w:val="center"/>
          </w:tcPr>
          <w:p w14:paraId="4D7B7593" w14:textId="77777777" w:rsidR="00B64EDF" w:rsidRDefault="00B64EDF"/>
        </w:tc>
        <w:tc>
          <w:tcPr>
            <w:tcW w:w="848" w:type="dxa"/>
            <w:vAlign w:val="center"/>
          </w:tcPr>
          <w:p w14:paraId="145A6DDC" w14:textId="77777777" w:rsidR="00B64EDF" w:rsidRDefault="00874583">
            <w:r>
              <w:t>6038</w:t>
            </w:r>
          </w:p>
        </w:tc>
        <w:tc>
          <w:tcPr>
            <w:tcW w:w="735" w:type="dxa"/>
            <w:gridSpan w:val="2"/>
            <w:vAlign w:val="center"/>
          </w:tcPr>
          <w:p w14:paraId="6C354226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5237929B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900263E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55C7DB8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F3CF2E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03F583F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929119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794001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037C364" w14:textId="77777777">
        <w:tc>
          <w:tcPr>
            <w:tcW w:w="718" w:type="dxa"/>
            <w:vMerge/>
            <w:vAlign w:val="center"/>
          </w:tcPr>
          <w:p w14:paraId="63DD5437" w14:textId="77777777" w:rsidR="00B64EDF" w:rsidRDefault="00B64EDF"/>
        </w:tc>
        <w:tc>
          <w:tcPr>
            <w:tcW w:w="848" w:type="dxa"/>
            <w:vAlign w:val="center"/>
          </w:tcPr>
          <w:p w14:paraId="3CF4BC7D" w14:textId="77777777" w:rsidR="00B64EDF" w:rsidRDefault="00874583">
            <w:r>
              <w:t>6039</w:t>
            </w:r>
          </w:p>
        </w:tc>
        <w:tc>
          <w:tcPr>
            <w:tcW w:w="735" w:type="dxa"/>
            <w:gridSpan w:val="2"/>
            <w:vAlign w:val="center"/>
          </w:tcPr>
          <w:p w14:paraId="13EFE094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7487471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4BEEF1D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2BE7D00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72461A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9C22319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7C9462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F96333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CCB7F83" w14:textId="77777777">
        <w:tc>
          <w:tcPr>
            <w:tcW w:w="718" w:type="dxa"/>
            <w:vMerge/>
            <w:vAlign w:val="center"/>
          </w:tcPr>
          <w:p w14:paraId="764F70D9" w14:textId="77777777" w:rsidR="00B64EDF" w:rsidRDefault="00B64EDF"/>
        </w:tc>
        <w:tc>
          <w:tcPr>
            <w:tcW w:w="848" w:type="dxa"/>
            <w:vAlign w:val="center"/>
          </w:tcPr>
          <w:p w14:paraId="60A92466" w14:textId="77777777" w:rsidR="00B64EDF" w:rsidRDefault="00874583">
            <w:r>
              <w:t>6040</w:t>
            </w:r>
          </w:p>
        </w:tc>
        <w:tc>
          <w:tcPr>
            <w:tcW w:w="735" w:type="dxa"/>
            <w:gridSpan w:val="2"/>
            <w:vAlign w:val="center"/>
          </w:tcPr>
          <w:p w14:paraId="53E6571D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6A8C941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43D94A9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597CED4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8A7035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A3754C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7BC370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A97CE1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55A2781" w14:textId="77777777">
        <w:tc>
          <w:tcPr>
            <w:tcW w:w="718" w:type="dxa"/>
            <w:vMerge/>
            <w:vAlign w:val="center"/>
          </w:tcPr>
          <w:p w14:paraId="15E78EFF" w14:textId="77777777" w:rsidR="00B64EDF" w:rsidRDefault="00B64EDF"/>
        </w:tc>
        <w:tc>
          <w:tcPr>
            <w:tcW w:w="848" w:type="dxa"/>
            <w:vAlign w:val="center"/>
          </w:tcPr>
          <w:p w14:paraId="6F658E45" w14:textId="77777777" w:rsidR="00B64EDF" w:rsidRDefault="00874583">
            <w:r>
              <w:t>6041</w:t>
            </w:r>
          </w:p>
        </w:tc>
        <w:tc>
          <w:tcPr>
            <w:tcW w:w="735" w:type="dxa"/>
            <w:gridSpan w:val="2"/>
            <w:vAlign w:val="center"/>
          </w:tcPr>
          <w:p w14:paraId="260FF1C4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CBABA0E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2807A5C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5E2FC0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FEA915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4D7CFA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645903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5BB167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9CE35D9" w14:textId="77777777">
        <w:tc>
          <w:tcPr>
            <w:tcW w:w="718" w:type="dxa"/>
            <w:vMerge/>
            <w:vAlign w:val="center"/>
          </w:tcPr>
          <w:p w14:paraId="3EAA49E5" w14:textId="77777777" w:rsidR="00B64EDF" w:rsidRDefault="00B64EDF"/>
        </w:tc>
        <w:tc>
          <w:tcPr>
            <w:tcW w:w="848" w:type="dxa"/>
            <w:vAlign w:val="center"/>
          </w:tcPr>
          <w:p w14:paraId="25E19B5A" w14:textId="77777777" w:rsidR="00B64EDF" w:rsidRDefault="00874583">
            <w:r>
              <w:t>6042</w:t>
            </w:r>
          </w:p>
        </w:tc>
        <w:tc>
          <w:tcPr>
            <w:tcW w:w="735" w:type="dxa"/>
            <w:gridSpan w:val="2"/>
            <w:vAlign w:val="center"/>
          </w:tcPr>
          <w:p w14:paraId="5B119845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D0B815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D6D73CB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B000B6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BC1AA3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FAC8E8B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9E56706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0AE4D0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7FAABA6" w14:textId="77777777">
        <w:tc>
          <w:tcPr>
            <w:tcW w:w="718" w:type="dxa"/>
            <w:vMerge/>
            <w:vAlign w:val="center"/>
          </w:tcPr>
          <w:p w14:paraId="26F4AF1C" w14:textId="77777777" w:rsidR="00B64EDF" w:rsidRDefault="00B64EDF"/>
        </w:tc>
        <w:tc>
          <w:tcPr>
            <w:tcW w:w="848" w:type="dxa"/>
            <w:vAlign w:val="center"/>
          </w:tcPr>
          <w:p w14:paraId="13EE8085" w14:textId="77777777" w:rsidR="00B64EDF" w:rsidRDefault="00874583">
            <w:r>
              <w:t>6043</w:t>
            </w:r>
          </w:p>
        </w:tc>
        <w:tc>
          <w:tcPr>
            <w:tcW w:w="735" w:type="dxa"/>
            <w:gridSpan w:val="2"/>
            <w:vAlign w:val="center"/>
          </w:tcPr>
          <w:p w14:paraId="3FC51C66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07DF43BC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B362C23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847EDF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A80FFD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1E480A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62939F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6A0F59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DD11521" w14:textId="77777777">
        <w:tc>
          <w:tcPr>
            <w:tcW w:w="718" w:type="dxa"/>
            <w:vMerge/>
            <w:vAlign w:val="center"/>
          </w:tcPr>
          <w:p w14:paraId="4697DA91" w14:textId="77777777" w:rsidR="00B64EDF" w:rsidRDefault="00B64EDF"/>
        </w:tc>
        <w:tc>
          <w:tcPr>
            <w:tcW w:w="848" w:type="dxa"/>
            <w:vAlign w:val="center"/>
          </w:tcPr>
          <w:p w14:paraId="4AA8CFA8" w14:textId="77777777" w:rsidR="00B64EDF" w:rsidRDefault="00874583">
            <w:r>
              <w:t>6044</w:t>
            </w:r>
          </w:p>
        </w:tc>
        <w:tc>
          <w:tcPr>
            <w:tcW w:w="735" w:type="dxa"/>
            <w:gridSpan w:val="2"/>
            <w:vAlign w:val="center"/>
          </w:tcPr>
          <w:p w14:paraId="493337D9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CF2552D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7BA74EB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7241F7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FD88FC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2113DF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A839AD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5D880C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2F3EE01" w14:textId="77777777">
        <w:tc>
          <w:tcPr>
            <w:tcW w:w="718" w:type="dxa"/>
            <w:vMerge/>
            <w:vAlign w:val="center"/>
          </w:tcPr>
          <w:p w14:paraId="19246DBB" w14:textId="77777777" w:rsidR="00B64EDF" w:rsidRDefault="00B64EDF"/>
        </w:tc>
        <w:tc>
          <w:tcPr>
            <w:tcW w:w="848" w:type="dxa"/>
            <w:vAlign w:val="center"/>
          </w:tcPr>
          <w:p w14:paraId="25925123" w14:textId="77777777" w:rsidR="00B64EDF" w:rsidRDefault="00874583">
            <w:r>
              <w:t>6045</w:t>
            </w:r>
          </w:p>
        </w:tc>
        <w:tc>
          <w:tcPr>
            <w:tcW w:w="735" w:type="dxa"/>
            <w:gridSpan w:val="2"/>
            <w:vAlign w:val="center"/>
          </w:tcPr>
          <w:p w14:paraId="793F7A03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1338BE2D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2E48C35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4E3882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7EAEAC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A3EB8E1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34753B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262CA3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7A4FFC3" w14:textId="77777777">
        <w:tc>
          <w:tcPr>
            <w:tcW w:w="718" w:type="dxa"/>
            <w:vMerge/>
            <w:vAlign w:val="center"/>
          </w:tcPr>
          <w:p w14:paraId="02FE704A" w14:textId="77777777" w:rsidR="00B64EDF" w:rsidRDefault="00B64EDF"/>
        </w:tc>
        <w:tc>
          <w:tcPr>
            <w:tcW w:w="848" w:type="dxa"/>
            <w:vAlign w:val="center"/>
          </w:tcPr>
          <w:p w14:paraId="76267BC7" w14:textId="77777777" w:rsidR="00B64EDF" w:rsidRDefault="00874583">
            <w:r>
              <w:t>6046</w:t>
            </w:r>
          </w:p>
        </w:tc>
        <w:tc>
          <w:tcPr>
            <w:tcW w:w="735" w:type="dxa"/>
            <w:gridSpan w:val="2"/>
            <w:vAlign w:val="center"/>
          </w:tcPr>
          <w:p w14:paraId="3D678AA4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83E7E09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075EB8C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6DA304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B79F1A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0384472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9A6ACC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A3ED60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262E063" w14:textId="77777777">
        <w:tc>
          <w:tcPr>
            <w:tcW w:w="718" w:type="dxa"/>
            <w:vMerge/>
            <w:vAlign w:val="center"/>
          </w:tcPr>
          <w:p w14:paraId="3FF4D167" w14:textId="77777777" w:rsidR="00B64EDF" w:rsidRDefault="00B64EDF"/>
        </w:tc>
        <w:tc>
          <w:tcPr>
            <w:tcW w:w="848" w:type="dxa"/>
            <w:vAlign w:val="center"/>
          </w:tcPr>
          <w:p w14:paraId="2E123609" w14:textId="77777777" w:rsidR="00B64EDF" w:rsidRDefault="00874583">
            <w:r>
              <w:t>6047</w:t>
            </w:r>
          </w:p>
        </w:tc>
        <w:tc>
          <w:tcPr>
            <w:tcW w:w="735" w:type="dxa"/>
            <w:gridSpan w:val="2"/>
            <w:vAlign w:val="center"/>
          </w:tcPr>
          <w:p w14:paraId="0BAFB40A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6E9AA30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D6CEA48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664A28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DBCBF4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D021E1E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54A484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DC2B9E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BB8D874" w14:textId="77777777">
        <w:tc>
          <w:tcPr>
            <w:tcW w:w="718" w:type="dxa"/>
            <w:vMerge/>
            <w:vAlign w:val="center"/>
          </w:tcPr>
          <w:p w14:paraId="7646E70A" w14:textId="77777777" w:rsidR="00B64EDF" w:rsidRDefault="00B64EDF"/>
        </w:tc>
        <w:tc>
          <w:tcPr>
            <w:tcW w:w="848" w:type="dxa"/>
            <w:vAlign w:val="center"/>
          </w:tcPr>
          <w:p w14:paraId="191A69DD" w14:textId="77777777" w:rsidR="00B64EDF" w:rsidRDefault="00874583">
            <w:r>
              <w:t>6049</w:t>
            </w:r>
          </w:p>
        </w:tc>
        <w:tc>
          <w:tcPr>
            <w:tcW w:w="735" w:type="dxa"/>
            <w:gridSpan w:val="2"/>
            <w:vAlign w:val="center"/>
          </w:tcPr>
          <w:p w14:paraId="255C073F" w14:textId="77777777" w:rsidR="00B64EDF" w:rsidRDefault="00874583">
            <w:r>
              <w:t>5.87</w:t>
            </w:r>
          </w:p>
        </w:tc>
        <w:tc>
          <w:tcPr>
            <w:tcW w:w="962" w:type="dxa"/>
            <w:vAlign w:val="center"/>
          </w:tcPr>
          <w:p w14:paraId="568ECC0F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3F3742ED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460F520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4CA4E1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0221AF2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6770B34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99A338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BB74E78" w14:textId="77777777">
        <w:tc>
          <w:tcPr>
            <w:tcW w:w="718" w:type="dxa"/>
            <w:vMerge/>
            <w:vAlign w:val="center"/>
          </w:tcPr>
          <w:p w14:paraId="5D54BC5F" w14:textId="77777777" w:rsidR="00B64EDF" w:rsidRDefault="00B64EDF"/>
        </w:tc>
        <w:tc>
          <w:tcPr>
            <w:tcW w:w="848" w:type="dxa"/>
            <w:vAlign w:val="center"/>
          </w:tcPr>
          <w:p w14:paraId="16CB6760" w14:textId="77777777" w:rsidR="00B64EDF" w:rsidRDefault="00874583">
            <w:r>
              <w:t>6050</w:t>
            </w:r>
          </w:p>
        </w:tc>
        <w:tc>
          <w:tcPr>
            <w:tcW w:w="735" w:type="dxa"/>
            <w:gridSpan w:val="2"/>
            <w:vAlign w:val="center"/>
          </w:tcPr>
          <w:p w14:paraId="14497FB5" w14:textId="77777777" w:rsidR="00B64EDF" w:rsidRDefault="00874583">
            <w:r>
              <w:t>5.87</w:t>
            </w:r>
          </w:p>
        </w:tc>
        <w:tc>
          <w:tcPr>
            <w:tcW w:w="962" w:type="dxa"/>
            <w:vAlign w:val="center"/>
          </w:tcPr>
          <w:p w14:paraId="62B4EE36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522374F1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354A2DE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9CF9D0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CC90D62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381346A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689B37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1F5F147" w14:textId="77777777">
        <w:tc>
          <w:tcPr>
            <w:tcW w:w="718" w:type="dxa"/>
            <w:vMerge w:val="restart"/>
            <w:vAlign w:val="center"/>
          </w:tcPr>
          <w:p w14:paraId="424A5B2A" w14:textId="77777777" w:rsidR="00B64EDF" w:rsidRDefault="00874583">
            <w:r>
              <w:t>7</w:t>
            </w:r>
          </w:p>
        </w:tc>
        <w:tc>
          <w:tcPr>
            <w:tcW w:w="848" w:type="dxa"/>
            <w:vMerge w:val="restart"/>
            <w:vAlign w:val="center"/>
          </w:tcPr>
          <w:p w14:paraId="3998209E" w14:textId="77777777" w:rsidR="00B64EDF" w:rsidRDefault="00874583">
            <w:r>
              <w:t>7002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C281662" w14:textId="77777777" w:rsidR="00B64EDF" w:rsidRDefault="00874583">
            <w:r>
              <w:t>29.59</w:t>
            </w:r>
          </w:p>
        </w:tc>
        <w:tc>
          <w:tcPr>
            <w:tcW w:w="962" w:type="dxa"/>
            <w:vAlign w:val="center"/>
          </w:tcPr>
          <w:p w14:paraId="48EF5DEE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21F3535F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0ED22A2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FA8987A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1EE4687" w14:textId="77777777" w:rsidR="00B64EDF" w:rsidRDefault="00874583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5D148A73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8103CB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A6AFC10" w14:textId="77777777">
        <w:tc>
          <w:tcPr>
            <w:tcW w:w="718" w:type="dxa"/>
            <w:vMerge/>
            <w:vAlign w:val="center"/>
          </w:tcPr>
          <w:p w14:paraId="7335FEA4" w14:textId="77777777" w:rsidR="00B64EDF" w:rsidRDefault="00B64EDF"/>
        </w:tc>
        <w:tc>
          <w:tcPr>
            <w:tcW w:w="848" w:type="dxa"/>
            <w:vMerge/>
            <w:vAlign w:val="center"/>
          </w:tcPr>
          <w:p w14:paraId="7976CF36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5DF851B6" w14:textId="77777777" w:rsidR="00B64EDF" w:rsidRDefault="00B64EDF"/>
        </w:tc>
        <w:tc>
          <w:tcPr>
            <w:tcW w:w="962" w:type="dxa"/>
            <w:vAlign w:val="center"/>
          </w:tcPr>
          <w:p w14:paraId="1A63A024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7B034391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4743FE3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67D985F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B4B340C" w14:textId="77777777" w:rsidR="00B64EDF" w:rsidRDefault="00B64EDF"/>
        </w:tc>
        <w:tc>
          <w:tcPr>
            <w:tcW w:w="1358" w:type="dxa"/>
            <w:vMerge/>
            <w:vAlign w:val="center"/>
          </w:tcPr>
          <w:p w14:paraId="3F18B1C3" w14:textId="77777777" w:rsidR="00B64EDF" w:rsidRDefault="00B64EDF"/>
        </w:tc>
        <w:tc>
          <w:tcPr>
            <w:tcW w:w="1086" w:type="dxa"/>
            <w:vMerge/>
            <w:vAlign w:val="center"/>
          </w:tcPr>
          <w:p w14:paraId="316853FE" w14:textId="77777777" w:rsidR="00B64EDF" w:rsidRDefault="00B64EDF"/>
        </w:tc>
      </w:tr>
      <w:tr w:rsidR="00B64EDF" w14:paraId="471D2164" w14:textId="77777777">
        <w:tc>
          <w:tcPr>
            <w:tcW w:w="718" w:type="dxa"/>
            <w:vMerge/>
            <w:vAlign w:val="center"/>
          </w:tcPr>
          <w:p w14:paraId="45549B8C" w14:textId="77777777" w:rsidR="00B64EDF" w:rsidRDefault="00B64EDF"/>
        </w:tc>
        <w:tc>
          <w:tcPr>
            <w:tcW w:w="848" w:type="dxa"/>
            <w:vMerge/>
            <w:vAlign w:val="center"/>
          </w:tcPr>
          <w:p w14:paraId="59E02A5E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07C63031" w14:textId="77777777" w:rsidR="00B64EDF" w:rsidRDefault="00B64EDF"/>
        </w:tc>
        <w:tc>
          <w:tcPr>
            <w:tcW w:w="962" w:type="dxa"/>
            <w:vAlign w:val="center"/>
          </w:tcPr>
          <w:p w14:paraId="59338BAF" w14:textId="77777777" w:rsidR="00B64EDF" w:rsidRDefault="00874583">
            <w:r>
              <w:t>M-0221</w:t>
            </w:r>
          </w:p>
        </w:tc>
        <w:tc>
          <w:tcPr>
            <w:tcW w:w="735" w:type="dxa"/>
            <w:vAlign w:val="center"/>
          </w:tcPr>
          <w:p w14:paraId="2982A825" w14:textId="77777777" w:rsidR="00B64EDF" w:rsidRDefault="00874583">
            <w:r>
              <w:t>1.68</w:t>
            </w:r>
          </w:p>
        </w:tc>
        <w:tc>
          <w:tcPr>
            <w:tcW w:w="679" w:type="dxa"/>
            <w:vAlign w:val="center"/>
          </w:tcPr>
          <w:p w14:paraId="147958AE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0E4BB865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9EDC27A" w14:textId="77777777" w:rsidR="00B64EDF" w:rsidRDefault="00B64EDF"/>
        </w:tc>
        <w:tc>
          <w:tcPr>
            <w:tcW w:w="1358" w:type="dxa"/>
            <w:vMerge/>
            <w:vAlign w:val="center"/>
          </w:tcPr>
          <w:p w14:paraId="014A7640" w14:textId="77777777" w:rsidR="00B64EDF" w:rsidRDefault="00B64EDF"/>
        </w:tc>
        <w:tc>
          <w:tcPr>
            <w:tcW w:w="1086" w:type="dxa"/>
            <w:vMerge/>
            <w:vAlign w:val="center"/>
          </w:tcPr>
          <w:p w14:paraId="20A72402" w14:textId="77777777" w:rsidR="00B64EDF" w:rsidRDefault="00B64EDF"/>
        </w:tc>
      </w:tr>
      <w:tr w:rsidR="00B64EDF" w14:paraId="2EF3D57F" w14:textId="77777777">
        <w:tc>
          <w:tcPr>
            <w:tcW w:w="718" w:type="dxa"/>
            <w:vMerge/>
            <w:vAlign w:val="center"/>
          </w:tcPr>
          <w:p w14:paraId="4396D54D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0C81D693" w14:textId="77777777" w:rsidR="00B64EDF" w:rsidRDefault="00874583">
            <w:r>
              <w:t>7003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C117295" w14:textId="77777777" w:rsidR="00B64EDF" w:rsidRDefault="00874583">
            <w:r>
              <w:t>29.54</w:t>
            </w:r>
          </w:p>
        </w:tc>
        <w:tc>
          <w:tcPr>
            <w:tcW w:w="962" w:type="dxa"/>
            <w:vAlign w:val="center"/>
          </w:tcPr>
          <w:p w14:paraId="7465AC45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B8ED3DD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3162CEC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6A38E1F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B900F55" w14:textId="77777777" w:rsidR="00B64EDF" w:rsidRDefault="00874583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20A90214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EC176B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3B3DF6F" w14:textId="77777777">
        <w:tc>
          <w:tcPr>
            <w:tcW w:w="718" w:type="dxa"/>
            <w:vMerge/>
            <w:vAlign w:val="center"/>
          </w:tcPr>
          <w:p w14:paraId="5B523783" w14:textId="77777777" w:rsidR="00B64EDF" w:rsidRDefault="00B64EDF"/>
        </w:tc>
        <w:tc>
          <w:tcPr>
            <w:tcW w:w="848" w:type="dxa"/>
            <w:vMerge/>
            <w:vAlign w:val="center"/>
          </w:tcPr>
          <w:p w14:paraId="7C287647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374E6BE4" w14:textId="77777777" w:rsidR="00B64EDF" w:rsidRDefault="00B64EDF"/>
        </w:tc>
        <w:tc>
          <w:tcPr>
            <w:tcW w:w="962" w:type="dxa"/>
            <w:vAlign w:val="center"/>
          </w:tcPr>
          <w:p w14:paraId="568DEB7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D8EDB58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C8191C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1C1DB07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4FC78AD" w14:textId="77777777" w:rsidR="00B64EDF" w:rsidRDefault="00B64EDF"/>
        </w:tc>
        <w:tc>
          <w:tcPr>
            <w:tcW w:w="1358" w:type="dxa"/>
            <w:vMerge/>
            <w:vAlign w:val="center"/>
          </w:tcPr>
          <w:p w14:paraId="44AE7C95" w14:textId="77777777" w:rsidR="00B64EDF" w:rsidRDefault="00B64EDF"/>
        </w:tc>
        <w:tc>
          <w:tcPr>
            <w:tcW w:w="1086" w:type="dxa"/>
            <w:vMerge/>
            <w:vAlign w:val="center"/>
          </w:tcPr>
          <w:p w14:paraId="74EE4401" w14:textId="77777777" w:rsidR="00B64EDF" w:rsidRDefault="00B64EDF"/>
        </w:tc>
      </w:tr>
      <w:tr w:rsidR="00B64EDF" w14:paraId="51916FE3" w14:textId="77777777">
        <w:tc>
          <w:tcPr>
            <w:tcW w:w="718" w:type="dxa"/>
            <w:vMerge/>
            <w:vAlign w:val="center"/>
          </w:tcPr>
          <w:p w14:paraId="568F95F1" w14:textId="77777777" w:rsidR="00B64EDF" w:rsidRDefault="00B64EDF"/>
        </w:tc>
        <w:tc>
          <w:tcPr>
            <w:tcW w:w="848" w:type="dxa"/>
            <w:vMerge/>
            <w:vAlign w:val="center"/>
          </w:tcPr>
          <w:p w14:paraId="5D7818B0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358057B" w14:textId="77777777" w:rsidR="00B64EDF" w:rsidRDefault="00B64EDF"/>
        </w:tc>
        <w:tc>
          <w:tcPr>
            <w:tcW w:w="962" w:type="dxa"/>
            <w:vAlign w:val="center"/>
          </w:tcPr>
          <w:p w14:paraId="42D72EF4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5431165D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7A33D1D0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31050536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8A5AAC8" w14:textId="77777777" w:rsidR="00B64EDF" w:rsidRDefault="00B64EDF"/>
        </w:tc>
        <w:tc>
          <w:tcPr>
            <w:tcW w:w="1358" w:type="dxa"/>
            <w:vMerge/>
            <w:vAlign w:val="center"/>
          </w:tcPr>
          <w:p w14:paraId="76957D0A" w14:textId="77777777" w:rsidR="00B64EDF" w:rsidRDefault="00B64EDF"/>
        </w:tc>
        <w:tc>
          <w:tcPr>
            <w:tcW w:w="1086" w:type="dxa"/>
            <w:vMerge/>
            <w:vAlign w:val="center"/>
          </w:tcPr>
          <w:p w14:paraId="5FEAE649" w14:textId="77777777" w:rsidR="00B64EDF" w:rsidRDefault="00B64EDF"/>
        </w:tc>
      </w:tr>
      <w:tr w:rsidR="00B64EDF" w14:paraId="7D41EA44" w14:textId="77777777">
        <w:tc>
          <w:tcPr>
            <w:tcW w:w="718" w:type="dxa"/>
            <w:vMerge/>
            <w:vAlign w:val="center"/>
          </w:tcPr>
          <w:p w14:paraId="537E2A7C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2A30BAC7" w14:textId="77777777" w:rsidR="00B64EDF" w:rsidRDefault="00874583">
            <w:r>
              <w:t>7004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A7A3511" w14:textId="77777777" w:rsidR="00B64EDF" w:rsidRDefault="00874583">
            <w:r>
              <w:t>29.54</w:t>
            </w:r>
          </w:p>
        </w:tc>
        <w:tc>
          <w:tcPr>
            <w:tcW w:w="962" w:type="dxa"/>
            <w:vAlign w:val="center"/>
          </w:tcPr>
          <w:p w14:paraId="2D529FAC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5C462CC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A0F19B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05AEACE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AEED2CE" w14:textId="77777777" w:rsidR="00B64EDF" w:rsidRDefault="00874583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5719E6E0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7BB088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3272701" w14:textId="77777777">
        <w:tc>
          <w:tcPr>
            <w:tcW w:w="718" w:type="dxa"/>
            <w:vMerge/>
            <w:vAlign w:val="center"/>
          </w:tcPr>
          <w:p w14:paraId="64C535C0" w14:textId="77777777" w:rsidR="00B64EDF" w:rsidRDefault="00B64EDF"/>
        </w:tc>
        <w:tc>
          <w:tcPr>
            <w:tcW w:w="848" w:type="dxa"/>
            <w:vMerge/>
            <w:vAlign w:val="center"/>
          </w:tcPr>
          <w:p w14:paraId="7CABFB1C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CCD64BE" w14:textId="77777777" w:rsidR="00B64EDF" w:rsidRDefault="00B64EDF"/>
        </w:tc>
        <w:tc>
          <w:tcPr>
            <w:tcW w:w="962" w:type="dxa"/>
            <w:vAlign w:val="center"/>
          </w:tcPr>
          <w:p w14:paraId="1E9ECBBB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CFA7E67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0D01B7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ABAB392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787ADE0" w14:textId="77777777" w:rsidR="00B64EDF" w:rsidRDefault="00B64EDF"/>
        </w:tc>
        <w:tc>
          <w:tcPr>
            <w:tcW w:w="1358" w:type="dxa"/>
            <w:vMerge/>
            <w:vAlign w:val="center"/>
          </w:tcPr>
          <w:p w14:paraId="6B2628F0" w14:textId="77777777" w:rsidR="00B64EDF" w:rsidRDefault="00B64EDF"/>
        </w:tc>
        <w:tc>
          <w:tcPr>
            <w:tcW w:w="1086" w:type="dxa"/>
            <w:vMerge/>
            <w:vAlign w:val="center"/>
          </w:tcPr>
          <w:p w14:paraId="31FD72BA" w14:textId="77777777" w:rsidR="00B64EDF" w:rsidRDefault="00B64EDF"/>
        </w:tc>
      </w:tr>
      <w:tr w:rsidR="00B64EDF" w14:paraId="407751B4" w14:textId="77777777">
        <w:tc>
          <w:tcPr>
            <w:tcW w:w="718" w:type="dxa"/>
            <w:vMerge/>
            <w:vAlign w:val="center"/>
          </w:tcPr>
          <w:p w14:paraId="70103E9B" w14:textId="77777777" w:rsidR="00B64EDF" w:rsidRDefault="00B64EDF"/>
        </w:tc>
        <w:tc>
          <w:tcPr>
            <w:tcW w:w="848" w:type="dxa"/>
            <w:vMerge/>
            <w:vAlign w:val="center"/>
          </w:tcPr>
          <w:p w14:paraId="3A3EBA11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1374FE76" w14:textId="77777777" w:rsidR="00B64EDF" w:rsidRDefault="00B64EDF"/>
        </w:tc>
        <w:tc>
          <w:tcPr>
            <w:tcW w:w="962" w:type="dxa"/>
            <w:vAlign w:val="center"/>
          </w:tcPr>
          <w:p w14:paraId="0A52B802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2269CE9D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5028251E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F24BFB3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FDAFAAA" w14:textId="77777777" w:rsidR="00B64EDF" w:rsidRDefault="00B64EDF"/>
        </w:tc>
        <w:tc>
          <w:tcPr>
            <w:tcW w:w="1358" w:type="dxa"/>
            <w:vMerge/>
            <w:vAlign w:val="center"/>
          </w:tcPr>
          <w:p w14:paraId="7ECF0DEA" w14:textId="77777777" w:rsidR="00B64EDF" w:rsidRDefault="00B64EDF"/>
        </w:tc>
        <w:tc>
          <w:tcPr>
            <w:tcW w:w="1086" w:type="dxa"/>
            <w:vMerge/>
            <w:vAlign w:val="center"/>
          </w:tcPr>
          <w:p w14:paraId="6855D91E" w14:textId="77777777" w:rsidR="00B64EDF" w:rsidRDefault="00B64EDF"/>
        </w:tc>
      </w:tr>
      <w:tr w:rsidR="00B64EDF" w14:paraId="3B31822A" w14:textId="77777777">
        <w:tc>
          <w:tcPr>
            <w:tcW w:w="718" w:type="dxa"/>
            <w:vMerge/>
            <w:vAlign w:val="center"/>
          </w:tcPr>
          <w:p w14:paraId="3C863F42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05358ACA" w14:textId="77777777" w:rsidR="00B64EDF" w:rsidRDefault="00874583">
            <w:r>
              <w:t>7005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21A299E" w14:textId="77777777" w:rsidR="00B64EDF" w:rsidRDefault="00874583">
            <w:r>
              <w:t>29.54</w:t>
            </w:r>
          </w:p>
        </w:tc>
        <w:tc>
          <w:tcPr>
            <w:tcW w:w="962" w:type="dxa"/>
            <w:vAlign w:val="center"/>
          </w:tcPr>
          <w:p w14:paraId="70BB821D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47B8C24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2BC39C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A01C5C3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10C997C" w14:textId="77777777" w:rsidR="00B64EDF" w:rsidRDefault="00874583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0B692D7A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D02458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09EA76F" w14:textId="77777777">
        <w:tc>
          <w:tcPr>
            <w:tcW w:w="718" w:type="dxa"/>
            <w:vMerge/>
            <w:vAlign w:val="center"/>
          </w:tcPr>
          <w:p w14:paraId="755B5B59" w14:textId="77777777" w:rsidR="00B64EDF" w:rsidRDefault="00B64EDF"/>
        </w:tc>
        <w:tc>
          <w:tcPr>
            <w:tcW w:w="848" w:type="dxa"/>
            <w:vMerge/>
            <w:vAlign w:val="center"/>
          </w:tcPr>
          <w:p w14:paraId="4CCC5A38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56ADFDF8" w14:textId="77777777" w:rsidR="00B64EDF" w:rsidRDefault="00B64EDF"/>
        </w:tc>
        <w:tc>
          <w:tcPr>
            <w:tcW w:w="962" w:type="dxa"/>
            <w:vAlign w:val="center"/>
          </w:tcPr>
          <w:p w14:paraId="6BF4F4F3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F65F0A9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4CE49E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8F5F9D6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F7E5530" w14:textId="77777777" w:rsidR="00B64EDF" w:rsidRDefault="00B64EDF"/>
        </w:tc>
        <w:tc>
          <w:tcPr>
            <w:tcW w:w="1358" w:type="dxa"/>
            <w:vMerge/>
            <w:vAlign w:val="center"/>
          </w:tcPr>
          <w:p w14:paraId="2C971976" w14:textId="77777777" w:rsidR="00B64EDF" w:rsidRDefault="00B64EDF"/>
        </w:tc>
        <w:tc>
          <w:tcPr>
            <w:tcW w:w="1086" w:type="dxa"/>
            <w:vMerge/>
            <w:vAlign w:val="center"/>
          </w:tcPr>
          <w:p w14:paraId="3BB883A2" w14:textId="77777777" w:rsidR="00B64EDF" w:rsidRDefault="00B64EDF"/>
        </w:tc>
      </w:tr>
      <w:tr w:rsidR="00B64EDF" w14:paraId="324047BC" w14:textId="77777777">
        <w:tc>
          <w:tcPr>
            <w:tcW w:w="718" w:type="dxa"/>
            <w:vMerge/>
            <w:vAlign w:val="center"/>
          </w:tcPr>
          <w:p w14:paraId="518A0F09" w14:textId="77777777" w:rsidR="00B64EDF" w:rsidRDefault="00B64EDF"/>
        </w:tc>
        <w:tc>
          <w:tcPr>
            <w:tcW w:w="848" w:type="dxa"/>
            <w:vMerge/>
            <w:vAlign w:val="center"/>
          </w:tcPr>
          <w:p w14:paraId="386FB193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2FFC1E0F" w14:textId="77777777" w:rsidR="00B64EDF" w:rsidRDefault="00B64EDF"/>
        </w:tc>
        <w:tc>
          <w:tcPr>
            <w:tcW w:w="962" w:type="dxa"/>
            <w:vAlign w:val="center"/>
          </w:tcPr>
          <w:p w14:paraId="7619EE20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5BD1492B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06F0E718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62DE297B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FEA4280" w14:textId="77777777" w:rsidR="00B64EDF" w:rsidRDefault="00B64EDF"/>
        </w:tc>
        <w:tc>
          <w:tcPr>
            <w:tcW w:w="1358" w:type="dxa"/>
            <w:vMerge/>
            <w:vAlign w:val="center"/>
          </w:tcPr>
          <w:p w14:paraId="59061B24" w14:textId="77777777" w:rsidR="00B64EDF" w:rsidRDefault="00B64EDF"/>
        </w:tc>
        <w:tc>
          <w:tcPr>
            <w:tcW w:w="1086" w:type="dxa"/>
            <w:vMerge/>
            <w:vAlign w:val="center"/>
          </w:tcPr>
          <w:p w14:paraId="5A4C0A9E" w14:textId="77777777" w:rsidR="00B64EDF" w:rsidRDefault="00B64EDF"/>
        </w:tc>
      </w:tr>
      <w:tr w:rsidR="00B64EDF" w14:paraId="01370554" w14:textId="77777777">
        <w:tc>
          <w:tcPr>
            <w:tcW w:w="718" w:type="dxa"/>
            <w:vMerge/>
            <w:vAlign w:val="center"/>
          </w:tcPr>
          <w:p w14:paraId="670CC632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701C5044" w14:textId="77777777" w:rsidR="00B64EDF" w:rsidRDefault="00874583">
            <w:r>
              <w:t>7006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9403452" w14:textId="77777777" w:rsidR="00B64EDF" w:rsidRDefault="00874583">
            <w:r>
              <w:t>29.54</w:t>
            </w:r>
          </w:p>
        </w:tc>
        <w:tc>
          <w:tcPr>
            <w:tcW w:w="962" w:type="dxa"/>
            <w:vAlign w:val="center"/>
          </w:tcPr>
          <w:p w14:paraId="7F23EBC0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20182D46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5A8D881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2AB5E10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3442EA8" w14:textId="77777777" w:rsidR="00B64EDF" w:rsidRDefault="00874583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69BEA844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24A233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4E78474" w14:textId="77777777">
        <w:tc>
          <w:tcPr>
            <w:tcW w:w="718" w:type="dxa"/>
            <w:vMerge/>
            <w:vAlign w:val="center"/>
          </w:tcPr>
          <w:p w14:paraId="36D40809" w14:textId="77777777" w:rsidR="00B64EDF" w:rsidRDefault="00B64EDF"/>
        </w:tc>
        <w:tc>
          <w:tcPr>
            <w:tcW w:w="848" w:type="dxa"/>
            <w:vMerge/>
            <w:vAlign w:val="center"/>
          </w:tcPr>
          <w:p w14:paraId="7F4514AA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1836A96F" w14:textId="77777777" w:rsidR="00B64EDF" w:rsidRDefault="00B64EDF"/>
        </w:tc>
        <w:tc>
          <w:tcPr>
            <w:tcW w:w="962" w:type="dxa"/>
            <w:vAlign w:val="center"/>
          </w:tcPr>
          <w:p w14:paraId="040EBB8E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43DDAD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401B3B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0592BA2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7EBB4C1" w14:textId="77777777" w:rsidR="00B64EDF" w:rsidRDefault="00B64EDF"/>
        </w:tc>
        <w:tc>
          <w:tcPr>
            <w:tcW w:w="1358" w:type="dxa"/>
            <w:vMerge/>
            <w:vAlign w:val="center"/>
          </w:tcPr>
          <w:p w14:paraId="48820DDB" w14:textId="77777777" w:rsidR="00B64EDF" w:rsidRDefault="00B64EDF"/>
        </w:tc>
        <w:tc>
          <w:tcPr>
            <w:tcW w:w="1086" w:type="dxa"/>
            <w:vMerge/>
            <w:vAlign w:val="center"/>
          </w:tcPr>
          <w:p w14:paraId="405A57CF" w14:textId="77777777" w:rsidR="00B64EDF" w:rsidRDefault="00B64EDF"/>
        </w:tc>
      </w:tr>
      <w:tr w:rsidR="00B64EDF" w14:paraId="4D2F3F30" w14:textId="77777777">
        <w:tc>
          <w:tcPr>
            <w:tcW w:w="718" w:type="dxa"/>
            <w:vMerge/>
            <w:vAlign w:val="center"/>
          </w:tcPr>
          <w:p w14:paraId="20D13155" w14:textId="77777777" w:rsidR="00B64EDF" w:rsidRDefault="00B64EDF"/>
        </w:tc>
        <w:tc>
          <w:tcPr>
            <w:tcW w:w="848" w:type="dxa"/>
            <w:vMerge/>
            <w:vAlign w:val="center"/>
          </w:tcPr>
          <w:p w14:paraId="145E3F88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7EB7F9FA" w14:textId="77777777" w:rsidR="00B64EDF" w:rsidRDefault="00B64EDF"/>
        </w:tc>
        <w:tc>
          <w:tcPr>
            <w:tcW w:w="962" w:type="dxa"/>
            <w:vAlign w:val="center"/>
          </w:tcPr>
          <w:p w14:paraId="72FDE726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11999C69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4D122882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4CA8DE30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560C4E9" w14:textId="77777777" w:rsidR="00B64EDF" w:rsidRDefault="00B64EDF"/>
        </w:tc>
        <w:tc>
          <w:tcPr>
            <w:tcW w:w="1358" w:type="dxa"/>
            <w:vMerge/>
            <w:vAlign w:val="center"/>
          </w:tcPr>
          <w:p w14:paraId="6C6EE094" w14:textId="77777777" w:rsidR="00B64EDF" w:rsidRDefault="00B64EDF"/>
        </w:tc>
        <w:tc>
          <w:tcPr>
            <w:tcW w:w="1086" w:type="dxa"/>
            <w:vMerge/>
            <w:vAlign w:val="center"/>
          </w:tcPr>
          <w:p w14:paraId="74AA87F9" w14:textId="77777777" w:rsidR="00B64EDF" w:rsidRDefault="00B64EDF"/>
        </w:tc>
      </w:tr>
      <w:tr w:rsidR="00B64EDF" w14:paraId="4B90CF61" w14:textId="77777777">
        <w:tc>
          <w:tcPr>
            <w:tcW w:w="718" w:type="dxa"/>
            <w:vMerge/>
            <w:vAlign w:val="center"/>
          </w:tcPr>
          <w:p w14:paraId="2897E549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6643FAFB" w14:textId="77777777" w:rsidR="00B64EDF" w:rsidRDefault="00874583">
            <w:r>
              <w:t>7007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9006ABD" w14:textId="77777777" w:rsidR="00B64EDF" w:rsidRDefault="00874583">
            <w:r>
              <w:t>29.54</w:t>
            </w:r>
          </w:p>
        </w:tc>
        <w:tc>
          <w:tcPr>
            <w:tcW w:w="962" w:type="dxa"/>
            <w:vAlign w:val="center"/>
          </w:tcPr>
          <w:p w14:paraId="000BC2A9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E377362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105253F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16BF848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620BBEB" w14:textId="77777777" w:rsidR="00B64EDF" w:rsidRDefault="00874583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10D61771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04E013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3B72A73" w14:textId="77777777">
        <w:tc>
          <w:tcPr>
            <w:tcW w:w="718" w:type="dxa"/>
            <w:vMerge/>
            <w:vAlign w:val="center"/>
          </w:tcPr>
          <w:p w14:paraId="0D708B84" w14:textId="77777777" w:rsidR="00B64EDF" w:rsidRDefault="00B64EDF"/>
        </w:tc>
        <w:tc>
          <w:tcPr>
            <w:tcW w:w="848" w:type="dxa"/>
            <w:vMerge/>
            <w:vAlign w:val="center"/>
          </w:tcPr>
          <w:p w14:paraId="31A50F8F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2452BB2A" w14:textId="77777777" w:rsidR="00B64EDF" w:rsidRDefault="00B64EDF"/>
        </w:tc>
        <w:tc>
          <w:tcPr>
            <w:tcW w:w="962" w:type="dxa"/>
            <w:vAlign w:val="center"/>
          </w:tcPr>
          <w:p w14:paraId="14E30869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4C668ED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2AB4429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06A4875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86A888B" w14:textId="77777777" w:rsidR="00B64EDF" w:rsidRDefault="00B64EDF"/>
        </w:tc>
        <w:tc>
          <w:tcPr>
            <w:tcW w:w="1358" w:type="dxa"/>
            <w:vMerge/>
            <w:vAlign w:val="center"/>
          </w:tcPr>
          <w:p w14:paraId="5A0526BE" w14:textId="77777777" w:rsidR="00B64EDF" w:rsidRDefault="00B64EDF"/>
        </w:tc>
        <w:tc>
          <w:tcPr>
            <w:tcW w:w="1086" w:type="dxa"/>
            <w:vMerge/>
            <w:vAlign w:val="center"/>
          </w:tcPr>
          <w:p w14:paraId="12AC3698" w14:textId="77777777" w:rsidR="00B64EDF" w:rsidRDefault="00B64EDF"/>
        </w:tc>
      </w:tr>
      <w:tr w:rsidR="00B64EDF" w14:paraId="76287AE5" w14:textId="77777777">
        <w:tc>
          <w:tcPr>
            <w:tcW w:w="718" w:type="dxa"/>
            <w:vMerge/>
            <w:vAlign w:val="center"/>
          </w:tcPr>
          <w:p w14:paraId="54E477AF" w14:textId="77777777" w:rsidR="00B64EDF" w:rsidRDefault="00B64EDF"/>
        </w:tc>
        <w:tc>
          <w:tcPr>
            <w:tcW w:w="848" w:type="dxa"/>
            <w:vMerge/>
            <w:vAlign w:val="center"/>
          </w:tcPr>
          <w:p w14:paraId="5BD062CB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46AE700" w14:textId="77777777" w:rsidR="00B64EDF" w:rsidRDefault="00B64EDF"/>
        </w:tc>
        <w:tc>
          <w:tcPr>
            <w:tcW w:w="962" w:type="dxa"/>
            <w:vAlign w:val="center"/>
          </w:tcPr>
          <w:p w14:paraId="742CE25C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78F4CAD2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6215CD9A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797D7BC3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E01DA7B" w14:textId="77777777" w:rsidR="00B64EDF" w:rsidRDefault="00B64EDF"/>
        </w:tc>
        <w:tc>
          <w:tcPr>
            <w:tcW w:w="1358" w:type="dxa"/>
            <w:vMerge/>
            <w:vAlign w:val="center"/>
          </w:tcPr>
          <w:p w14:paraId="0827773B" w14:textId="77777777" w:rsidR="00B64EDF" w:rsidRDefault="00B64EDF"/>
        </w:tc>
        <w:tc>
          <w:tcPr>
            <w:tcW w:w="1086" w:type="dxa"/>
            <w:vMerge/>
            <w:vAlign w:val="center"/>
          </w:tcPr>
          <w:p w14:paraId="6D15BE0A" w14:textId="77777777" w:rsidR="00B64EDF" w:rsidRDefault="00B64EDF"/>
        </w:tc>
      </w:tr>
      <w:tr w:rsidR="00B64EDF" w14:paraId="3465F271" w14:textId="77777777">
        <w:tc>
          <w:tcPr>
            <w:tcW w:w="718" w:type="dxa"/>
            <w:vMerge/>
            <w:vAlign w:val="center"/>
          </w:tcPr>
          <w:p w14:paraId="09FF8760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2AF91BCF" w14:textId="77777777" w:rsidR="00B64EDF" w:rsidRDefault="00874583">
            <w:r>
              <w:t>7008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1AC94F0" w14:textId="77777777" w:rsidR="00B64EDF" w:rsidRDefault="00874583">
            <w:r>
              <w:t>29.54</w:t>
            </w:r>
          </w:p>
        </w:tc>
        <w:tc>
          <w:tcPr>
            <w:tcW w:w="962" w:type="dxa"/>
            <w:vAlign w:val="center"/>
          </w:tcPr>
          <w:p w14:paraId="44DA92A1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1038035B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4FE57DD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21A9640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102DE9B" w14:textId="77777777" w:rsidR="00B64EDF" w:rsidRDefault="00874583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2622B37B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C4C40F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D67DD1" w14:textId="77777777">
        <w:tc>
          <w:tcPr>
            <w:tcW w:w="718" w:type="dxa"/>
            <w:vMerge/>
            <w:vAlign w:val="center"/>
          </w:tcPr>
          <w:p w14:paraId="4612AC4C" w14:textId="77777777" w:rsidR="00B64EDF" w:rsidRDefault="00B64EDF"/>
        </w:tc>
        <w:tc>
          <w:tcPr>
            <w:tcW w:w="848" w:type="dxa"/>
            <w:vMerge/>
            <w:vAlign w:val="center"/>
          </w:tcPr>
          <w:p w14:paraId="5568B1E1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2C7CEF83" w14:textId="77777777" w:rsidR="00B64EDF" w:rsidRDefault="00B64EDF"/>
        </w:tc>
        <w:tc>
          <w:tcPr>
            <w:tcW w:w="962" w:type="dxa"/>
            <w:vAlign w:val="center"/>
          </w:tcPr>
          <w:p w14:paraId="4FFD4836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2C80E5E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FDC025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651B2EC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749C4E1" w14:textId="77777777" w:rsidR="00B64EDF" w:rsidRDefault="00B64EDF"/>
        </w:tc>
        <w:tc>
          <w:tcPr>
            <w:tcW w:w="1358" w:type="dxa"/>
            <w:vMerge/>
            <w:vAlign w:val="center"/>
          </w:tcPr>
          <w:p w14:paraId="3412A79B" w14:textId="77777777" w:rsidR="00B64EDF" w:rsidRDefault="00B64EDF"/>
        </w:tc>
        <w:tc>
          <w:tcPr>
            <w:tcW w:w="1086" w:type="dxa"/>
            <w:vMerge/>
            <w:vAlign w:val="center"/>
          </w:tcPr>
          <w:p w14:paraId="4AB4C42B" w14:textId="77777777" w:rsidR="00B64EDF" w:rsidRDefault="00B64EDF"/>
        </w:tc>
      </w:tr>
      <w:tr w:rsidR="00B64EDF" w14:paraId="09FB2481" w14:textId="77777777">
        <w:tc>
          <w:tcPr>
            <w:tcW w:w="718" w:type="dxa"/>
            <w:vMerge/>
            <w:vAlign w:val="center"/>
          </w:tcPr>
          <w:p w14:paraId="26A56663" w14:textId="77777777" w:rsidR="00B64EDF" w:rsidRDefault="00B64EDF"/>
        </w:tc>
        <w:tc>
          <w:tcPr>
            <w:tcW w:w="848" w:type="dxa"/>
            <w:vMerge/>
            <w:vAlign w:val="center"/>
          </w:tcPr>
          <w:p w14:paraId="3255A4EE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1AA50472" w14:textId="77777777" w:rsidR="00B64EDF" w:rsidRDefault="00B64EDF"/>
        </w:tc>
        <w:tc>
          <w:tcPr>
            <w:tcW w:w="962" w:type="dxa"/>
            <w:vAlign w:val="center"/>
          </w:tcPr>
          <w:p w14:paraId="47A855EA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1FF4DD4F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0FDAD760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59852FC7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586BE15" w14:textId="77777777" w:rsidR="00B64EDF" w:rsidRDefault="00B64EDF"/>
        </w:tc>
        <w:tc>
          <w:tcPr>
            <w:tcW w:w="1358" w:type="dxa"/>
            <w:vMerge/>
            <w:vAlign w:val="center"/>
          </w:tcPr>
          <w:p w14:paraId="7D370ED5" w14:textId="77777777" w:rsidR="00B64EDF" w:rsidRDefault="00B64EDF"/>
        </w:tc>
        <w:tc>
          <w:tcPr>
            <w:tcW w:w="1086" w:type="dxa"/>
            <w:vMerge/>
            <w:vAlign w:val="center"/>
          </w:tcPr>
          <w:p w14:paraId="4440EE1A" w14:textId="77777777" w:rsidR="00B64EDF" w:rsidRDefault="00B64EDF"/>
        </w:tc>
      </w:tr>
      <w:tr w:rsidR="00B64EDF" w14:paraId="4A377C68" w14:textId="77777777">
        <w:tc>
          <w:tcPr>
            <w:tcW w:w="718" w:type="dxa"/>
            <w:vMerge/>
            <w:vAlign w:val="center"/>
          </w:tcPr>
          <w:p w14:paraId="02B4202A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5342A0AE" w14:textId="77777777" w:rsidR="00B64EDF" w:rsidRDefault="00874583">
            <w:r>
              <w:t>7009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E1B209C" w14:textId="77777777" w:rsidR="00B64EDF" w:rsidRDefault="00874583">
            <w:r>
              <w:t>29.54</w:t>
            </w:r>
          </w:p>
        </w:tc>
        <w:tc>
          <w:tcPr>
            <w:tcW w:w="962" w:type="dxa"/>
            <w:vAlign w:val="center"/>
          </w:tcPr>
          <w:p w14:paraId="31BED2A5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00A3D2D8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7DC663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D49F2DE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8F71E68" w14:textId="77777777" w:rsidR="00B64EDF" w:rsidRDefault="00874583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2B563F38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6C40D1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8207C16" w14:textId="77777777">
        <w:tc>
          <w:tcPr>
            <w:tcW w:w="718" w:type="dxa"/>
            <w:vMerge/>
            <w:vAlign w:val="center"/>
          </w:tcPr>
          <w:p w14:paraId="4DAC7314" w14:textId="77777777" w:rsidR="00B64EDF" w:rsidRDefault="00B64EDF"/>
        </w:tc>
        <w:tc>
          <w:tcPr>
            <w:tcW w:w="848" w:type="dxa"/>
            <w:vMerge/>
            <w:vAlign w:val="center"/>
          </w:tcPr>
          <w:p w14:paraId="6BC7A32D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4CBD82D" w14:textId="77777777" w:rsidR="00B64EDF" w:rsidRDefault="00B64EDF"/>
        </w:tc>
        <w:tc>
          <w:tcPr>
            <w:tcW w:w="962" w:type="dxa"/>
            <w:vAlign w:val="center"/>
          </w:tcPr>
          <w:p w14:paraId="7B3126A9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7A52C50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6A1C9E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7CBC91D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FEF0C5E" w14:textId="77777777" w:rsidR="00B64EDF" w:rsidRDefault="00B64EDF"/>
        </w:tc>
        <w:tc>
          <w:tcPr>
            <w:tcW w:w="1358" w:type="dxa"/>
            <w:vMerge/>
            <w:vAlign w:val="center"/>
          </w:tcPr>
          <w:p w14:paraId="00BA39C9" w14:textId="77777777" w:rsidR="00B64EDF" w:rsidRDefault="00B64EDF"/>
        </w:tc>
        <w:tc>
          <w:tcPr>
            <w:tcW w:w="1086" w:type="dxa"/>
            <w:vMerge/>
            <w:vAlign w:val="center"/>
          </w:tcPr>
          <w:p w14:paraId="03477A03" w14:textId="77777777" w:rsidR="00B64EDF" w:rsidRDefault="00B64EDF"/>
        </w:tc>
      </w:tr>
      <w:tr w:rsidR="00B64EDF" w14:paraId="71A45785" w14:textId="77777777">
        <w:tc>
          <w:tcPr>
            <w:tcW w:w="718" w:type="dxa"/>
            <w:vMerge/>
            <w:vAlign w:val="center"/>
          </w:tcPr>
          <w:p w14:paraId="414549C5" w14:textId="77777777" w:rsidR="00B64EDF" w:rsidRDefault="00B64EDF"/>
        </w:tc>
        <w:tc>
          <w:tcPr>
            <w:tcW w:w="848" w:type="dxa"/>
            <w:vMerge/>
            <w:vAlign w:val="center"/>
          </w:tcPr>
          <w:p w14:paraId="1A2BD9C5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1F4E0DD2" w14:textId="77777777" w:rsidR="00B64EDF" w:rsidRDefault="00B64EDF"/>
        </w:tc>
        <w:tc>
          <w:tcPr>
            <w:tcW w:w="962" w:type="dxa"/>
            <w:vAlign w:val="center"/>
          </w:tcPr>
          <w:p w14:paraId="1074EE0F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70DD74D6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7AD82934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51B1ACA5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839206B" w14:textId="77777777" w:rsidR="00B64EDF" w:rsidRDefault="00B64EDF"/>
        </w:tc>
        <w:tc>
          <w:tcPr>
            <w:tcW w:w="1358" w:type="dxa"/>
            <w:vMerge/>
            <w:vAlign w:val="center"/>
          </w:tcPr>
          <w:p w14:paraId="329D609E" w14:textId="77777777" w:rsidR="00B64EDF" w:rsidRDefault="00B64EDF"/>
        </w:tc>
        <w:tc>
          <w:tcPr>
            <w:tcW w:w="1086" w:type="dxa"/>
            <w:vMerge/>
            <w:vAlign w:val="center"/>
          </w:tcPr>
          <w:p w14:paraId="5A906CA2" w14:textId="77777777" w:rsidR="00B64EDF" w:rsidRDefault="00B64EDF"/>
        </w:tc>
      </w:tr>
      <w:tr w:rsidR="00B64EDF" w14:paraId="6E87ED84" w14:textId="77777777">
        <w:tc>
          <w:tcPr>
            <w:tcW w:w="718" w:type="dxa"/>
            <w:vMerge/>
            <w:vAlign w:val="center"/>
          </w:tcPr>
          <w:p w14:paraId="48BE6CE5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4C647677" w14:textId="77777777" w:rsidR="00B64EDF" w:rsidRDefault="00874583">
            <w:r>
              <w:t>7010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52194F0" w14:textId="77777777" w:rsidR="00B64EDF" w:rsidRDefault="00874583">
            <w:r>
              <w:t>29.54</w:t>
            </w:r>
          </w:p>
        </w:tc>
        <w:tc>
          <w:tcPr>
            <w:tcW w:w="962" w:type="dxa"/>
            <w:vAlign w:val="center"/>
          </w:tcPr>
          <w:p w14:paraId="345B8FA2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37A20887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5E2DF23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3B30E24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73237D9" w14:textId="77777777" w:rsidR="00B64EDF" w:rsidRDefault="00874583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4C953F39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4A73AD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575AC1A" w14:textId="77777777">
        <w:tc>
          <w:tcPr>
            <w:tcW w:w="718" w:type="dxa"/>
            <w:vMerge/>
            <w:vAlign w:val="center"/>
          </w:tcPr>
          <w:p w14:paraId="6FAFC461" w14:textId="77777777" w:rsidR="00B64EDF" w:rsidRDefault="00B64EDF"/>
        </w:tc>
        <w:tc>
          <w:tcPr>
            <w:tcW w:w="848" w:type="dxa"/>
            <w:vMerge/>
            <w:vAlign w:val="center"/>
          </w:tcPr>
          <w:p w14:paraId="450DBEF0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3B62E736" w14:textId="77777777" w:rsidR="00B64EDF" w:rsidRDefault="00B64EDF"/>
        </w:tc>
        <w:tc>
          <w:tcPr>
            <w:tcW w:w="962" w:type="dxa"/>
            <w:vAlign w:val="center"/>
          </w:tcPr>
          <w:p w14:paraId="5C4CDD47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BD1E4C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E41928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49F641F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1D09E46" w14:textId="77777777" w:rsidR="00B64EDF" w:rsidRDefault="00B64EDF"/>
        </w:tc>
        <w:tc>
          <w:tcPr>
            <w:tcW w:w="1358" w:type="dxa"/>
            <w:vMerge/>
            <w:vAlign w:val="center"/>
          </w:tcPr>
          <w:p w14:paraId="6B54D94A" w14:textId="77777777" w:rsidR="00B64EDF" w:rsidRDefault="00B64EDF"/>
        </w:tc>
        <w:tc>
          <w:tcPr>
            <w:tcW w:w="1086" w:type="dxa"/>
            <w:vMerge/>
            <w:vAlign w:val="center"/>
          </w:tcPr>
          <w:p w14:paraId="3120E172" w14:textId="77777777" w:rsidR="00B64EDF" w:rsidRDefault="00B64EDF"/>
        </w:tc>
      </w:tr>
      <w:tr w:rsidR="00B64EDF" w14:paraId="6F791BE9" w14:textId="77777777">
        <w:tc>
          <w:tcPr>
            <w:tcW w:w="718" w:type="dxa"/>
            <w:vMerge/>
            <w:vAlign w:val="center"/>
          </w:tcPr>
          <w:p w14:paraId="1E584B8C" w14:textId="77777777" w:rsidR="00B64EDF" w:rsidRDefault="00B64EDF"/>
        </w:tc>
        <w:tc>
          <w:tcPr>
            <w:tcW w:w="848" w:type="dxa"/>
            <w:vMerge/>
            <w:vAlign w:val="center"/>
          </w:tcPr>
          <w:p w14:paraId="3C56F521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F06C076" w14:textId="77777777" w:rsidR="00B64EDF" w:rsidRDefault="00B64EDF"/>
        </w:tc>
        <w:tc>
          <w:tcPr>
            <w:tcW w:w="962" w:type="dxa"/>
            <w:vAlign w:val="center"/>
          </w:tcPr>
          <w:p w14:paraId="71126806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6A2DA371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73E40A3A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0E694DA8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8D4DFCC" w14:textId="77777777" w:rsidR="00B64EDF" w:rsidRDefault="00B64EDF"/>
        </w:tc>
        <w:tc>
          <w:tcPr>
            <w:tcW w:w="1358" w:type="dxa"/>
            <w:vMerge/>
            <w:vAlign w:val="center"/>
          </w:tcPr>
          <w:p w14:paraId="199A970A" w14:textId="77777777" w:rsidR="00B64EDF" w:rsidRDefault="00B64EDF"/>
        </w:tc>
        <w:tc>
          <w:tcPr>
            <w:tcW w:w="1086" w:type="dxa"/>
            <w:vMerge/>
            <w:vAlign w:val="center"/>
          </w:tcPr>
          <w:p w14:paraId="5AA10CE9" w14:textId="77777777" w:rsidR="00B64EDF" w:rsidRDefault="00B64EDF"/>
        </w:tc>
      </w:tr>
      <w:tr w:rsidR="00B64EDF" w14:paraId="03BAE58E" w14:textId="77777777">
        <w:tc>
          <w:tcPr>
            <w:tcW w:w="718" w:type="dxa"/>
            <w:vMerge/>
            <w:vAlign w:val="center"/>
          </w:tcPr>
          <w:p w14:paraId="1430AE9C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2AA75EFB" w14:textId="77777777" w:rsidR="00B64EDF" w:rsidRDefault="00874583">
            <w:r>
              <w:t>7011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1F38185" w14:textId="77777777" w:rsidR="00B64EDF" w:rsidRDefault="00874583">
            <w:r>
              <w:t>29.54</w:t>
            </w:r>
          </w:p>
        </w:tc>
        <w:tc>
          <w:tcPr>
            <w:tcW w:w="962" w:type="dxa"/>
            <w:vAlign w:val="center"/>
          </w:tcPr>
          <w:p w14:paraId="25BCD051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79076C9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5C29E22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DD69411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BFB2119" w14:textId="77777777" w:rsidR="00B64EDF" w:rsidRDefault="00874583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2C319C84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64E450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0D40AE5" w14:textId="77777777">
        <w:tc>
          <w:tcPr>
            <w:tcW w:w="718" w:type="dxa"/>
            <w:vMerge/>
            <w:vAlign w:val="center"/>
          </w:tcPr>
          <w:p w14:paraId="34051B0E" w14:textId="77777777" w:rsidR="00B64EDF" w:rsidRDefault="00B64EDF"/>
        </w:tc>
        <w:tc>
          <w:tcPr>
            <w:tcW w:w="848" w:type="dxa"/>
            <w:vMerge/>
            <w:vAlign w:val="center"/>
          </w:tcPr>
          <w:p w14:paraId="42EBB0D7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66EC1041" w14:textId="77777777" w:rsidR="00B64EDF" w:rsidRDefault="00B64EDF"/>
        </w:tc>
        <w:tc>
          <w:tcPr>
            <w:tcW w:w="962" w:type="dxa"/>
            <w:vAlign w:val="center"/>
          </w:tcPr>
          <w:p w14:paraId="093879E3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6A8BEFF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22B42C0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50AF2BE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00F652D" w14:textId="77777777" w:rsidR="00B64EDF" w:rsidRDefault="00B64EDF"/>
        </w:tc>
        <w:tc>
          <w:tcPr>
            <w:tcW w:w="1358" w:type="dxa"/>
            <w:vMerge/>
            <w:vAlign w:val="center"/>
          </w:tcPr>
          <w:p w14:paraId="29A93675" w14:textId="77777777" w:rsidR="00B64EDF" w:rsidRDefault="00B64EDF"/>
        </w:tc>
        <w:tc>
          <w:tcPr>
            <w:tcW w:w="1086" w:type="dxa"/>
            <w:vMerge/>
            <w:vAlign w:val="center"/>
          </w:tcPr>
          <w:p w14:paraId="5B9AE870" w14:textId="77777777" w:rsidR="00B64EDF" w:rsidRDefault="00B64EDF"/>
        </w:tc>
      </w:tr>
      <w:tr w:rsidR="00B64EDF" w14:paraId="17414605" w14:textId="77777777">
        <w:tc>
          <w:tcPr>
            <w:tcW w:w="718" w:type="dxa"/>
            <w:vMerge/>
            <w:vAlign w:val="center"/>
          </w:tcPr>
          <w:p w14:paraId="41B2D6D9" w14:textId="77777777" w:rsidR="00B64EDF" w:rsidRDefault="00B64EDF"/>
        </w:tc>
        <w:tc>
          <w:tcPr>
            <w:tcW w:w="848" w:type="dxa"/>
            <w:vMerge/>
            <w:vAlign w:val="center"/>
          </w:tcPr>
          <w:p w14:paraId="04E90CA4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7B969FD4" w14:textId="77777777" w:rsidR="00B64EDF" w:rsidRDefault="00B64EDF"/>
        </w:tc>
        <w:tc>
          <w:tcPr>
            <w:tcW w:w="962" w:type="dxa"/>
            <w:vAlign w:val="center"/>
          </w:tcPr>
          <w:p w14:paraId="5C7E8751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7D1A1FA4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6E3CC206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2BEC4C4E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23380402" w14:textId="77777777" w:rsidR="00B64EDF" w:rsidRDefault="00B64EDF"/>
        </w:tc>
        <w:tc>
          <w:tcPr>
            <w:tcW w:w="1358" w:type="dxa"/>
            <w:vMerge/>
            <w:vAlign w:val="center"/>
          </w:tcPr>
          <w:p w14:paraId="36FE98FE" w14:textId="77777777" w:rsidR="00B64EDF" w:rsidRDefault="00B64EDF"/>
        </w:tc>
        <w:tc>
          <w:tcPr>
            <w:tcW w:w="1086" w:type="dxa"/>
            <w:vMerge/>
            <w:vAlign w:val="center"/>
          </w:tcPr>
          <w:p w14:paraId="60402110" w14:textId="77777777" w:rsidR="00B64EDF" w:rsidRDefault="00B64EDF"/>
        </w:tc>
      </w:tr>
      <w:tr w:rsidR="00B64EDF" w14:paraId="2DEC8126" w14:textId="77777777">
        <w:tc>
          <w:tcPr>
            <w:tcW w:w="718" w:type="dxa"/>
            <w:vMerge/>
            <w:vAlign w:val="center"/>
          </w:tcPr>
          <w:p w14:paraId="3E27F42D" w14:textId="77777777" w:rsidR="00B64EDF" w:rsidRDefault="00B64EDF"/>
        </w:tc>
        <w:tc>
          <w:tcPr>
            <w:tcW w:w="848" w:type="dxa"/>
            <w:vMerge w:val="restart"/>
            <w:vAlign w:val="center"/>
          </w:tcPr>
          <w:p w14:paraId="1DCF2B55" w14:textId="77777777" w:rsidR="00B64EDF" w:rsidRDefault="00874583">
            <w:r>
              <w:t>7012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FBE0C35" w14:textId="77777777" w:rsidR="00B64EDF" w:rsidRDefault="00874583">
            <w:r>
              <w:t>29.54</w:t>
            </w:r>
          </w:p>
        </w:tc>
        <w:tc>
          <w:tcPr>
            <w:tcW w:w="962" w:type="dxa"/>
            <w:vAlign w:val="center"/>
          </w:tcPr>
          <w:p w14:paraId="28E72D2A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47BC6AEA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25E77D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D291F7F" w14:textId="77777777" w:rsidR="00B64EDF" w:rsidRDefault="00874583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DAA062E" w14:textId="77777777" w:rsidR="00B64EDF" w:rsidRDefault="00874583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0EBBF1A6" w14:textId="77777777" w:rsidR="00B64EDF" w:rsidRDefault="00874583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B32261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5286E43" w14:textId="77777777">
        <w:tc>
          <w:tcPr>
            <w:tcW w:w="718" w:type="dxa"/>
            <w:vMerge/>
            <w:vAlign w:val="center"/>
          </w:tcPr>
          <w:p w14:paraId="65235024" w14:textId="77777777" w:rsidR="00B64EDF" w:rsidRDefault="00B64EDF"/>
        </w:tc>
        <w:tc>
          <w:tcPr>
            <w:tcW w:w="848" w:type="dxa"/>
            <w:vMerge/>
            <w:vAlign w:val="center"/>
          </w:tcPr>
          <w:p w14:paraId="16C65DE8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530D452D" w14:textId="77777777" w:rsidR="00B64EDF" w:rsidRDefault="00B64EDF"/>
        </w:tc>
        <w:tc>
          <w:tcPr>
            <w:tcW w:w="962" w:type="dxa"/>
            <w:vAlign w:val="center"/>
          </w:tcPr>
          <w:p w14:paraId="3F23BC8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90406BE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0A838B5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385DDD9" w14:textId="77777777" w:rsidR="00B64EDF" w:rsidRDefault="00874583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19CCC15" w14:textId="77777777" w:rsidR="00B64EDF" w:rsidRDefault="00B64EDF"/>
        </w:tc>
        <w:tc>
          <w:tcPr>
            <w:tcW w:w="1358" w:type="dxa"/>
            <w:vMerge/>
            <w:vAlign w:val="center"/>
          </w:tcPr>
          <w:p w14:paraId="274E4461" w14:textId="77777777" w:rsidR="00B64EDF" w:rsidRDefault="00B64EDF"/>
        </w:tc>
        <w:tc>
          <w:tcPr>
            <w:tcW w:w="1086" w:type="dxa"/>
            <w:vMerge/>
            <w:vAlign w:val="center"/>
          </w:tcPr>
          <w:p w14:paraId="00A215BC" w14:textId="77777777" w:rsidR="00B64EDF" w:rsidRDefault="00B64EDF"/>
        </w:tc>
      </w:tr>
      <w:tr w:rsidR="00B64EDF" w14:paraId="5A19C157" w14:textId="77777777">
        <w:tc>
          <w:tcPr>
            <w:tcW w:w="718" w:type="dxa"/>
            <w:vMerge/>
            <w:vAlign w:val="center"/>
          </w:tcPr>
          <w:p w14:paraId="5B1AFD8B" w14:textId="77777777" w:rsidR="00B64EDF" w:rsidRDefault="00B64EDF"/>
        </w:tc>
        <w:tc>
          <w:tcPr>
            <w:tcW w:w="848" w:type="dxa"/>
            <w:vMerge/>
            <w:vAlign w:val="center"/>
          </w:tcPr>
          <w:p w14:paraId="357DB6CE" w14:textId="77777777" w:rsidR="00B64EDF" w:rsidRDefault="00B64EDF"/>
        </w:tc>
        <w:tc>
          <w:tcPr>
            <w:tcW w:w="735" w:type="dxa"/>
            <w:gridSpan w:val="2"/>
            <w:vMerge/>
            <w:vAlign w:val="center"/>
          </w:tcPr>
          <w:p w14:paraId="32DAD999" w14:textId="77777777" w:rsidR="00B64EDF" w:rsidRDefault="00B64EDF"/>
        </w:tc>
        <w:tc>
          <w:tcPr>
            <w:tcW w:w="962" w:type="dxa"/>
            <w:vAlign w:val="center"/>
          </w:tcPr>
          <w:p w14:paraId="10DA977B" w14:textId="77777777" w:rsidR="00B64EDF" w:rsidRDefault="00874583">
            <w:r>
              <w:t>M-0921</w:t>
            </w:r>
          </w:p>
        </w:tc>
        <w:tc>
          <w:tcPr>
            <w:tcW w:w="735" w:type="dxa"/>
            <w:vAlign w:val="center"/>
          </w:tcPr>
          <w:p w14:paraId="2CF1F571" w14:textId="77777777" w:rsidR="00B64EDF" w:rsidRDefault="00874583">
            <w:r>
              <w:t>1.89</w:t>
            </w:r>
          </w:p>
        </w:tc>
        <w:tc>
          <w:tcPr>
            <w:tcW w:w="679" w:type="dxa"/>
            <w:vAlign w:val="center"/>
          </w:tcPr>
          <w:p w14:paraId="5961CCE3" w14:textId="77777777" w:rsidR="00B64EDF" w:rsidRDefault="00874583">
            <w:r>
              <w:t>1.00</w:t>
            </w:r>
          </w:p>
        </w:tc>
        <w:tc>
          <w:tcPr>
            <w:tcW w:w="679" w:type="dxa"/>
            <w:vAlign w:val="center"/>
          </w:tcPr>
          <w:p w14:paraId="17FDFC54" w14:textId="77777777" w:rsidR="00B64EDF" w:rsidRDefault="00874583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5C5F085" w14:textId="77777777" w:rsidR="00B64EDF" w:rsidRDefault="00B64EDF"/>
        </w:tc>
        <w:tc>
          <w:tcPr>
            <w:tcW w:w="1358" w:type="dxa"/>
            <w:vMerge/>
            <w:vAlign w:val="center"/>
          </w:tcPr>
          <w:p w14:paraId="15A8D52B" w14:textId="77777777" w:rsidR="00B64EDF" w:rsidRDefault="00B64EDF"/>
        </w:tc>
        <w:tc>
          <w:tcPr>
            <w:tcW w:w="1086" w:type="dxa"/>
            <w:vMerge/>
            <w:vAlign w:val="center"/>
          </w:tcPr>
          <w:p w14:paraId="0906849A" w14:textId="77777777" w:rsidR="00B64EDF" w:rsidRDefault="00B64EDF"/>
        </w:tc>
      </w:tr>
      <w:tr w:rsidR="00B64EDF" w14:paraId="53DD0606" w14:textId="77777777">
        <w:tc>
          <w:tcPr>
            <w:tcW w:w="718" w:type="dxa"/>
            <w:vMerge/>
            <w:vAlign w:val="center"/>
          </w:tcPr>
          <w:p w14:paraId="291B05B1" w14:textId="77777777" w:rsidR="00B64EDF" w:rsidRDefault="00B64EDF"/>
        </w:tc>
        <w:tc>
          <w:tcPr>
            <w:tcW w:w="848" w:type="dxa"/>
            <w:vAlign w:val="center"/>
          </w:tcPr>
          <w:p w14:paraId="0CB61E09" w14:textId="77777777" w:rsidR="00B64EDF" w:rsidRDefault="00874583">
            <w:r>
              <w:t>7023</w:t>
            </w:r>
          </w:p>
        </w:tc>
        <w:tc>
          <w:tcPr>
            <w:tcW w:w="735" w:type="dxa"/>
            <w:gridSpan w:val="2"/>
            <w:vAlign w:val="center"/>
          </w:tcPr>
          <w:p w14:paraId="41AB04BA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58E13C0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3C86D99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B2161F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AB93E3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F93AD61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2F6F11F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311259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B5EEDE6" w14:textId="77777777">
        <w:tc>
          <w:tcPr>
            <w:tcW w:w="718" w:type="dxa"/>
            <w:vMerge/>
            <w:vAlign w:val="center"/>
          </w:tcPr>
          <w:p w14:paraId="613CF609" w14:textId="77777777" w:rsidR="00B64EDF" w:rsidRDefault="00B64EDF"/>
        </w:tc>
        <w:tc>
          <w:tcPr>
            <w:tcW w:w="848" w:type="dxa"/>
            <w:vAlign w:val="center"/>
          </w:tcPr>
          <w:p w14:paraId="7AB799A6" w14:textId="77777777" w:rsidR="00B64EDF" w:rsidRDefault="00874583">
            <w:r>
              <w:t>7024</w:t>
            </w:r>
          </w:p>
        </w:tc>
        <w:tc>
          <w:tcPr>
            <w:tcW w:w="735" w:type="dxa"/>
            <w:gridSpan w:val="2"/>
            <w:vAlign w:val="center"/>
          </w:tcPr>
          <w:p w14:paraId="708E6219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21564F65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730A857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0B6D27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0B6112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3BCD5DD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0E65712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4B3A8C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B37E9E1" w14:textId="77777777">
        <w:tc>
          <w:tcPr>
            <w:tcW w:w="718" w:type="dxa"/>
            <w:vMerge/>
            <w:vAlign w:val="center"/>
          </w:tcPr>
          <w:p w14:paraId="63D98A50" w14:textId="77777777" w:rsidR="00B64EDF" w:rsidRDefault="00B64EDF"/>
        </w:tc>
        <w:tc>
          <w:tcPr>
            <w:tcW w:w="848" w:type="dxa"/>
            <w:vAlign w:val="center"/>
          </w:tcPr>
          <w:p w14:paraId="2B9BFF46" w14:textId="77777777" w:rsidR="00B64EDF" w:rsidRDefault="00874583">
            <w:r>
              <w:t>7025</w:t>
            </w:r>
          </w:p>
        </w:tc>
        <w:tc>
          <w:tcPr>
            <w:tcW w:w="735" w:type="dxa"/>
            <w:gridSpan w:val="2"/>
            <w:vAlign w:val="center"/>
          </w:tcPr>
          <w:p w14:paraId="1A9CDC9A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0EC7ADF4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D693159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796F6A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5813DE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A30D3EE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6E3F4BD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D4C828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DFDB056" w14:textId="77777777">
        <w:tc>
          <w:tcPr>
            <w:tcW w:w="718" w:type="dxa"/>
            <w:vMerge/>
            <w:vAlign w:val="center"/>
          </w:tcPr>
          <w:p w14:paraId="3B14341B" w14:textId="77777777" w:rsidR="00B64EDF" w:rsidRDefault="00B64EDF"/>
        </w:tc>
        <w:tc>
          <w:tcPr>
            <w:tcW w:w="848" w:type="dxa"/>
            <w:vAlign w:val="center"/>
          </w:tcPr>
          <w:p w14:paraId="111FC1B5" w14:textId="77777777" w:rsidR="00B64EDF" w:rsidRDefault="00874583">
            <w:r>
              <w:t>7026</w:t>
            </w:r>
          </w:p>
        </w:tc>
        <w:tc>
          <w:tcPr>
            <w:tcW w:w="735" w:type="dxa"/>
            <w:gridSpan w:val="2"/>
            <w:vAlign w:val="center"/>
          </w:tcPr>
          <w:p w14:paraId="0A5704B0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475B95CD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F8EA65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E908C1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A5BD79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06B0916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6548582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36B7F4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C9AED2A" w14:textId="77777777">
        <w:tc>
          <w:tcPr>
            <w:tcW w:w="718" w:type="dxa"/>
            <w:vMerge/>
            <w:vAlign w:val="center"/>
          </w:tcPr>
          <w:p w14:paraId="3862B746" w14:textId="77777777" w:rsidR="00B64EDF" w:rsidRDefault="00B64EDF"/>
        </w:tc>
        <w:tc>
          <w:tcPr>
            <w:tcW w:w="848" w:type="dxa"/>
            <w:vAlign w:val="center"/>
          </w:tcPr>
          <w:p w14:paraId="3E1DBECA" w14:textId="77777777" w:rsidR="00B64EDF" w:rsidRDefault="00874583">
            <w:r>
              <w:t>7027</w:t>
            </w:r>
          </w:p>
        </w:tc>
        <w:tc>
          <w:tcPr>
            <w:tcW w:w="735" w:type="dxa"/>
            <w:gridSpan w:val="2"/>
            <w:vAlign w:val="center"/>
          </w:tcPr>
          <w:p w14:paraId="162D145E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5A730A7A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A65CA3B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E0C001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D6C573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05A78FA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19DFD7C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B66AA2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2735A43" w14:textId="77777777">
        <w:tc>
          <w:tcPr>
            <w:tcW w:w="718" w:type="dxa"/>
            <w:vMerge/>
            <w:vAlign w:val="center"/>
          </w:tcPr>
          <w:p w14:paraId="0E895148" w14:textId="77777777" w:rsidR="00B64EDF" w:rsidRDefault="00B64EDF"/>
        </w:tc>
        <w:tc>
          <w:tcPr>
            <w:tcW w:w="848" w:type="dxa"/>
            <w:vAlign w:val="center"/>
          </w:tcPr>
          <w:p w14:paraId="44FFF5B9" w14:textId="77777777" w:rsidR="00B64EDF" w:rsidRDefault="00874583">
            <w:r>
              <w:t>7031</w:t>
            </w:r>
          </w:p>
        </w:tc>
        <w:tc>
          <w:tcPr>
            <w:tcW w:w="735" w:type="dxa"/>
            <w:gridSpan w:val="2"/>
            <w:vAlign w:val="center"/>
          </w:tcPr>
          <w:p w14:paraId="2A828763" w14:textId="77777777" w:rsidR="00B64EDF" w:rsidRDefault="00874583">
            <w:r>
              <w:t>9.55</w:t>
            </w:r>
          </w:p>
        </w:tc>
        <w:tc>
          <w:tcPr>
            <w:tcW w:w="962" w:type="dxa"/>
            <w:vAlign w:val="center"/>
          </w:tcPr>
          <w:p w14:paraId="6C9097E3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21FBEC7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6E68D9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5D1D32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D9DBFED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7D8DB9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56DDAE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7C85CC5" w14:textId="77777777">
        <w:tc>
          <w:tcPr>
            <w:tcW w:w="718" w:type="dxa"/>
            <w:vMerge/>
            <w:vAlign w:val="center"/>
          </w:tcPr>
          <w:p w14:paraId="3E5A725D" w14:textId="77777777" w:rsidR="00B64EDF" w:rsidRDefault="00B64EDF"/>
        </w:tc>
        <w:tc>
          <w:tcPr>
            <w:tcW w:w="848" w:type="dxa"/>
            <w:vAlign w:val="center"/>
          </w:tcPr>
          <w:p w14:paraId="2EE23234" w14:textId="77777777" w:rsidR="00B64EDF" w:rsidRDefault="00874583">
            <w:r>
              <w:t>7033</w:t>
            </w:r>
          </w:p>
        </w:tc>
        <w:tc>
          <w:tcPr>
            <w:tcW w:w="735" w:type="dxa"/>
            <w:gridSpan w:val="2"/>
            <w:vAlign w:val="center"/>
          </w:tcPr>
          <w:p w14:paraId="36ACB541" w14:textId="77777777" w:rsidR="00B64EDF" w:rsidRDefault="00874583">
            <w:r>
              <w:t>5.87</w:t>
            </w:r>
          </w:p>
        </w:tc>
        <w:tc>
          <w:tcPr>
            <w:tcW w:w="962" w:type="dxa"/>
            <w:vAlign w:val="center"/>
          </w:tcPr>
          <w:p w14:paraId="1AB25994" w14:textId="77777777" w:rsidR="00B64EDF" w:rsidRDefault="00874583">
            <w:r>
              <w:t>C-0915</w:t>
            </w:r>
          </w:p>
        </w:tc>
        <w:tc>
          <w:tcPr>
            <w:tcW w:w="735" w:type="dxa"/>
            <w:vAlign w:val="center"/>
          </w:tcPr>
          <w:p w14:paraId="472349DF" w14:textId="77777777" w:rsidR="00B64EDF" w:rsidRDefault="00874583">
            <w:r>
              <w:t>1.35</w:t>
            </w:r>
          </w:p>
        </w:tc>
        <w:tc>
          <w:tcPr>
            <w:tcW w:w="679" w:type="dxa"/>
            <w:vAlign w:val="center"/>
          </w:tcPr>
          <w:p w14:paraId="2FD5D85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9D848E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971CFF0" w14:textId="77777777" w:rsidR="00B64EDF" w:rsidRDefault="00874583">
            <w:r>
              <w:t>0.07</w:t>
            </w:r>
          </w:p>
        </w:tc>
        <w:tc>
          <w:tcPr>
            <w:tcW w:w="1358" w:type="dxa"/>
            <w:vAlign w:val="center"/>
          </w:tcPr>
          <w:p w14:paraId="5E42F3F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9972DE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969740F" w14:textId="77777777">
        <w:tc>
          <w:tcPr>
            <w:tcW w:w="718" w:type="dxa"/>
            <w:vMerge w:val="restart"/>
            <w:vAlign w:val="center"/>
          </w:tcPr>
          <w:p w14:paraId="6C9BBC58" w14:textId="77777777" w:rsidR="00B64EDF" w:rsidRDefault="00874583">
            <w:r>
              <w:t>8</w:t>
            </w:r>
          </w:p>
        </w:tc>
        <w:tc>
          <w:tcPr>
            <w:tcW w:w="848" w:type="dxa"/>
            <w:vAlign w:val="center"/>
          </w:tcPr>
          <w:p w14:paraId="2D956073" w14:textId="77777777" w:rsidR="00B64EDF" w:rsidRDefault="00874583">
            <w:r>
              <w:t>8021</w:t>
            </w:r>
          </w:p>
        </w:tc>
        <w:tc>
          <w:tcPr>
            <w:tcW w:w="735" w:type="dxa"/>
            <w:gridSpan w:val="2"/>
            <w:vAlign w:val="center"/>
          </w:tcPr>
          <w:p w14:paraId="56A1E595" w14:textId="77777777" w:rsidR="00B64EDF" w:rsidRDefault="00874583">
            <w:r>
              <w:t>11.64</w:t>
            </w:r>
          </w:p>
        </w:tc>
        <w:tc>
          <w:tcPr>
            <w:tcW w:w="962" w:type="dxa"/>
            <w:vAlign w:val="center"/>
          </w:tcPr>
          <w:p w14:paraId="1BF15BC0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15598754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6A96C4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CAC5DB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B94724E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8F1C39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DEA87D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F965F34" w14:textId="77777777">
        <w:tc>
          <w:tcPr>
            <w:tcW w:w="718" w:type="dxa"/>
            <w:vMerge/>
            <w:vAlign w:val="center"/>
          </w:tcPr>
          <w:p w14:paraId="1D962517" w14:textId="77777777" w:rsidR="00B64EDF" w:rsidRDefault="00B64EDF"/>
        </w:tc>
        <w:tc>
          <w:tcPr>
            <w:tcW w:w="848" w:type="dxa"/>
            <w:vAlign w:val="center"/>
          </w:tcPr>
          <w:p w14:paraId="24199B54" w14:textId="77777777" w:rsidR="00B64EDF" w:rsidRDefault="00874583">
            <w:r>
              <w:t>8022</w:t>
            </w:r>
          </w:p>
        </w:tc>
        <w:tc>
          <w:tcPr>
            <w:tcW w:w="735" w:type="dxa"/>
            <w:gridSpan w:val="2"/>
            <w:vAlign w:val="center"/>
          </w:tcPr>
          <w:p w14:paraId="0568B34C" w14:textId="77777777" w:rsidR="00B64EDF" w:rsidRDefault="00874583">
            <w:r>
              <w:t>11.64</w:t>
            </w:r>
          </w:p>
        </w:tc>
        <w:tc>
          <w:tcPr>
            <w:tcW w:w="962" w:type="dxa"/>
            <w:vAlign w:val="center"/>
          </w:tcPr>
          <w:p w14:paraId="1CB30C8E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1BF561EE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FBA9FB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58EB29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E65DC50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4C1CF4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A39344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4A8FBB0" w14:textId="77777777">
        <w:tc>
          <w:tcPr>
            <w:tcW w:w="718" w:type="dxa"/>
            <w:vMerge/>
            <w:vAlign w:val="center"/>
          </w:tcPr>
          <w:p w14:paraId="76CF3391" w14:textId="77777777" w:rsidR="00B64EDF" w:rsidRDefault="00B64EDF"/>
        </w:tc>
        <w:tc>
          <w:tcPr>
            <w:tcW w:w="848" w:type="dxa"/>
            <w:vAlign w:val="center"/>
          </w:tcPr>
          <w:p w14:paraId="05FA2E40" w14:textId="77777777" w:rsidR="00B64EDF" w:rsidRDefault="00874583">
            <w:r>
              <w:t>8023</w:t>
            </w:r>
          </w:p>
        </w:tc>
        <w:tc>
          <w:tcPr>
            <w:tcW w:w="735" w:type="dxa"/>
            <w:gridSpan w:val="2"/>
            <w:vAlign w:val="center"/>
          </w:tcPr>
          <w:p w14:paraId="69CD085E" w14:textId="77777777" w:rsidR="00B64EDF" w:rsidRDefault="00874583">
            <w:r>
              <w:t>11.64</w:t>
            </w:r>
          </w:p>
        </w:tc>
        <w:tc>
          <w:tcPr>
            <w:tcW w:w="962" w:type="dxa"/>
            <w:vAlign w:val="center"/>
          </w:tcPr>
          <w:p w14:paraId="79C6E40C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5E27A1C2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317583F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4556C1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C1F4B8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7A21A5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0DA603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1F63D00" w14:textId="77777777">
        <w:tc>
          <w:tcPr>
            <w:tcW w:w="718" w:type="dxa"/>
            <w:vMerge/>
            <w:vAlign w:val="center"/>
          </w:tcPr>
          <w:p w14:paraId="51CC5824" w14:textId="77777777" w:rsidR="00B64EDF" w:rsidRDefault="00B64EDF"/>
        </w:tc>
        <w:tc>
          <w:tcPr>
            <w:tcW w:w="848" w:type="dxa"/>
            <w:vAlign w:val="center"/>
          </w:tcPr>
          <w:p w14:paraId="275E48AD" w14:textId="77777777" w:rsidR="00B64EDF" w:rsidRDefault="00874583">
            <w:r>
              <w:t>8024</w:t>
            </w:r>
          </w:p>
        </w:tc>
        <w:tc>
          <w:tcPr>
            <w:tcW w:w="735" w:type="dxa"/>
            <w:gridSpan w:val="2"/>
            <w:vAlign w:val="center"/>
          </w:tcPr>
          <w:p w14:paraId="6716E864" w14:textId="77777777" w:rsidR="00B64EDF" w:rsidRDefault="00874583">
            <w:r>
              <w:t>11.64</w:t>
            </w:r>
          </w:p>
        </w:tc>
        <w:tc>
          <w:tcPr>
            <w:tcW w:w="962" w:type="dxa"/>
            <w:vAlign w:val="center"/>
          </w:tcPr>
          <w:p w14:paraId="74DE3278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0B432640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2A1F141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552314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D38A3B1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0EC9AA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FF62BA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5B15A82" w14:textId="77777777">
        <w:tc>
          <w:tcPr>
            <w:tcW w:w="718" w:type="dxa"/>
            <w:vMerge/>
            <w:vAlign w:val="center"/>
          </w:tcPr>
          <w:p w14:paraId="4E8F08D5" w14:textId="77777777" w:rsidR="00B64EDF" w:rsidRDefault="00B64EDF"/>
        </w:tc>
        <w:tc>
          <w:tcPr>
            <w:tcW w:w="848" w:type="dxa"/>
            <w:vAlign w:val="center"/>
          </w:tcPr>
          <w:p w14:paraId="6052B96E" w14:textId="77777777" w:rsidR="00B64EDF" w:rsidRDefault="00874583">
            <w:r>
              <w:t>8025</w:t>
            </w:r>
          </w:p>
        </w:tc>
        <w:tc>
          <w:tcPr>
            <w:tcW w:w="735" w:type="dxa"/>
            <w:gridSpan w:val="2"/>
            <w:vAlign w:val="center"/>
          </w:tcPr>
          <w:p w14:paraId="60A099EF" w14:textId="77777777" w:rsidR="00B64EDF" w:rsidRDefault="00874583">
            <w:r>
              <w:t>11.64</w:t>
            </w:r>
          </w:p>
        </w:tc>
        <w:tc>
          <w:tcPr>
            <w:tcW w:w="962" w:type="dxa"/>
            <w:vAlign w:val="center"/>
          </w:tcPr>
          <w:p w14:paraId="0C3E5206" w14:textId="77777777" w:rsidR="00B64EDF" w:rsidRDefault="00874583">
            <w:r>
              <w:t>C-1515</w:t>
            </w:r>
          </w:p>
        </w:tc>
        <w:tc>
          <w:tcPr>
            <w:tcW w:w="735" w:type="dxa"/>
            <w:vAlign w:val="center"/>
          </w:tcPr>
          <w:p w14:paraId="4DDD6EBF" w14:textId="77777777" w:rsidR="00B64EDF" w:rsidRDefault="00874583">
            <w:r>
              <w:t>2.25</w:t>
            </w:r>
          </w:p>
        </w:tc>
        <w:tc>
          <w:tcPr>
            <w:tcW w:w="679" w:type="dxa"/>
            <w:vAlign w:val="center"/>
          </w:tcPr>
          <w:p w14:paraId="42EE629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E480B9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CF1CBE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327C57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7CF45B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C1A2BD1" w14:textId="77777777">
        <w:tc>
          <w:tcPr>
            <w:tcW w:w="718" w:type="dxa"/>
            <w:vMerge/>
            <w:vAlign w:val="center"/>
          </w:tcPr>
          <w:p w14:paraId="2FEA2ACF" w14:textId="77777777" w:rsidR="00B64EDF" w:rsidRDefault="00B64EDF"/>
        </w:tc>
        <w:tc>
          <w:tcPr>
            <w:tcW w:w="848" w:type="dxa"/>
            <w:vAlign w:val="center"/>
          </w:tcPr>
          <w:p w14:paraId="45790B29" w14:textId="77777777" w:rsidR="00B64EDF" w:rsidRDefault="00874583">
            <w:r>
              <w:t>8026</w:t>
            </w:r>
          </w:p>
        </w:tc>
        <w:tc>
          <w:tcPr>
            <w:tcW w:w="735" w:type="dxa"/>
            <w:gridSpan w:val="2"/>
            <w:vAlign w:val="center"/>
          </w:tcPr>
          <w:p w14:paraId="4FADF411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5F7917A6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38D3596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B4DA61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CEA929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E063520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6F30BBA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B9CDEB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16021C6" w14:textId="77777777">
        <w:tc>
          <w:tcPr>
            <w:tcW w:w="718" w:type="dxa"/>
            <w:vMerge/>
            <w:vAlign w:val="center"/>
          </w:tcPr>
          <w:p w14:paraId="630FB003" w14:textId="77777777" w:rsidR="00B64EDF" w:rsidRDefault="00B64EDF"/>
        </w:tc>
        <w:tc>
          <w:tcPr>
            <w:tcW w:w="848" w:type="dxa"/>
            <w:vAlign w:val="center"/>
          </w:tcPr>
          <w:p w14:paraId="6BE0610B" w14:textId="77777777" w:rsidR="00B64EDF" w:rsidRDefault="00874583">
            <w:r>
              <w:t>8027</w:t>
            </w:r>
          </w:p>
        </w:tc>
        <w:tc>
          <w:tcPr>
            <w:tcW w:w="735" w:type="dxa"/>
            <w:gridSpan w:val="2"/>
            <w:vAlign w:val="center"/>
          </w:tcPr>
          <w:p w14:paraId="19F7C9CD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5205790A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7015DFC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4A7F4ED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1011E4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2F225EF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4EA633D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92090C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B40F84B" w14:textId="77777777">
        <w:tc>
          <w:tcPr>
            <w:tcW w:w="718" w:type="dxa"/>
            <w:vMerge/>
            <w:vAlign w:val="center"/>
          </w:tcPr>
          <w:p w14:paraId="6FFC9B31" w14:textId="77777777" w:rsidR="00B64EDF" w:rsidRDefault="00B64EDF"/>
        </w:tc>
        <w:tc>
          <w:tcPr>
            <w:tcW w:w="848" w:type="dxa"/>
            <w:vAlign w:val="center"/>
          </w:tcPr>
          <w:p w14:paraId="48DAA714" w14:textId="77777777" w:rsidR="00B64EDF" w:rsidRDefault="00874583">
            <w:r>
              <w:t>8028</w:t>
            </w:r>
          </w:p>
        </w:tc>
        <w:tc>
          <w:tcPr>
            <w:tcW w:w="735" w:type="dxa"/>
            <w:gridSpan w:val="2"/>
            <w:vAlign w:val="center"/>
          </w:tcPr>
          <w:p w14:paraId="074882E9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03D2D38E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4A0A96D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348E4E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E818FD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B77E77F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41F8DC9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33249A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C25F617" w14:textId="77777777">
        <w:tc>
          <w:tcPr>
            <w:tcW w:w="718" w:type="dxa"/>
            <w:vMerge/>
            <w:vAlign w:val="center"/>
          </w:tcPr>
          <w:p w14:paraId="4682208D" w14:textId="77777777" w:rsidR="00B64EDF" w:rsidRDefault="00B64EDF"/>
        </w:tc>
        <w:tc>
          <w:tcPr>
            <w:tcW w:w="848" w:type="dxa"/>
            <w:vAlign w:val="center"/>
          </w:tcPr>
          <w:p w14:paraId="0927A0C3" w14:textId="77777777" w:rsidR="00B64EDF" w:rsidRDefault="00874583">
            <w:r>
              <w:t>8029</w:t>
            </w:r>
          </w:p>
        </w:tc>
        <w:tc>
          <w:tcPr>
            <w:tcW w:w="735" w:type="dxa"/>
            <w:gridSpan w:val="2"/>
            <w:vAlign w:val="center"/>
          </w:tcPr>
          <w:p w14:paraId="504EFCA8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013F8C22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DEF925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ACD46C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0222B5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9E4C494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785628C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C67FB7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F4C0DCF" w14:textId="77777777">
        <w:tc>
          <w:tcPr>
            <w:tcW w:w="718" w:type="dxa"/>
            <w:vMerge/>
            <w:vAlign w:val="center"/>
          </w:tcPr>
          <w:p w14:paraId="375EBA9B" w14:textId="77777777" w:rsidR="00B64EDF" w:rsidRDefault="00B64EDF"/>
        </w:tc>
        <w:tc>
          <w:tcPr>
            <w:tcW w:w="848" w:type="dxa"/>
            <w:vAlign w:val="center"/>
          </w:tcPr>
          <w:p w14:paraId="48299583" w14:textId="77777777" w:rsidR="00B64EDF" w:rsidRDefault="00874583">
            <w:r>
              <w:t>8030</w:t>
            </w:r>
          </w:p>
        </w:tc>
        <w:tc>
          <w:tcPr>
            <w:tcW w:w="735" w:type="dxa"/>
            <w:gridSpan w:val="2"/>
            <w:vAlign w:val="center"/>
          </w:tcPr>
          <w:p w14:paraId="7E59AE2F" w14:textId="77777777" w:rsidR="00B64EDF" w:rsidRDefault="00874583">
            <w:r>
              <w:t>10.20</w:t>
            </w:r>
          </w:p>
        </w:tc>
        <w:tc>
          <w:tcPr>
            <w:tcW w:w="962" w:type="dxa"/>
            <w:vAlign w:val="center"/>
          </w:tcPr>
          <w:p w14:paraId="517C3AFB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25EF9D68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47659A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B5B12D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FEECFF1" w14:textId="77777777" w:rsidR="00B64EDF" w:rsidRDefault="00874583">
            <w:r>
              <w:t>0.05</w:t>
            </w:r>
          </w:p>
        </w:tc>
        <w:tc>
          <w:tcPr>
            <w:tcW w:w="1358" w:type="dxa"/>
            <w:vAlign w:val="center"/>
          </w:tcPr>
          <w:p w14:paraId="37AC4AE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7C297F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67710B0" w14:textId="77777777">
        <w:tc>
          <w:tcPr>
            <w:tcW w:w="718" w:type="dxa"/>
            <w:vMerge/>
            <w:vAlign w:val="center"/>
          </w:tcPr>
          <w:p w14:paraId="13BA9173" w14:textId="77777777" w:rsidR="00B64EDF" w:rsidRDefault="00B64EDF"/>
        </w:tc>
        <w:tc>
          <w:tcPr>
            <w:tcW w:w="848" w:type="dxa"/>
            <w:vAlign w:val="center"/>
          </w:tcPr>
          <w:p w14:paraId="776A94AF" w14:textId="77777777" w:rsidR="00B64EDF" w:rsidRDefault="00874583">
            <w:r>
              <w:t>8031</w:t>
            </w:r>
          </w:p>
        </w:tc>
        <w:tc>
          <w:tcPr>
            <w:tcW w:w="735" w:type="dxa"/>
            <w:gridSpan w:val="2"/>
            <w:vAlign w:val="center"/>
          </w:tcPr>
          <w:p w14:paraId="4ED6E859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259C7207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7DCF4C4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4AD786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DF043E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56A023B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EE4814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F41481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E7D5F3E" w14:textId="77777777">
        <w:tc>
          <w:tcPr>
            <w:tcW w:w="718" w:type="dxa"/>
            <w:vMerge/>
            <w:vAlign w:val="center"/>
          </w:tcPr>
          <w:p w14:paraId="30C81F95" w14:textId="77777777" w:rsidR="00B64EDF" w:rsidRDefault="00B64EDF"/>
        </w:tc>
        <w:tc>
          <w:tcPr>
            <w:tcW w:w="848" w:type="dxa"/>
            <w:vAlign w:val="center"/>
          </w:tcPr>
          <w:p w14:paraId="08706356" w14:textId="77777777" w:rsidR="00B64EDF" w:rsidRDefault="00874583">
            <w:r>
              <w:t>8032</w:t>
            </w:r>
          </w:p>
        </w:tc>
        <w:tc>
          <w:tcPr>
            <w:tcW w:w="735" w:type="dxa"/>
            <w:gridSpan w:val="2"/>
            <w:vAlign w:val="center"/>
          </w:tcPr>
          <w:p w14:paraId="5A9F834D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47D0F7E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CC82B8A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63B340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84719A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AAEF45B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4E109B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83FB13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FE37806" w14:textId="77777777">
        <w:tc>
          <w:tcPr>
            <w:tcW w:w="718" w:type="dxa"/>
            <w:vMerge/>
            <w:vAlign w:val="center"/>
          </w:tcPr>
          <w:p w14:paraId="0ABBC171" w14:textId="77777777" w:rsidR="00B64EDF" w:rsidRDefault="00B64EDF"/>
        </w:tc>
        <w:tc>
          <w:tcPr>
            <w:tcW w:w="848" w:type="dxa"/>
            <w:vAlign w:val="center"/>
          </w:tcPr>
          <w:p w14:paraId="5FF8BF73" w14:textId="77777777" w:rsidR="00B64EDF" w:rsidRDefault="00874583">
            <w:r>
              <w:t>8033</w:t>
            </w:r>
          </w:p>
        </w:tc>
        <w:tc>
          <w:tcPr>
            <w:tcW w:w="735" w:type="dxa"/>
            <w:gridSpan w:val="2"/>
            <w:vAlign w:val="center"/>
          </w:tcPr>
          <w:p w14:paraId="64D58FD8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6FFC2EFA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8A32109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537259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FAB05F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F10162B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72F2FC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84811E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6A98749" w14:textId="77777777">
        <w:tc>
          <w:tcPr>
            <w:tcW w:w="718" w:type="dxa"/>
            <w:vMerge/>
            <w:vAlign w:val="center"/>
          </w:tcPr>
          <w:p w14:paraId="6480655B" w14:textId="77777777" w:rsidR="00B64EDF" w:rsidRDefault="00B64EDF"/>
        </w:tc>
        <w:tc>
          <w:tcPr>
            <w:tcW w:w="848" w:type="dxa"/>
            <w:vAlign w:val="center"/>
          </w:tcPr>
          <w:p w14:paraId="2CBD3278" w14:textId="77777777" w:rsidR="00B64EDF" w:rsidRDefault="00874583">
            <w:r>
              <w:t>8034</w:t>
            </w:r>
          </w:p>
        </w:tc>
        <w:tc>
          <w:tcPr>
            <w:tcW w:w="735" w:type="dxa"/>
            <w:gridSpan w:val="2"/>
            <w:vAlign w:val="center"/>
          </w:tcPr>
          <w:p w14:paraId="7145FA56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24A19FCB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77BED9C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85762B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B73200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A9FCD89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F9CCE5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DA3F98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8548E29" w14:textId="77777777">
        <w:tc>
          <w:tcPr>
            <w:tcW w:w="718" w:type="dxa"/>
            <w:vMerge/>
            <w:vAlign w:val="center"/>
          </w:tcPr>
          <w:p w14:paraId="60B7FF64" w14:textId="77777777" w:rsidR="00B64EDF" w:rsidRDefault="00B64EDF"/>
        </w:tc>
        <w:tc>
          <w:tcPr>
            <w:tcW w:w="848" w:type="dxa"/>
            <w:vAlign w:val="center"/>
          </w:tcPr>
          <w:p w14:paraId="0DCD938C" w14:textId="77777777" w:rsidR="00B64EDF" w:rsidRDefault="00874583">
            <w:r>
              <w:t>8035</w:t>
            </w:r>
          </w:p>
        </w:tc>
        <w:tc>
          <w:tcPr>
            <w:tcW w:w="735" w:type="dxa"/>
            <w:gridSpan w:val="2"/>
            <w:vAlign w:val="center"/>
          </w:tcPr>
          <w:p w14:paraId="22A20AC6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D840826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0D3978D1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70DCA9B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C66B4E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B3603F6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242E79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BBC0D3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C2BE871" w14:textId="77777777">
        <w:tc>
          <w:tcPr>
            <w:tcW w:w="718" w:type="dxa"/>
            <w:vMerge/>
            <w:vAlign w:val="center"/>
          </w:tcPr>
          <w:p w14:paraId="0EDEB328" w14:textId="77777777" w:rsidR="00B64EDF" w:rsidRDefault="00B64EDF"/>
        </w:tc>
        <w:tc>
          <w:tcPr>
            <w:tcW w:w="848" w:type="dxa"/>
            <w:vAlign w:val="center"/>
          </w:tcPr>
          <w:p w14:paraId="108BCD77" w14:textId="77777777" w:rsidR="00B64EDF" w:rsidRDefault="00874583">
            <w:r>
              <w:t>8036</w:t>
            </w:r>
          </w:p>
        </w:tc>
        <w:tc>
          <w:tcPr>
            <w:tcW w:w="735" w:type="dxa"/>
            <w:gridSpan w:val="2"/>
            <w:vAlign w:val="center"/>
          </w:tcPr>
          <w:p w14:paraId="5E561017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26B43599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A78EFFE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C9BD31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0FD0D5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6F4A39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235609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4C6DD7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BD57736" w14:textId="77777777">
        <w:tc>
          <w:tcPr>
            <w:tcW w:w="718" w:type="dxa"/>
            <w:vMerge/>
            <w:vAlign w:val="center"/>
          </w:tcPr>
          <w:p w14:paraId="5B80FD55" w14:textId="77777777" w:rsidR="00B64EDF" w:rsidRDefault="00B64EDF"/>
        </w:tc>
        <w:tc>
          <w:tcPr>
            <w:tcW w:w="848" w:type="dxa"/>
            <w:vAlign w:val="center"/>
          </w:tcPr>
          <w:p w14:paraId="7E838E40" w14:textId="77777777" w:rsidR="00B64EDF" w:rsidRDefault="00874583">
            <w:r>
              <w:t>8037</w:t>
            </w:r>
          </w:p>
        </w:tc>
        <w:tc>
          <w:tcPr>
            <w:tcW w:w="735" w:type="dxa"/>
            <w:gridSpan w:val="2"/>
            <w:vAlign w:val="center"/>
          </w:tcPr>
          <w:p w14:paraId="17F52E6E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3402EB22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6F034187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6AF5D18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373064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EC47F20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34DC46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97515E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068042B" w14:textId="77777777">
        <w:tc>
          <w:tcPr>
            <w:tcW w:w="718" w:type="dxa"/>
            <w:vMerge/>
            <w:vAlign w:val="center"/>
          </w:tcPr>
          <w:p w14:paraId="774B32F9" w14:textId="77777777" w:rsidR="00B64EDF" w:rsidRDefault="00B64EDF"/>
        </w:tc>
        <w:tc>
          <w:tcPr>
            <w:tcW w:w="848" w:type="dxa"/>
            <w:vAlign w:val="center"/>
          </w:tcPr>
          <w:p w14:paraId="1AEF6B14" w14:textId="77777777" w:rsidR="00B64EDF" w:rsidRDefault="00874583">
            <w:r>
              <w:t>8038</w:t>
            </w:r>
          </w:p>
        </w:tc>
        <w:tc>
          <w:tcPr>
            <w:tcW w:w="735" w:type="dxa"/>
            <w:gridSpan w:val="2"/>
            <w:vAlign w:val="center"/>
          </w:tcPr>
          <w:p w14:paraId="6DEB920A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014E772F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3A3EE8C4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A7484D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319F98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686E226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F9E9C6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2E4038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379F6DD" w14:textId="77777777">
        <w:tc>
          <w:tcPr>
            <w:tcW w:w="718" w:type="dxa"/>
            <w:vMerge/>
            <w:vAlign w:val="center"/>
          </w:tcPr>
          <w:p w14:paraId="4174D351" w14:textId="77777777" w:rsidR="00B64EDF" w:rsidRDefault="00B64EDF"/>
        </w:tc>
        <w:tc>
          <w:tcPr>
            <w:tcW w:w="848" w:type="dxa"/>
            <w:vAlign w:val="center"/>
          </w:tcPr>
          <w:p w14:paraId="39DBA145" w14:textId="77777777" w:rsidR="00B64EDF" w:rsidRDefault="00874583">
            <w:r>
              <w:t>8039</w:t>
            </w:r>
          </w:p>
        </w:tc>
        <w:tc>
          <w:tcPr>
            <w:tcW w:w="735" w:type="dxa"/>
            <w:gridSpan w:val="2"/>
            <w:vAlign w:val="center"/>
          </w:tcPr>
          <w:p w14:paraId="39C69B8C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134A2EA4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1FEC08D2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3D1B1F7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49283B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3D34CB6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C329E1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CE68B4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4118756" w14:textId="77777777">
        <w:tc>
          <w:tcPr>
            <w:tcW w:w="718" w:type="dxa"/>
            <w:vMerge/>
            <w:vAlign w:val="center"/>
          </w:tcPr>
          <w:p w14:paraId="19004E7C" w14:textId="77777777" w:rsidR="00B64EDF" w:rsidRDefault="00B64EDF"/>
        </w:tc>
        <w:tc>
          <w:tcPr>
            <w:tcW w:w="848" w:type="dxa"/>
            <w:vAlign w:val="center"/>
          </w:tcPr>
          <w:p w14:paraId="3BCFA87D" w14:textId="77777777" w:rsidR="00B64EDF" w:rsidRDefault="00874583">
            <w:r>
              <w:t>8040</w:t>
            </w:r>
          </w:p>
        </w:tc>
        <w:tc>
          <w:tcPr>
            <w:tcW w:w="735" w:type="dxa"/>
            <w:gridSpan w:val="2"/>
            <w:vAlign w:val="center"/>
          </w:tcPr>
          <w:p w14:paraId="287F9B27" w14:textId="77777777" w:rsidR="00B64EDF" w:rsidRDefault="00874583">
            <w:r>
              <w:t>9.07</w:t>
            </w:r>
          </w:p>
        </w:tc>
        <w:tc>
          <w:tcPr>
            <w:tcW w:w="962" w:type="dxa"/>
            <w:vAlign w:val="center"/>
          </w:tcPr>
          <w:p w14:paraId="426FF58B" w14:textId="77777777" w:rsidR="00B64EDF" w:rsidRDefault="00874583">
            <w:r>
              <w:t>C-1215</w:t>
            </w:r>
          </w:p>
        </w:tc>
        <w:tc>
          <w:tcPr>
            <w:tcW w:w="735" w:type="dxa"/>
            <w:vAlign w:val="center"/>
          </w:tcPr>
          <w:p w14:paraId="5C2BAF2F" w14:textId="77777777" w:rsidR="00B64EDF" w:rsidRDefault="00874583">
            <w:r>
              <w:t>1.80</w:t>
            </w:r>
          </w:p>
        </w:tc>
        <w:tc>
          <w:tcPr>
            <w:tcW w:w="679" w:type="dxa"/>
            <w:vAlign w:val="center"/>
          </w:tcPr>
          <w:p w14:paraId="12EC882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730E19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94C37E0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C085F2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837E9C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70868B9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F81BF9D" w14:textId="77777777" w:rsidR="00B64EDF" w:rsidRDefault="00874583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6FA0CDE9" w14:textId="77777777" w:rsidR="00B64EDF" w:rsidRDefault="00874583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B64EDF" w14:paraId="55941404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8A62518" w14:textId="77777777" w:rsidR="00B64EDF" w:rsidRDefault="00874583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48EA0A25" w14:textId="77777777" w:rsidR="00B64EDF" w:rsidRDefault="00874583">
            <w:r>
              <w:t>主要房间外窗（包括阳台门）的通风开口面积不应小于房间地面面积的</w:t>
            </w:r>
            <w:r>
              <w:t>10</w:t>
            </w:r>
            <w:r>
              <w:t>％</w:t>
            </w:r>
          </w:p>
        </w:tc>
      </w:tr>
      <w:tr w:rsidR="00B64EDF" w14:paraId="38C6E27A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CD0D0D8" w14:textId="77777777" w:rsidR="00B64EDF" w:rsidRDefault="00874583">
            <w:r>
              <w:lastRenderedPageBreak/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61E8BDD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40EB3D35" w14:textId="77777777" w:rsidR="00B64EDF" w:rsidRDefault="00874583">
      <w:r>
        <w:t>注：达标时只列出一项，不达标时列出全部不达标项</w:t>
      </w:r>
    </w:p>
    <w:p w14:paraId="1B9800C2" w14:textId="77777777" w:rsidR="00B64EDF" w:rsidRDefault="00B64EDF"/>
    <w:p w14:paraId="3161D889" w14:textId="77777777" w:rsidR="00B64EDF" w:rsidRDefault="00874583">
      <w:pPr>
        <w:pStyle w:val="1"/>
      </w:pPr>
      <w:bookmarkStart w:id="64" w:name="_Toc92098583"/>
      <w:r>
        <w:t>非主要房间通风开口面积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B64EDF" w14:paraId="189C22A9" w14:textId="77777777">
        <w:tc>
          <w:tcPr>
            <w:tcW w:w="718" w:type="dxa"/>
            <w:shd w:val="clear" w:color="auto" w:fill="E6E6E6"/>
            <w:vAlign w:val="center"/>
          </w:tcPr>
          <w:p w14:paraId="11BCD33E" w14:textId="77777777" w:rsidR="00B64EDF" w:rsidRDefault="00874583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400B257" w14:textId="77777777" w:rsidR="00B64EDF" w:rsidRDefault="00874583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79C66BA6" w14:textId="77777777" w:rsidR="00B64EDF" w:rsidRDefault="00874583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4C1CBA69" w14:textId="77777777" w:rsidR="00B64EDF" w:rsidRDefault="00874583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052838C5" w14:textId="77777777" w:rsidR="00B64EDF" w:rsidRDefault="00874583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7316A33F" w14:textId="77777777" w:rsidR="00B64EDF" w:rsidRDefault="00874583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4681A53E" w14:textId="77777777" w:rsidR="00B64EDF" w:rsidRDefault="00874583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76AD1103" w14:textId="77777777" w:rsidR="00B64EDF" w:rsidRDefault="00874583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6872A9F5" w14:textId="77777777" w:rsidR="00B64EDF" w:rsidRDefault="00874583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11EEFE3D" w14:textId="77777777" w:rsidR="00B64EDF" w:rsidRDefault="00874583">
            <w:pPr>
              <w:jc w:val="center"/>
            </w:pPr>
            <w:r>
              <w:t>结论</w:t>
            </w:r>
          </w:p>
        </w:tc>
      </w:tr>
      <w:tr w:rsidR="00B64EDF" w14:paraId="41035D5F" w14:textId="77777777">
        <w:tc>
          <w:tcPr>
            <w:tcW w:w="718" w:type="dxa"/>
            <w:vMerge w:val="restart"/>
            <w:vAlign w:val="center"/>
          </w:tcPr>
          <w:p w14:paraId="38EA5F39" w14:textId="77777777" w:rsidR="00B64EDF" w:rsidRDefault="00874583">
            <w:r>
              <w:t>1</w:t>
            </w:r>
          </w:p>
        </w:tc>
        <w:tc>
          <w:tcPr>
            <w:tcW w:w="848" w:type="dxa"/>
            <w:vAlign w:val="center"/>
          </w:tcPr>
          <w:p w14:paraId="1253DF88" w14:textId="77777777" w:rsidR="00B64EDF" w:rsidRDefault="00874583">
            <w:r>
              <w:t>1093</w:t>
            </w:r>
          </w:p>
        </w:tc>
        <w:tc>
          <w:tcPr>
            <w:tcW w:w="735" w:type="dxa"/>
            <w:gridSpan w:val="2"/>
            <w:vAlign w:val="center"/>
          </w:tcPr>
          <w:p w14:paraId="36B3255F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11AD737F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46349BA3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6B43A78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D7E2AA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C36147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1BBF8F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34BE0F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F6BC315" w14:textId="77777777">
        <w:tc>
          <w:tcPr>
            <w:tcW w:w="718" w:type="dxa"/>
            <w:vMerge/>
            <w:vAlign w:val="center"/>
          </w:tcPr>
          <w:p w14:paraId="3921CAF9" w14:textId="77777777" w:rsidR="00B64EDF" w:rsidRDefault="00B64EDF"/>
        </w:tc>
        <w:tc>
          <w:tcPr>
            <w:tcW w:w="848" w:type="dxa"/>
            <w:vAlign w:val="center"/>
          </w:tcPr>
          <w:p w14:paraId="6074748B" w14:textId="77777777" w:rsidR="00B64EDF" w:rsidRDefault="00874583">
            <w:r>
              <w:t>1095</w:t>
            </w:r>
          </w:p>
        </w:tc>
        <w:tc>
          <w:tcPr>
            <w:tcW w:w="735" w:type="dxa"/>
            <w:gridSpan w:val="2"/>
            <w:vAlign w:val="center"/>
          </w:tcPr>
          <w:p w14:paraId="6EA7DA46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386DB135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633408CE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5E42BCC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150CE0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3FC8AB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A62030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D1A924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2EFDD9E" w14:textId="77777777">
        <w:tc>
          <w:tcPr>
            <w:tcW w:w="718" w:type="dxa"/>
            <w:vMerge/>
            <w:vAlign w:val="center"/>
          </w:tcPr>
          <w:p w14:paraId="2427C310" w14:textId="77777777" w:rsidR="00B64EDF" w:rsidRDefault="00B64EDF"/>
        </w:tc>
        <w:tc>
          <w:tcPr>
            <w:tcW w:w="848" w:type="dxa"/>
            <w:vAlign w:val="center"/>
          </w:tcPr>
          <w:p w14:paraId="24730CC3" w14:textId="77777777" w:rsidR="00B64EDF" w:rsidRDefault="00874583">
            <w:r>
              <w:t>1097</w:t>
            </w:r>
          </w:p>
        </w:tc>
        <w:tc>
          <w:tcPr>
            <w:tcW w:w="735" w:type="dxa"/>
            <w:gridSpan w:val="2"/>
            <w:vAlign w:val="center"/>
          </w:tcPr>
          <w:p w14:paraId="6CBD6769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3935076E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426ACA2C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15DAD13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6987BD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2D42A5F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06A3FA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717B10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195E64D" w14:textId="77777777">
        <w:tc>
          <w:tcPr>
            <w:tcW w:w="718" w:type="dxa"/>
            <w:vMerge/>
            <w:vAlign w:val="center"/>
          </w:tcPr>
          <w:p w14:paraId="7715E271" w14:textId="77777777" w:rsidR="00B64EDF" w:rsidRDefault="00B64EDF"/>
        </w:tc>
        <w:tc>
          <w:tcPr>
            <w:tcW w:w="848" w:type="dxa"/>
            <w:vAlign w:val="center"/>
          </w:tcPr>
          <w:p w14:paraId="1D9D068F" w14:textId="77777777" w:rsidR="00B64EDF" w:rsidRDefault="00874583">
            <w:r>
              <w:t>1099</w:t>
            </w:r>
          </w:p>
        </w:tc>
        <w:tc>
          <w:tcPr>
            <w:tcW w:w="735" w:type="dxa"/>
            <w:gridSpan w:val="2"/>
            <w:vAlign w:val="center"/>
          </w:tcPr>
          <w:p w14:paraId="2C115904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3090C9B8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D975476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71900AA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DF6B0E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BEDFD0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4104D8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07B346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8FD744E" w14:textId="77777777">
        <w:tc>
          <w:tcPr>
            <w:tcW w:w="718" w:type="dxa"/>
            <w:vMerge/>
            <w:vAlign w:val="center"/>
          </w:tcPr>
          <w:p w14:paraId="2EB0E91F" w14:textId="77777777" w:rsidR="00B64EDF" w:rsidRDefault="00B64EDF"/>
        </w:tc>
        <w:tc>
          <w:tcPr>
            <w:tcW w:w="848" w:type="dxa"/>
            <w:vAlign w:val="center"/>
          </w:tcPr>
          <w:p w14:paraId="53EC193C" w14:textId="77777777" w:rsidR="00B64EDF" w:rsidRDefault="00874583">
            <w:r>
              <w:t>1105</w:t>
            </w:r>
          </w:p>
        </w:tc>
        <w:tc>
          <w:tcPr>
            <w:tcW w:w="735" w:type="dxa"/>
            <w:gridSpan w:val="2"/>
            <w:vAlign w:val="center"/>
          </w:tcPr>
          <w:p w14:paraId="2390FDDF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0C681D25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1132D2B6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65CA416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B3C93A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DF8D863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E9237B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A6F402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726EA6C" w14:textId="77777777">
        <w:tc>
          <w:tcPr>
            <w:tcW w:w="718" w:type="dxa"/>
            <w:vMerge/>
            <w:vAlign w:val="center"/>
          </w:tcPr>
          <w:p w14:paraId="2E63C781" w14:textId="77777777" w:rsidR="00B64EDF" w:rsidRDefault="00B64EDF"/>
        </w:tc>
        <w:tc>
          <w:tcPr>
            <w:tcW w:w="848" w:type="dxa"/>
            <w:vAlign w:val="center"/>
          </w:tcPr>
          <w:p w14:paraId="44E95A62" w14:textId="77777777" w:rsidR="00B64EDF" w:rsidRDefault="00874583">
            <w:r>
              <w:t>1106</w:t>
            </w:r>
          </w:p>
        </w:tc>
        <w:tc>
          <w:tcPr>
            <w:tcW w:w="735" w:type="dxa"/>
            <w:gridSpan w:val="2"/>
            <w:vAlign w:val="center"/>
          </w:tcPr>
          <w:p w14:paraId="473D361F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125218E8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7292475B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70C86E6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44091D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C274A35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A56A51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907B13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C6BD857" w14:textId="77777777">
        <w:tc>
          <w:tcPr>
            <w:tcW w:w="718" w:type="dxa"/>
            <w:vMerge/>
            <w:vAlign w:val="center"/>
          </w:tcPr>
          <w:p w14:paraId="7AFBD75F" w14:textId="77777777" w:rsidR="00B64EDF" w:rsidRDefault="00B64EDF"/>
        </w:tc>
        <w:tc>
          <w:tcPr>
            <w:tcW w:w="848" w:type="dxa"/>
            <w:vAlign w:val="center"/>
          </w:tcPr>
          <w:p w14:paraId="2A8242D0" w14:textId="77777777" w:rsidR="00B64EDF" w:rsidRDefault="00874583">
            <w:r>
              <w:t>1107</w:t>
            </w:r>
          </w:p>
        </w:tc>
        <w:tc>
          <w:tcPr>
            <w:tcW w:w="735" w:type="dxa"/>
            <w:gridSpan w:val="2"/>
            <w:vAlign w:val="center"/>
          </w:tcPr>
          <w:p w14:paraId="6249DD3C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46B91F10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46E9819A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071DD42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E60A28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C47DE05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C1D62D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E66E4F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1A4BB7A" w14:textId="77777777">
        <w:tc>
          <w:tcPr>
            <w:tcW w:w="718" w:type="dxa"/>
            <w:vMerge/>
            <w:vAlign w:val="center"/>
          </w:tcPr>
          <w:p w14:paraId="205742F2" w14:textId="77777777" w:rsidR="00B64EDF" w:rsidRDefault="00B64EDF"/>
        </w:tc>
        <w:tc>
          <w:tcPr>
            <w:tcW w:w="848" w:type="dxa"/>
            <w:vAlign w:val="center"/>
          </w:tcPr>
          <w:p w14:paraId="4EB00060" w14:textId="77777777" w:rsidR="00B64EDF" w:rsidRDefault="00874583">
            <w:r>
              <w:t>1108</w:t>
            </w:r>
          </w:p>
        </w:tc>
        <w:tc>
          <w:tcPr>
            <w:tcW w:w="735" w:type="dxa"/>
            <w:gridSpan w:val="2"/>
            <w:vAlign w:val="center"/>
          </w:tcPr>
          <w:p w14:paraId="510B4122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37CEA286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0D3DBB1C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143FDF2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16023D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04CF9E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41BEF4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EB85BC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2A47E7D" w14:textId="77777777">
        <w:tc>
          <w:tcPr>
            <w:tcW w:w="718" w:type="dxa"/>
            <w:vMerge/>
            <w:vAlign w:val="center"/>
          </w:tcPr>
          <w:p w14:paraId="17B9125C" w14:textId="77777777" w:rsidR="00B64EDF" w:rsidRDefault="00B64EDF"/>
        </w:tc>
        <w:tc>
          <w:tcPr>
            <w:tcW w:w="848" w:type="dxa"/>
            <w:vAlign w:val="center"/>
          </w:tcPr>
          <w:p w14:paraId="32022180" w14:textId="77777777" w:rsidR="00B64EDF" w:rsidRDefault="00874583">
            <w:r>
              <w:t>1109</w:t>
            </w:r>
          </w:p>
        </w:tc>
        <w:tc>
          <w:tcPr>
            <w:tcW w:w="735" w:type="dxa"/>
            <w:gridSpan w:val="2"/>
            <w:vAlign w:val="center"/>
          </w:tcPr>
          <w:p w14:paraId="16CBE952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27C29CA6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0004612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558D227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27007D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EEACB48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508557C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68475B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37DB240" w14:textId="77777777">
        <w:tc>
          <w:tcPr>
            <w:tcW w:w="718" w:type="dxa"/>
            <w:vMerge/>
            <w:vAlign w:val="center"/>
          </w:tcPr>
          <w:p w14:paraId="3B95642B" w14:textId="77777777" w:rsidR="00B64EDF" w:rsidRDefault="00B64EDF"/>
        </w:tc>
        <w:tc>
          <w:tcPr>
            <w:tcW w:w="848" w:type="dxa"/>
            <w:vAlign w:val="center"/>
          </w:tcPr>
          <w:p w14:paraId="6D308888" w14:textId="77777777" w:rsidR="00B64EDF" w:rsidRDefault="00874583">
            <w:r>
              <w:t>1110</w:t>
            </w:r>
          </w:p>
        </w:tc>
        <w:tc>
          <w:tcPr>
            <w:tcW w:w="735" w:type="dxa"/>
            <w:gridSpan w:val="2"/>
            <w:vAlign w:val="center"/>
          </w:tcPr>
          <w:p w14:paraId="79F2AB1C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6D9B4BFA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9BEAAEE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2B0691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4BB8DB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A386579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0998B1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D7959F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07E1D14" w14:textId="77777777">
        <w:tc>
          <w:tcPr>
            <w:tcW w:w="718" w:type="dxa"/>
            <w:vMerge/>
            <w:vAlign w:val="center"/>
          </w:tcPr>
          <w:p w14:paraId="082C0058" w14:textId="77777777" w:rsidR="00B64EDF" w:rsidRDefault="00B64EDF"/>
        </w:tc>
        <w:tc>
          <w:tcPr>
            <w:tcW w:w="848" w:type="dxa"/>
            <w:vAlign w:val="center"/>
          </w:tcPr>
          <w:p w14:paraId="1B15E133" w14:textId="77777777" w:rsidR="00B64EDF" w:rsidRDefault="00874583">
            <w:r>
              <w:t>1111</w:t>
            </w:r>
          </w:p>
        </w:tc>
        <w:tc>
          <w:tcPr>
            <w:tcW w:w="735" w:type="dxa"/>
            <w:gridSpan w:val="2"/>
            <w:vAlign w:val="center"/>
          </w:tcPr>
          <w:p w14:paraId="316D21F8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42BCE2A9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35056BE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1C1C9FB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127665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F8E59BF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0315C01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476112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57C08B4" w14:textId="77777777">
        <w:tc>
          <w:tcPr>
            <w:tcW w:w="718" w:type="dxa"/>
            <w:vMerge/>
            <w:vAlign w:val="center"/>
          </w:tcPr>
          <w:p w14:paraId="312E737D" w14:textId="77777777" w:rsidR="00B64EDF" w:rsidRDefault="00B64EDF"/>
        </w:tc>
        <w:tc>
          <w:tcPr>
            <w:tcW w:w="848" w:type="dxa"/>
            <w:vAlign w:val="center"/>
          </w:tcPr>
          <w:p w14:paraId="5E11598D" w14:textId="77777777" w:rsidR="00B64EDF" w:rsidRDefault="00874583">
            <w:r>
              <w:t>1112</w:t>
            </w:r>
          </w:p>
        </w:tc>
        <w:tc>
          <w:tcPr>
            <w:tcW w:w="735" w:type="dxa"/>
            <w:gridSpan w:val="2"/>
            <w:vAlign w:val="center"/>
          </w:tcPr>
          <w:p w14:paraId="5AA55994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146A5710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4E9AC18D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20015A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84BF39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4CE04F0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EA02D8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1FE57D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B0260F3" w14:textId="77777777">
        <w:tc>
          <w:tcPr>
            <w:tcW w:w="718" w:type="dxa"/>
            <w:vMerge/>
            <w:vAlign w:val="center"/>
          </w:tcPr>
          <w:p w14:paraId="7266AD11" w14:textId="77777777" w:rsidR="00B64EDF" w:rsidRDefault="00B64EDF"/>
        </w:tc>
        <w:tc>
          <w:tcPr>
            <w:tcW w:w="848" w:type="dxa"/>
            <w:vAlign w:val="center"/>
          </w:tcPr>
          <w:p w14:paraId="680A508C" w14:textId="77777777" w:rsidR="00B64EDF" w:rsidRDefault="00874583">
            <w:r>
              <w:t>1113</w:t>
            </w:r>
          </w:p>
        </w:tc>
        <w:tc>
          <w:tcPr>
            <w:tcW w:w="735" w:type="dxa"/>
            <w:gridSpan w:val="2"/>
            <w:vAlign w:val="center"/>
          </w:tcPr>
          <w:p w14:paraId="6EC0EFEF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7AC1A54C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1EF5003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04DD899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1F41B2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CC1A072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B351EF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FF2A72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01EF44D" w14:textId="77777777">
        <w:tc>
          <w:tcPr>
            <w:tcW w:w="718" w:type="dxa"/>
            <w:vMerge/>
            <w:vAlign w:val="center"/>
          </w:tcPr>
          <w:p w14:paraId="454E1A87" w14:textId="77777777" w:rsidR="00B64EDF" w:rsidRDefault="00B64EDF"/>
        </w:tc>
        <w:tc>
          <w:tcPr>
            <w:tcW w:w="848" w:type="dxa"/>
            <w:vAlign w:val="center"/>
          </w:tcPr>
          <w:p w14:paraId="605C751F" w14:textId="77777777" w:rsidR="00B64EDF" w:rsidRDefault="00874583">
            <w:r>
              <w:t>1114</w:t>
            </w:r>
          </w:p>
        </w:tc>
        <w:tc>
          <w:tcPr>
            <w:tcW w:w="735" w:type="dxa"/>
            <w:gridSpan w:val="2"/>
            <w:vAlign w:val="center"/>
          </w:tcPr>
          <w:p w14:paraId="56061C6C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437D463B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37FC2DF6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07BF8C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F02DB6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BA7EFB5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74A3E52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E9B8A8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53AFE9C" w14:textId="77777777">
        <w:tc>
          <w:tcPr>
            <w:tcW w:w="718" w:type="dxa"/>
            <w:vMerge/>
            <w:vAlign w:val="center"/>
          </w:tcPr>
          <w:p w14:paraId="7E8F06D6" w14:textId="77777777" w:rsidR="00B64EDF" w:rsidRDefault="00B64EDF"/>
        </w:tc>
        <w:tc>
          <w:tcPr>
            <w:tcW w:w="848" w:type="dxa"/>
            <w:vAlign w:val="center"/>
          </w:tcPr>
          <w:p w14:paraId="500629EA" w14:textId="77777777" w:rsidR="00B64EDF" w:rsidRDefault="00874583">
            <w:r>
              <w:t>1115</w:t>
            </w:r>
          </w:p>
        </w:tc>
        <w:tc>
          <w:tcPr>
            <w:tcW w:w="735" w:type="dxa"/>
            <w:gridSpan w:val="2"/>
            <w:vAlign w:val="center"/>
          </w:tcPr>
          <w:p w14:paraId="1782DEAF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12A5AFE7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959D99A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06FDDAF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3C6E11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FB53C1E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6D016C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807906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564210D" w14:textId="77777777">
        <w:tc>
          <w:tcPr>
            <w:tcW w:w="718" w:type="dxa"/>
            <w:vMerge/>
            <w:vAlign w:val="center"/>
          </w:tcPr>
          <w:p w14:paraId="43465594" w14:textId="77777777" w:rsidR="00B64EDF" w:rsidRDefault="00B64EDF"/>
        </w:tc>
        <w:tc>
          <w:tcPr>
            <w:tcW w:w="848" w:type="dxa"/>
            <w:vAlign w:val="center"/>
          </w:tcPr>
          <w:p w14:paraId="7C4DDD5D" w14:textId="77777777" w:rsidR="00B64EDF" w:rsidRDefault="00874583">
            <w:r>
              <w:t>1116</w:t>
            </w:r>
          </w:p>
        </w:tc>
        <w:tc>
          <w:tcPr>
            <w:tcW w:w="735" w:type="dxa"/>
            <w:gridSpan w:val="2"/>
            <w:vAlign w:val="center"/>
          </w:tcPr>
          <w:p w14:paraId="52322761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691D91F9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2E75E037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B2760E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0BCEC8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ACB1836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C6CC4A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3C1303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CC0D754" w14:textId="77777777">
        <w:tc>
          <w:tcPr>
            <w:tcW w:w="718" w:type="dxa"/>
            <w:vMerge/>
            <w:vAlign w:val="center"/>
          </w:tcPr>
          <w:p w14:paraId="3D54AC7D" w14:textId="77777777" w:rsidR="00B64EDF" w:rsidRDefault="00B64EDF"/>
        </w:tc>
        <w:tc>
          <w:tcPr>
            <w:tcW w:w="848" w:type="dxa"/>
            <w:vAlign w:val="center"/>
          </w:tcPr>
          <w:p w14:paraId="746A1D29" w14:textId="77777777" w:rsidR="00B64EDF" w:rsidRDefault="00874583">
            <w:r>
              <w:t>1117</w:t>
            </w:r>
          </w:p>
        </w:tc>
        <w:tc>
          <w:tcPr>
            <w:tcW w:w="735" w:type="dxa"/>
            <w:gridSpan w:val="2"/>
            <w:vAlign w:val="center"/>
          </w:tcPr>
          <w:p w14:paraId="25EDA15C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28541CD1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3DE241F6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C09518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C88CB9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6F6E76D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6919016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F57F78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A4F925E" w14:textId="77777777">
        <w:tc>
          <w:tcPr>
            <w:tcW w:w="718" w:type="dxa"/>
            <w:vMerge/>
            <w:vAlign w:val="center"/>
          </w:tcPr>
          <w:p w14:paraId="3D119C24" w14:textId="77777777" w:rsidR="00B64EDF" w:rsidRDefault="00B64EDF"/>
        </w:tc>
        <w:tc>
          <w:tcPr>
            <w:tcW w:w="848" w:type="dxa"/>
            <w:vAlign w:val="center"/>
          </w:tcPr>
          <w:p w14:paraId="679FD6D6" w14:textId="77777777" w:rsidR="00B64EDF" w:rsidRDefault="00874583">
            <w:r>
              <w:t>1118</w:t>
            </w:r>
          </w:p>
        </w:tc>
        <w:tc>
          <w:tcPr>
            <w:tcW w:w="735" w:type="dxa"/>
            <w:gridSpan w:val="2"/>
            <w:vAlign w:val="center"/>
          </w:tcPr>
          <w:p w14:paraId="7A01ADB3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2D71A3B0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BA173EC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BE90E8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6DF638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2FA1014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E47A78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DF2E53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CA441C3" w14:textId="77777777">
        <w:tc>
          <w:tcPr>
            <w:tcW w:w="718" w:type="dxa"/>
            <w:vMerge w:val="restart"/>
            <w:vAlign w:val="center"/>
          </w:tcPr>
          <w:p w14:paraId="69AF0CDE" w14:textId="77777777" w:rsidR="00B64EDF" w:rsidRDefault="00874583">
            <w:r>
              <w:t>2</w:t>
            </w:r>
          </w:p>
        </w:tc>
        <w:tc>
          <w:tcPr>
            <w:tcW w:w="848" w:type="dxa"/>
            <w:vAlign w:val="center"/>
          </w:tcPr>
          <w:p w14:paraId="7B8D8FFD" w14:textId="77777777" w:rsidR="00B64EDF" w:rsidRDefault="00874583">
            <w:r>
              <w:t>2085</w:t>
            </w:r>
          </w:p>
        </w:tc>
        <w:tc>
          <w:tcPr>
            <w:tcW w:w="735" w:type="dxa"/>
            <w:gridSpan w:val="2"/>
            <w:vAlign w:val="center"/>
          </w:tcPr>
          <w:p w14:paraId="00D9D9F8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408BB8B7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4B3A121B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0DD5820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2E9454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A141B6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06CDB8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B2E5C9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EADD2FC" w14:textId="77777777">
        <w:tc>
          <w:tcPr>
            <w:tcW w:w="718" w:type="dxa"/>
            <w:vMerge/>
            <w:vAlign w:val="center"/>
          </w:tcPr>
          <w:p w14:paraId="047BB561" w14:textId="77777777" w:rsidR="00B64EDF" w:rsidRDefault="00B64EDF"/>
        </w:tc>
        <w:tc>
          <w:tcPr>
            <w:tcW w:w="848" w:type="dxa"/>
            <w:vAlign w:val="center"/>
          </w:tcPr>
          <w:p w14:paraId="18E9EE0F" w14:textId="77777777" w:rsidR="00B64EDF" w:rsidRDefault="00874583">
            <w:r>
              <w:t>2087</w:t>
            </w:r>
          </w:p>
        </w:tc>
        <w:tc>
          <w:tcPr>
            <w:tcW w:w="735" w:type="dxa"/>
            <w:gridSpan w:val="2"/>
            <w:vAlign w:val="center"/>
          </w:tcPr>
          <w:p w14:paraId="615E622E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7CE96968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217DADCC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6D813E0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2367BD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F3A08E0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073597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43ACBE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B4CBFD6" w14:textId="77777777">
        <w:tc>
          <w:tcPr>
            <w:tcW w:w="718" w:type="dxa"/>
            <w:vMerge/>
            <w:vAlign w:val="center"/>
          </w:tcPr>
          <w:p w14:paraId="2D83DFF8" w14:textId="77777777" w:rsidR="00B64EDF" w:rsidRDefault="00B64EDF"/>
        </w:tc>
        <w:tc>
          <w:tcPr>
            <w:tcW w:w="848" w:type="dxa"/>
            <w:vAlign w:val="center"/>
          </w:tcPr>
          <w:p w14:paraId="3733FF71" w14:textId="77777777" w:rsidR="00B64EDF" w:rsidRDefault="00874583">
            <w:r>
              <w:t>2089</w:t>
            </w:r>
          </w:p>
        </w:tc>
        <w:tc>
          <w:tcPr>
            <w:tcW w:w="735" w:type="dxa"/>
            <w:gridSpan w:val="2"/>
            <w:vAlign w:val="center"/>
          </w:tcPr>
          <w:p w14:paraId="60DB5D6D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5A9C1475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0C9C1FE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4723FFE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B1DC19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F99D62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BB8F3B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16A04F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2EBDBF4" w14:textId="77777777">
        <w:tc>
          <w:tcPr>
            <w:tcW w:w="718" w:type="dxa"/>
            <w:vMerge/>
            <w:vAlign w:val="center"/>
          </w:tcPr>
          <w:p w14:paraId="0A683B41" w14:textId="77777777" w:rsidR="00B64EDF" w:rsidRDefault="00B64EDF"/>
        </w:tc>
        <w:tc>
          <w:tcPr>
            <w:tcW w:w="848" w:type="dxa"/>
            <w:vAlign w:val="center"/>
          </w:tcPr>
          <w:p w14:paraId="5BB5DD2A" w14:textId="77777777" w:rsidR="00B64EDF" w:rsidRDefault="00874583">
            <w:r>
              <w:t>2091</w:t>
            </w:r>
          </w:p>
        </w:tc>
        <w:tc>
          <w:tcPr>
            <w:tcW w:w="735" w:type="dxa"/>
            <w:gridSpan w:val="2"/>
            <w:vAlign w:val="center"/>
          </w:tcPr>
          <w:p w14:paraId="6AF28912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75815832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7E215C4A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60DE72E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0EAD0A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B543EA2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9F3B91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611C62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892DD1F" w14:textId="77777777">
        <w:tc>
          <w:tcPr>
            <w:tcW w:w="718" w:type="dxa"/>
            <w:vMerge/>
            <w:vAlign w:val="center"/>
          </w:tcPr>
          <w:p w14:paraId="7D61D6EF" w14:textId="77777777" w:rsidR="00B64EDF" w:rsidRDefault="00B64EDF"/>
        </w:tc>
        <w:tc>
          <w:tcPr>
            <w:tcW w:w="848" w:type="dxa"/>
            <w:vAlign w:val="center"/>
          </w:tcPr>
          <w:p w14:paraId="2D7F90FA" w14:textId="77777777" w:rsidR="00B64EDF" w:rsidRDefault="00874583">
            <w:r>
              <w:t>2096</w:t>
            </w:r>
          </w:p>
        </w:tc>
        <w:tc>
          <w:tcPr>
            <w:tcW w:w="735" w:type="dxa"/>
            <w:gridSpan w:val="2"/>
            <w:vAlign w:val="center"/>
          </w:tcPr>
          <w:p w14:paraId="11E98DEE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47F6A566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5C340DE6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5406143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842256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CA276D9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FB6622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2DFA39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8C48C82" w14:textId="77777777">
        <w:tc>
          <w:tcPr>
            <w:tcW w:w="718" w:type="dxa"/>
            <w:vMerge/>
            <w:vAlign w:val="center"/>
          </w:tcPr>
          <w:p w14:paraId="1539DA3D" w14:textId="77777777" w:rsidR="00B64EDF" w:rsidRDefault="00B64EDF"/>
        </w:tc>
        <w:tc>
          <w:tcPr>
            <w:tcW w:w="848" w:type="dxa"/>
            <w:vAlign w:val="center"/>
          </w:tcPr>
          <w:p w14:paraId="677616D2" w14:textId="77777777" w:rsidR="00B64EDF" w:rsidRDefault="00874583">
            <w:r>
              <w:t>2097</w:t>
            </w:r>
          </w:p>
        </w:tc>
        <w:tc>
          <w:tcPr>
            <w:tcW w:w="735" w:type="dxa"/>
            <w:gridSpan w:val="2"/>
            <w:vAlign w:val="center"/>
          </w:tcPr>
          <w:p w14:paraId="38566D20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66A5419C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6CD2E778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7206D2B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ACE948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224644B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928710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F84127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0ECFF48" w14:textId="77777777">
        <w:tc>
          <w:tcPr>
            <w:tcW w:w="718" w:type="dxa"/>
            <w:vMerge/>
            <w:vAlign w:val="center"/>
          </w:tcPr>
          <w:p w14:paraId="574F430C" w14:textId="77777777" w:rsidR="00B64EDF" w:rsidRDefault="00B64EDF"/>
        </w:tc>
        <w:tc>
          <w:tcPr>
            <w:tcW w:w="848" w:type="dxa"/>
            <w:vAlign w:val="center"/>
          </w:tcPr>
          <w:p w14:paraId="16CC0BD0" w14:textId="77777777" w:rsidR="00B64EDF" w:rsidRDefault="00874583">
            <w:r>
              <w:t>2098</w:t>
            </w:r>
          </w:p>
        </w:tc>
        <w:tc>
          <w:tcPr>
            <w:tcW w:w="735" w:type="dxa"/>
            <w:gridSpan w:val="2"/>
            <w:vAlign w:val="center"/>
          </w:tcPr>
          <w:p w14:paraId="2CEDE5FB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3D9CA999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E231D23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6421974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7B5C7F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3C59059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D3F679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476141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FC252C6" w14:textId="77777777">
        <w:tc>
          <w:tcPr>
            <w:tcW w:w="718" w:type="dxa"/>
            <w:vMerge/>
            <w:vAlign w:val="center"/>
          </w:tcPr>
          <w:p w14:paraId="7F0A59F3" w14:textId="77777777" w:rsidR="00B64EDF" w:rsidRDefault="00B64EDF"/>
        </w:tc>
        <w:tc>
          <w:tcPr>
            <w:tcW w:w="848" w:type="dxa"/>
            <w:vAlign w:val="center"/>
          </w:tcPr>
          <w:p w14:paraId="4B29B597" w14:textId="77777777" w:rsidR="00B64EDF" w:rsidRDefault="00874583">
            <w:r>
              <w:t>2099</w:t>
            </w:r>
          </w:p>
        </w:tc>
        <w:tc>
          <w:tcPr>
            <w:tcW w:w="735" w:type="dxa"/>
            <w:gridSpan w:val="2"/>
            <w:vAlign w:val="center"/>
          </w:tcPr>
          <w:p w14:paraId="1A283481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1372F9C1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CE42021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16B1629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E20E59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F14D9C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DF36DC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EC8286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DBC414A" w14:textId="77777777">
        <w:tc>
          <w:tcPr>
            <w:tcW w:w="718" w:type="dxa"/>
            <w:vMerge/>
            <w:vAlign w:val="center"/>
          </w:tcPr>
          <w:p w14:paraId="5CEE7CF3" w14:textId="77777777" w:rsidR="00B64EDF" w:rsidRDefault="00B64EDF"/>
        </w:tc>
        <w:tc>
          <w:tcPr>
            <w:tcW w:w="848" w:type="dxa"/>
            <w:vAlign w:val="center"/>
          </w:tcPr>
          <w:p w14:paraId="443C5C68" w14:textId="77777777" w:rsidR="00B64EDF" w:rsidRDefault="00874583">
            <w:r>
              <w:t>2100</w:t>
            </w:r>
          </w:p>
        </w:tc>
        <w:tc>
          <w:tcPr>
            <w:tcW w:w="735" w:type="dxa"/>
            <w:gridSpan w:val="2"/>
            <w:vAlign w:val="center"/>
          </w:tcPr>
          <w:p w14:paraId="5AB1CB5C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71D3707F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78F9D70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3B97C1B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7EF056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7B05482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02A6C94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383AE2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F02857E" w14:textId="77777777">
        <w:tc>
          <w:tcPr>
            <w:tcW w:w="718" w:type="dxa"/>
            <w:vMerge/>
            <w:vAlign w:val="center"/>
          </w:tcPr>
          <w:p w14:paraId="3A21BD27" w14:textId="77777777" w:rsidR="00B64EDF" w:rsidRDefault="00B64EDF"/>
        </w:tc>
        <w:tc>
          <w:tcPr>
            <w:tcW w:w="848" w:type="dxa"/>
            <w:vAlign w:val="center"/>
          </w:tcPr>
          <w:p w14:paraId="3B625204" w14:textId="77777777" w:rsidR="00B64EDF" w:rsidRDefault="00874583">
            <w:r>
              <w:t>2101</w:t>
            </w:r>
          </w:p>
        </w:tc>
        <w:tc>
          <w:tcPr>
            <w:tcW w:w="735" w:type="dxa"/>
            <w:gridSpan w:val="2"/>
            <w:vAlign w:val="center"/>
          </w:tcPr>
          <w:p w14:paraId="45F13CEB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52BAD890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512FA4E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419750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FAC511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0AF78E9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6BE33E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9D8D8D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A7C4613" w14:textId="77777777">
        <w:tc>
          <w:tcPr>
            <w:tcW w:w="718" w:type="dxa"/>
            <w:vMerge/>
            <w:vAlign w:val="center"/>
          </w:tcPr>
          <w:p w14:paraId="2EC81C20" w14:textId="77777777" w:rsidR="00B64EDF" w:rsidRDefault="00B64EDF"/>
        </w:tc>
        <w:tc>
          <w:tcPr>
            <w:tcW w:w="848" w:type="dxa"/>
            <w:vAlign w:val="center"/>
          </w:tcPr>
          <w:p w14:paraId="4DEBB9F0" w14:textId="77777777" w:rsidR="00B64EDF" w:rsidRDefault="00874583">
            <w:r>
              <w:t>2102</w:t>
            </w:r>
          </w:p>
        </w:tc>
        <w:tc>
          <w:tcPr>
            <w:tcW w:w="735" w:type="dxa"/>
            <w:gridSpan w:val="2"/>
            <w:vAlign w:val="center"/>
          </w:tcPr>
          <w:p w14:paraId="6748FC82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760BFCA3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44E7EB41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1039082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6F9F34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DF75025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43CA9BC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EC79A6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445DF1F" w14:textId="77777777">
        <w:tc>
          <w:tcPr>
            <w:tcW w:w="718" w:type="dxa"/>
            <w:vMerge/>
            <w:vAlign w:val="center"/>
          </w:tcPr>
          <w:p w14:paraId="6C99381E" w14:textId="77777777" w:rsidR="00B64EDF" w:rsidRDefault="00B64EDF"/>
        </w:tc>
        <w:tc>
          <w:tcPr>
            <w:tcW w:w="848" w:type="dxa"/>
            <w:vAlign w:val="center"/>
          </w:tcPr>
          <w:p w14:paraId="4D0AC258" w14:textId="77777777" w:rsidR="00B64EDF" w:rsidRDefault="00874583">
            <w:r>
              <w:t>2103</w:t>
            </w:r>
          </w:p>
        </w:tc>
        <w:tc>
          <w:tcPr>
            <w:tcW w:w="735" w:type="dxa"/>
            <w:gridSpan w:val="2"/>
            <w:vAlign w:val="center"/>
          </w:tcPr>
          <w:p w14:paraId="30CE9617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0060CE52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1CD7CABA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1D88F81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AA3881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EA9ABFB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2E37A82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83AD68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B3DB8C9" w14:textId="77777777">
        <w:tc>
          <w:tcPr>
            <w:tcW w:w="718" w:type="dxa"/>
            <w:vMerge/>
            <w:vAlign w:val="center"/>
          </w:tcPr>
          <w:p w14:paraId="378DAACA" w14:textId="77777777" w:rsidR="00B64EDF" w:rsidRDefault="00B64EDF"/>
        </w:tc>
        <w:tc>
          <w:tcPr>
            <w:tcW w:w="848" w:type="dxa"/>
            <w:vAlign w:val="center"/>
          </w:tcPr>
          <w:p w14:paraId="50DDCB0B" w14:textId="77777777" w:rsidR="00B64EDF" w:rsidRDefault="00874583">
            <w:r>
              <w:t>2104</w:t>
            </w:r>
          </w:p>
        </w:tc>
        <w:tc>
          <w:tcPr>
            <w:tcW w:w="735" w:type="dxa"/>
            <w:gridSpan w:val="2"/>
            <w:vAlign w:val="center"/>
          </w:tcPr>
          <w:p w14:paraId="67C33FA8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486E07FE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40356DB2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5CBE180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3ABF67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71B2917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68044CD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804CD1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01633E4" w14:textId="77777777">
        <w:tc>
          <w:tcPr>
            <w:tcW w:w="718" w:type="dxa"/>
            <w:vMerge/>
            <w:vAlign w:val="center"/>
          </w:tcPr>
          <w:p w14:paraId="49E6DC66" w14:textId="77777777" w:rsidR="00B64EDF" w:rsidRDefault="00B64EDF"/>
        </w:tc>
        <w:tc>
          <w:tcPr>
            <w:tcW w:w="848" w:type="dxa"/>
            <w:vAlign w:val="center"/>
          </w:tcPr>
          <w:p w14:paraId="38A205AE" w14:textId="77777777" w:rsidR="00B64EDF" w:rsidRDefault="00874583">
            <w:r>
              <w:t>2105</w:t>
            </w:r>
          </w:p>
        </w:tc>
        <w:tc>
          <w:tcPr>
            <w:tcW w:w="735" w:type="dxa"/>
            <w:gridSpan w:val="2"/>
            <w:vAlign w:val="center"/>
          </w:tcPr>
          <w:p w14:paraId="3AC0A8C5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0C176F20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A0EE521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879204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9D7C58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5C1399C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10CBFBA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C81F16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BC631D4" w14:textId="77777777">
        <w:tc>
          <w:tcPr>
            <w:tcW w:w="718" w:type="dxa"/>
            <w:vMerge/>
            <w:vAlign w:val="center"/>
          </w:tcPr>
          <w:p w14:paraId="0ED16BE7" w14:textId="77777777" w:rsidR="00B64EDF" w:rsidRDefault="00B64EDF"/>
        </w:tc>
        <w:tc>
          <w:tcPr>
            <w:tcW w:w="848" w:type="dxa"/>
            <w:vAlign w:val="center"/>
          </w:tcPr>
          <w:p w14:paraId="132527A1" w14:textId="77777777" w:rsidR="00B64EDF" w:rsidRDefault="00874583">
            <w:r>
              <w:t>2106</w:t>
            </w:r>
          </w:p>
        </w:tc>
        <w:tc>
          <w:tcPr>
            <w:tcW w:w="735" w:type="dxa"/>
            <w:gridSpan w:val="2"/>
            <w:vAlign w:val="center"/>
          </w:tcPr>
          <w:p w14:paraId="136E137F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00EEB7F9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1146DD9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7C705F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93D65E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37BCC41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5F5791F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D87549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4689AD6" w14:textId="77777777">
        <w:tc>
          <w:tcPr>
            <w:tcW w:w="718" w:type="dxa"/>
            <w:vMerge/>
            <w:vAlign w:val="center"/>
          </w:tcPr>
          <w:p w14:paraId="4D72523B" w14:textId="77777777" w:rsidR="00B64EDF" w:rsidRDefault="00B64EDF"/>
        </w:tc>
        <w:tc>
          <w:tcPr>
            <w:tcW w:w="848" w:type="dxa"/>
            <w:vAlign w:val="center"/>
          </w:tcPr>
          <w:p w14:paraId="35C96E76" w14:textId="77777777" w:rsidR="00B64EDF" w:rsidRDefault="00874583">
            <w:r>
              <w:t>2107</w:t>
            </w:r>
          </w:p>
        </w:tc>
        <w:tc>
          <w:tcPr>
            <w:tcW w:w="735" w:type="dxa"/>
            <w:gridSpan w:val="2"/>
            <w:vAlign w:val="center"/>
          </w:tcPr>
          <w:p w14:paraId="0B9F7438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7F3A4987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A23C14B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48BB40D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2B2ABC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B73E16F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179C1C6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AFA039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279F1BA" w14:textId="77777777">
        <w:tc>
          <w:tcPr>
            <w:tcW w:w="718" w:type="dxa"/>
            <w:vMerge/>
            <w:vAlign w:val="center"/>
          </w:tcPr>
          <w:p w14:paraId="7C08DB8E" w14:textId="77777777" w:rsidR="00B64EDF" w:rsidRDefault="00B64EDF"/>
        </w:tc>
        <w:tc>
          <w:tcPr>
            <w:tcW w:w="848" w:type="dxa"/>
            <w:vAlign w:val="center"/>
          </w:tcPr>
          <w:p w14:paraId="7ADBD24A" w14:textId="77777777" w:rsidR="00B64EDF" w:rsidRDefault="00874583">
            <w:r>
              <w:t>2108</w:t>
            </w:r>
          </w:p>
        </w:tc>
        <w:tc>
          <w:tcPr>
            <w:tcW w:w="735" w:type="dxa"/>
            <w:gridSpan w:val="2"/>
            <w:vAlign w:val="center"/>
          </w:tcPr>
          <w:p w14:paraId="5E1F5CE3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743B61FA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252ABB25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35A2FB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5E55EF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B7806EA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6ADFDC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BEE5D3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CCF37E5" w14:textId="77777777">
        <w:tc>
          <w:tcPr>
            <w:tcW w:w="718" w:type="dxa"/>
            <w:vMerge/>
            <w:vAlign w:val="center"/>
          </w:tcPr>
          <w:p w14:paraId="6B3B26A3" w14:textId="77777777" w:rsidR="00B64EDF" w:rsidRDefault="00B64EDF"/>
        </w:tc>
        <w:tc>
          <w:tcPr>
            <w:tcW w:w="848" w:type="dxa"/>
            <w:vAlign w:val="center"/>
          </w:tcPr>
          <w:p w14:paraId="574632A6" w14:textId="77777777" w:rsidR="00B64EDF" w:rsidRDefault="00874583">
            <w:r>
              <w:t>2109</w:t>
            </w:r>
          </w:p>
        </w:tc>
        <w:tc>
          <w:tcPr>
            <w:tcW w:w="735" w:type="dxa"/>
            <w:gridSpan w:val="2"/>
            <w:vAlign w:val="center"/>
          </w:tcPr>
          <w:p w14:paraId="3B11F8D3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3B838D6B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40D528BF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4C89104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142A5B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4DD7970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2F888A7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435BE3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CBC4BE4" w14:textId="77777777">
        <w:tc>
          <w:tcPr>
            <w:tcW w:w="718" w:type="dxa"/>
            <w:vMerge w:val="restart"/>
            <w:vAlign w:val="center"/>
          </w:tcPr>
          <w:p w14:paraId="74A025F4" w14:textId="77777777" w:rsidR="00B64EDF" w:rsidRDefault="00874583">
            <w:r>
              <w:t>3</w:t>
            </w:r>
          </w:p>
        </w:tc>
        <w:tc>
          <w:tcPr>
            <w:tcW w:w="848" w:type="dxa"/>
            <w:vAlign w:val="center"/>
          </w:tcPr>
          <w:p w14:paraId="3EDCF2B5" w14:textId="77777777" w:rsidR="00B64EDF" w:rsidRDefault="00874583">
            <w:r>
              <w:t>3080</w:t>
            </w:r>
          </w:p>
        </w:tc>
        <w:tc>
          <w:tcPr>
            <w:tcW w:w="735" w:type="dxa"/>
            <w:gridSpan w:val="2"/>
            <w:vAlign w:val="center"/>
          </w:tcPr>
          <w:p w14:paraId="3D57E757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7052C96C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30625C0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0DE317C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C14361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E6CC3F0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DA59A0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5125E6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679804B" w14:textId="77777777">
        <w:tc>
          <w:tcPr>
            <w:tcW w:w="718" w:type="dxa"/>
            <w:vMerge/>
            <w:vAlign w:val="center"/>
          </w:tcPr>
          <w:p w14:paraId="1EB845B1" w14:textId="77777777" w:rsidR="00B64EDF" w:rsidRDefault="00B64EDF"/>
        </w:tc>
        <w:tc>
          <w:tcPr>
            <w:tcW w:w="848" w:type="dxa"/>
            <w:vAlign w:val="center"/>
          </w:tcPr>
          <w:p w14:paraId="1E56654E" w14:textId="77777777" w:rsidR="00B64EDF" w:rsidRDefault="00874583">
            <w:r>
              <w:t>3082</w:t>
            </w:r>
          </w:p>
        </w:tc>
        <w:tc>
          <w:tcPr>
            <w:tcW w:w="735" w:type="dxa"/>
            <w:gridSpan w:val="2"/>
            <w:vAlign w:val="center"/>
          </w:tcPr>
          <w:p w14:paraId="7379182E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07A19B6B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5DD41157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2BAA1CA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81A420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2630C8F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CE5AEE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272BAE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032864F" w14:textId="77777777">
        <w:tc>
          <w:tcPr>
            <w:tcW w:w="718" w:type="dxa"/>
            <w:vMerge/>
            <w:vAlign w:val="center"/>
          </w:tcPr>
          <w:p w14:paraId="5E3B9C8E" w14:textId="77777777" w:rsidR="00B64EDF" w:rsidRDefault="00B64EDF"/>
        </w:tc>
        <w:tc>
          <w:tcPr>
            <w:tcW w:w="848" w:type="dxa"/>
            <w:vAlign w:val="center"/>
          </w:tcPr>
          <w:p w14:paraId="2FF1CF39" w14:textId="77777777" w:rsidR="00B64EDF" w:rsidRDefault="00874583">
            <w:r>
              <w:t>3084</w:t>
            </w:r>
          </w:p>
        </w:tc>
        <w:tc>
          <w:tcPr>
            <w:tcW w:w="735" w:type="dxa"/>
            <w:gridSpan w:val="2"/>
            <w:vAlign w:val="center"/>
          </w:tcPr>
          <w:p w14:paraId="6AA79D2A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3B453DD5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6A61EB98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4998108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9BF74A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0EBAB9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C22E08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10B792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054BA38" w14:textId="77777777">
        <w:tc>
          <w:tcPr>
            <w:tcW w:w="718" w:type="dxa"/>
            <w:vMerge/>
            <w:vAlign w:val="center"/>
          </w:tcPr>
          <w:p w14:paraId="1D575BB2" w14:textId="77777777" w:rsidR="00B64EDF" w:rsidRDefault="00B64EDF"/>
        </w:tc>
        <w:tc>
          <w:tcPr>
            <w:tcW w:w="848" w:type="dxa"/>
            <w:vAlign w:val="center"/>
          </w:tcPr>
          <w:p w14:paraId="3B657639" w14:textId="77777777" w:rsidR="00B64EDF" w:rsidRDefault="00874583">
            <w:r>
              <w:t>3086</w:t>
            </w:r>
          </w:p>
        </w:tc>
        <w:tc>
          <w:tcPr>
            <w:tcW w:w="735" w:type="dxa"/>
            <w:gridSpan w:val="2"/>
            <w:vAlign w:val="center"/>
          </w:tcPr>
          <w:p w14:paraId="3E752D87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30607AD9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00559267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6DDE3C6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1C0241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3358B81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835A516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D0B29F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5457FE1" w14:textId="77777777">
        <w:tc>
          <w:tcPr>
            <w:tcW w:w="718" w:type="dxa"/>
            <w:vMerge/>
            <w:vAlign w:val="center"/>
          </w:tcPr>
          <w:p w14:paraId="7D78F4F8" w14:textId="77777777" w:rsidR="00B64EDF" w:rsidRDefault="00B64EDF"/>
        </w:tc>
        <w:tc>
          <w:tcPr>
            <w:tcW w:w="848" w:type="dxa"/>
            <w:vAlign w:val="center"/>
          </w:tcPr>
          <w:p w14:paraId="245ACD66" w14:textId="77777777" w:rsidR="00B64EDF" w:rsidRDefault="00874583">
            <w:r>
              <w:t>3091</w:t>
            </w:r>
          </w:p>
        </w:tc>
        <w:tc>
          <w:tcPr>
            <w:tcW w:w="735" w:type="dxa"/>
            <w:gridSpan w:val="2"/>
            <w:vAlign w:val="center"/>
          </w:tcPr>
          <w:p w14:paraId="4A868CE8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26D88BBB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5C754A8A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1AB9868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A6A75D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1382EB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36532B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C57899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C3E04F7" w14:textId="77777777">
        <w:tc>
          <w:tcPr>
            <w:tcW w:w="718" w:type="dxa"/>
            <w:vMerge/>
            <w:vAlign w:val="center"/>
          </w:tcPr>
          <w:p w14:paraId="1647AC7D" w14:textId="77777777" w:rsidR="00B64EDF" w:rsidRDefault="00B64EDF"/>
        </w:tc>
        <w:tc>
          <w:tcPr>
            <w:tcW w:w="848" w:type="dxa"/>
            <w:vAlign w:val="center"/>
          </w:tcPr>
          <w:p w14:paraId="56B0F167" w14:textId="77777777" w:rsidR="00B64EDF" w:rsidRDefault="00874583">
            <w:r>
              <w:t>3092</w:t>
            </w:r>
          </w:p>
        </w:tc>
        <w:tc>
          <w:tcPr>
            <w:tcW w:w="735" w:type="dxa"/>
            <w:gridSpan w:val="2"/>
            <w:vAlign w:val="center"/>
          </w:tcPr>
          <w:p w14:paraId="5D29ECE2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2C718C98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1B2B6BAD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6BCE981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FAEDA0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1EEB5EE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DC6234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544675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347D763" w14:textId="77777777">
        <w:tc>
          <w:tcPr>
            <w:tcW w:w="718" w:type="dxa"/>
            <w:vMerge/>
            <w:vAlign w:val="center"/>
          </w:tcPr>
          <w:p w14:paraId="7251820C" w14:textId="77777777" w:rsidR="00B64EDF" w:rsidRDefault="00B64EDF"/>
        </w:tc>
        <w:tc>
          <w:tcPr>
            <w:tcW w:w="848" w:type="dxa"/>
            <w:vAlign w:val="center"/>
          </w:tcPr>
          <w:p w14:paraId="3BF6EC30" w14:textId="77777777" w:rsidR="00B64EDF" w:rsidRDefault="00874583">
            <w:r>
              <w:t>3093</w:t>
            </w:r>
          </w:p>
        </w:tc>
        <w:tc>
          <w:tcPr>
            <w:tcW w:w="735" w:type="dxa"/>
            <w:gridSpan w:val="2"/>
            <w:vAlign w:val="center"/>
          </w:tcPr>
          <w:p w14:paraId="0ACFC196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5F424A4B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0D28FEEF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78C8C89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9C3A09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0F5B8EB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DC4025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399831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AD0348E" w14:textId="77777777">
        <w:tc>
          <w:tcPr>
            <w:tcW w:w="718" w:type="dxa"/>
            <w:vMerge/>
            <w:vAlign w:val="center"/>
          </w:tcPr>
          <w:p w14:paraId="661EC15C" w14:textId="77777777" w:rsidR="00B64EDF" w:rsidRDefault="00B64EDF"/>
        </w:tc>
        <w:tc>
          <w:tcPr>
            <w:tcW w:w="848" w:type="dxa"/>
            <w:vAlign w:val="center"/>
          </w:tcPr>
          <w:p w14:paraId="44ECE2CE" w14:textId="77777777" w:rsidR="00B64EDF" w:rsidRDefault="00874583">
            <w:r>
              <w:t>3094</w:t>
            </w:r>
          </w:p>
        </w:tc>
        <w:tc>
          <w:tcPr>
            <w:tcW w:w="735" w:type="dxa"/>
            <w:gridSpan w:val="2"/>
            <w:vAlign w:val="center"/>
          </w:tcPr>
          <w:p w14:paraId="4EC5C064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1372A814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0A6C263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087C0F8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A6BA2E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E5545FF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86B057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CBD075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37C2022" w14:textId="77777777">
        <w:tc>
          <w:tcPr>
            <w:tcW w:w="718" w:type="dxa"/>
            <w:vMerge/>
            <w:vAlign w:val="center"/>
          </w:tcPr>
          <w:p w14:paraId="007D0727" w14:textId="77777777" w:rsidR="00B64EDF" w:rsidRDefault="00B64EDF"/>
        </w:tc>
        <w:tc>
          <w:tcPr>
            <w:tcW w:w="848" w:type="dxa"/>
            <w:vAlign w:val="center"/>
          </w:tcPr>
          <w:p w14:paraId="5788154B" w14:textId="77777777" w:rsidR="00B64EDF" w:rsidRDefault="00874583">
            <w:r>
              <w:t>3095</w:t>
            </w:r>
          </w:p>
        </w:tc>
        <w:tc>
          <w:tcPr>
            <w:tcW w:w="735" w:type="dxa"/>
            <w:gridSpan w:val="2"/>
            <w:vAlign w:val="center"/>
          </w:tcPr>
          <w:p w14:paraId="1AA5CBF2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658DBEDB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09DFBD64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771530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18B527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8E78309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449AC80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0F7F4E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ABC4C87" w14:textId="77777777">
        <w:tc>
          <w:tcPr>
            <w:tcW w:w="718" w:type="dxa"/>
            <w:vMerge/>
            <w:vAlign w:val="center"/>
          </w:tcPr>
          <w:p w14:paraId="0BE991BF" w14:textId="77777777" w:rsidR="00B64EDF" w:rsidRDefault="00B64EDF"/>
        </w:tc>
        <w:tc>
          <w:tcPr>
            <w:tcW w:w="848" w:type="dxa"/>
            <w:vAlign w:val="center"/>
          </w:tcPr>
          <w:p w14:paraId="1A88FFB7" w14:textId="77777777" w:rsidR="00B64EDF" w:rsidRDefault="00874583">
            <w:r>
              <w:t>3096</w:t>
            </w:r>
          </w:p>
        </w:tc>
        <w:tc>
          <w:tcPr>
            <w:tcW w:w="735" w:type="dxa"/>
            <w:gridSpan w:val="2"/>
            <w:vAlign w:val="center"/>
          </w:tcPr>
          <w:p w14:paraId="14C6D338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2AA1C69D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1B4D4283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DFD6E6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E809AC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6BF1485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0B8303C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C343AB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782BD00" w14:textId="77777777">
        <w:tc>
          <w:tcPr>
            <w:tcW w:w="718" w:type="dxa"/>
            <w:vMerge/>
            <w:vAlign w:val="center"/>
          </w:tcPr>
          <w:p w14:paraId="64D0A1AB" w14:textId="77777777" w:rsidR="00B64EDF" w:rsidRDefault="00B64EDF"/>
        </w:tc>
        <w:tc>
          <w:tcPr>
            <w:tcW w:w="848" w:type="dxa"/>
            <w:vAlign w:val="center"/>
          </w:tcPr>
          <w:p w14:paraId="32D71A07" w14:textId="77777777" w:rsidR="00B64EDF" w:rsidRDefault="00874583">
            <w:r>
              <w:t>3097</w:t>
            </w:r>
          </w:p>
        </w:tc>
        <w:tc>
          <w:tcPr>
            <w:tcW w:w="735" w:type="dxa"/>
            <w:gridSpan w:val="2"/>
            <w:vAlign w:val="center"/>
          </w:tcPr>
          <w:p w14:paraId="010E5085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1D33A6DB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194DD4D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6FAABB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99ACB2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2703CB5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66D5C5B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20FE9A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AFF77A6" w14:textId="77777777">
        <w:tc>
          <w:tcPr>
            <w:tcW w:w="718" w:type="dxa"/>
            <w:vMerge/>
            <w:vAlign w:val="center"/>
          </w:tcPr>
          <w:p w14:paraId="5D9977F9" w14:textId="77777777" w:rsidR="00B64EDF" w:rsidRDefault="00B64EDF"/>
        </w:tc>
        <w:tc>
          <w:tcPr>
            <w:tcW w:w="848" w:type="dxa"/>
            <w:vAlign w:val="center"/>
          </w:tcPr>
          <w:p w14:paraId="639C7687" w14:textId="77777777" w:rsidR="00B64EDF" w:rsidRDefault="00874583">
            <w:r>
              <w:t>3098</w:t>
            </w:r>
          </w:p>
        </w:tc>
        <w:tc>
          <w:tcPr>
            <w:tcW w:w="735" w:type="dxa"/>
            <w:gridSpan w:val="2"/>
            <w:vAlign w:val="center"/>
          </w:tcPr>
          <w:p w14:paraId="047C088A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25605466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B92A4B8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43C6149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111A8E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D8A3010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7962B6D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B0D5EE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3E39D16" w14:textId="77777777">
        <w:tc>
          <w:tcPr>
            <w:tcW w:w="718" w:type="dxa"/>
            <w:vMerge/>
            <w:vAlign w:val="center"/>
          </w:tcPr>
          <w:p w14:paraId="259DF512" w14:textId="77777777" w:rsidR="00B64EDF" w:rsidRDefault="00B64EDF"/>
        </w:tc>
        <w:tc>
          <w:tcPr>
            <w:tcW w:w="848" w:type="dxa"/>
            <w:vAlign w:val="center"/>
          </w:tcPr>
          <w:p w14:paraId="37CF7E3E" w14:textId="77777777" w:rsidR="00B64EDF" w:rsidRDefault="00874583">
            <w:r>
              <w:t>3099</w:t>
            </w:r>
          </w:p>
        </w:tc>
        <w:tc>
          <w:tcPr>
            <w:tcW w:w="735" w:type="dxa"/>
            <w:gridSpan w:val="2"/>
            <w:vAlign w:val="center"/>
          </w:tcPr>
          <w:p w14:paraId="2E2AEE09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3FFA9D1F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0C6A7D8A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C5ED15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C9248B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2FC0784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79B942E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348334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A63F8BB" w14:textId="77777777">
        <w:tc>
          <w:tcPr>
            <w:tcW w:w="718" w:type="dxa"/>
            <w:vMerge/>
            <w:vAlign w:val="center"/>
          </w:tcPr>
          <w:p w14:paraId="1E0DFF41" w14:textId="77777777" w:rsidR="00B64EDF" w:rsidRDefault="00B64EDF"/>
        </w:tc>
        <w:tc>
          <w:tcPr>
            <w:tcW w:w="848" w:type="dxa"/>
            <w:vAlign w:val="center"/>
          </w:tcPr>
          <w:p w14:paraId="1A06252D" w14:textId="77777777" w:rsidR="00B64EDF" w:rsidRDefault="00874583">
            <w:r>
              <w:t>3100</w:t>
            </w:r>
          </w:p>
        </w:tc>
        <w:tc>
          <w:tcPr>
            <w:tcW w:w="735" w:type="dxa"/>
            <w:gridSpan w:val="2"/>
            <w:vAlign w:val="center"/>
          </w:tcPr>
          <w:p w14:paraId="78CCEA8A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684E9D00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2AEA065B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F02A67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3B972D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C7821FD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77BCA5F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B39259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E2B1920" w14:textId="77777777">
        <w:tc>
          <w:tcPr>
            <w:tcW w:w="718" w:type="dxa"/>
            <w:vMerge/>
            <w:vAlign w:val="center"/>
          </w:tcPr>
          <w:p w14:paraId="684A06D5" w14:textId="77777777" w:rsidR="00B64EDF" w:rsidRDefault="00B64EDF"/>
        </w:tc>
        <w:tc>
          <w:tcPr>
            <w:tcW w:w="848" w:type="dxa"/>
            <w:vAlign w:val="center"/>
          </w:tcPr>
          <w:p w14:paraId="7AF4FE9B" w14:textId="77777777" w:rsidR="00B64EDF" w:rsidRDefault="00874583">
            <w:r>
              <w:t>3101</w:t>
            </w:r>
          </w:p>
        </w:tc>
        <w:tc>
          <w:tcPr>
            <w:tcW w:w="735" w:type="dxa"/>
            <w:gridSpan w:val="2"/>
            <w:vAlign w:val="center"/>
          </w:tcPr>
          <w:p w14:paraId="23D8695C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404EBB60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27771A42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1F371B4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01E9A0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1080EEE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D319B2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318EC3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F7519E8" w14:textId="77777777">
        <w:tc>
          <w:tcPr>
            <w:tcW w:w="718" w:type="dxa"/>
            <w:vMerge/>
            <w:vAlign w:val="center"/>
          </w:tcPr>
          <w:p w14:paraId="366FD956" w14:textId="77777777" w:rsidR="00B64EDF" w:rsidRDefault="00B64EDF"/>
        </w:tc>
        <w:tc>
          <w:tcPr>
            <w:tcW w:w="848" w:type="dxa"/>
            <w:vAlign w:val="center"/>
          </w:tcPr>
          <w:p w14:paraId="7BF1839E" w14:textId="77777777" w:rsidR="00B64EDF" w:rsidRDefault="00874583">
            <w:r>
              <w:t>3102</w:t>
            </w:r>
          </w:p>
        </w:tc>
        <w:tc>
          <w:tcPr>
            <w:tcW w:w="735" w:type="dxa"/>
            <w:gridSpan w:val="2"/>
            <w:vAlign w:val="center"/>
          </w:tcPr>
          <w:p w14:paraId="7B533A42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42EEEB8A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2CEE6D2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3679F06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F07E79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D4CA60E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08B606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DFDDF8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D45FFAA" w14:textId="77777777">
        <w:tc>
          <w:tcPr>
            <w:tcW w:w="718" w:type="dxa"/>
            <w:vMerge/>
            <w:vAlign w:val="center"/>
          </w:tcPr>
          <w:p w14:paraId="0A6FA76F" w14:textId="77777777" w:rsidR="00B64EDF" w:rsidRDefault="00B64EDF"/>
        </w:tc>
        <w:tc>
          <w:tcPr>
            <w:tcW w:w="848" w:type="dxa"/>
            <w:vAlign w:val="center"/>
          </w:tcPr>
          <w:p w14:paraId="7877121B" w14:textId="77777777" w:rsidR="00B64EDF" w:rsidRDefault="00874583">
            <w:r>
              <w:t>3103</w:t>
            </w:r>
          </w:p>
        </w:tc>
        <w:tc>
          <w:tcPr>
            <w:tcW w:w="735" w:type="dxa"/>
            <w:gridSpan w:val="2"/>
            <w:vAlign w:val="center"/>
          </w:tcPr>
          <w:p w14:paraId="0AFE8C46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625813A6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7F6A650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C57313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806EE6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CF3E776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4038D1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7492CB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ACC12EC" w14:textId="77777777">
        <w:tc>
          <w:tcPr>
            <w:tcW w:w="718" w:type="dxa"/>
            <w:vMerge/>
            <w:vAlign w:val="center"/>
          </w:tcPr>
          <w:p w14:paraId="216DEEA8" w14:textId="77777777" w:rsidR="00B64EDF" w:rsidRDefault="00B64EDF"/>
        </w:tc>
        <w:tc>
          <w:tcPr>
            <w:tcW w:w="848" w:type="dxa"/>
            <w:vAlign w:val="center"/>
          </w:tcPr>
          <w:p w14:paraId="11696AF7" w14:textId="77777777" w:rsidR="00B64EDF" w:rsidRDefault="00874583">
            <w:r>
              <w:t>3104</w:t>
            </w:r>
          </w:p>
        </w:tc>
        <w:tc>
          <w:tcPr>
            <w:tcW w:w="735" w:type="dxa"/>
            <w:gridSpan w:val="2"/>
            <w:vAlign w:val="center"/>
          </w:tcPr>
          <w:p w14:paraId="14394798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747C5F18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259037E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0BE7E8A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AD4BCA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E576F00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6B4A1C4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52BC25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497DB19" w14:textId="77777777">
        <w:tc>
          <w:tcPr>
            <w:tcW w:w="718" w:type="dxa"/>
            <w:vMerge w:val="restart"/>
            <w:vAlign w:val="center"/>
          </w:tcPr>
          <w:p w14:paraId="11FEB6DD" w14:textId="77777777" w:rsidR="00B64EDF" w:rsidRDefault="00874583">
            <w:r>
              <w:t>4</w:t>
            </w:r>
          </w:p>
        </w:tc>
        <w:tc>
          <w:tcPr>
            <w:tcW w:w="848" w:type="dxa"/>
            <w:vAlign w:val="center"/>
          </w:tcPr>
          <w:p w14:paraId="73B9E891" w14:textId="77777777" w:rsidR="00B64EDF" w:rsidRDefault="00874583">
            <w:r>
              <w:t>4075</w:t>
            </w:r>
          </w:p>
        </w:tc>
        <w:tc>
          <w:tcPr>
            <w:tcW w:w="735" w:type="dxa"/>
            <w:gridSpan w:val="2"/>
            <w:vAlign w:val="center"/>
          </w:tcPr>
          <w:p w14:paraId="3E1BE9ED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4FEA0EA0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613FEEAF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6CB4924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65BA9E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5928232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4099B29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36569C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59FF276" w14:textId="77777777">
        <w:tc>
          <w:tcPr>
            <w:tcW w:w="718" w:type="dxa"/>
            <w:vMerge/>
            <w:vAlign w:val="center"/>
          </w:tcPr>
          <w:p w14:paraId="10BD25D4" w14:textId="77777777" w:rsidR="00B64EDF" w:rsidRDefault="00B64EDF"/>
        </w:tc>
        <w:tc>
          <w:tcPr>
            <w:tcW w:w="848" w:type="dxa"/>
            <w:vAlign w:val="center"/>
          </w:tcPr>
          <w:p w14:paraId="4360DE07" w14:textId="77777777" w:rsidR="00B64EDF" w:rsidRDefault="00874583">
            <w:r>
              <w:t>4077</w:t>
            </w:r>
          </w:p>
        </w:tc>
        <w:tc>
          <w:tcPr>
            <w:tcW w:w="735" w:type="dxa"/>
            <w:gridSpan w:val="2"/>
            <w:vAlign w:val="center"/>
          </w:tcPr>
          <w:p w14:paraId="76328C3B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0C3A9D89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FBA4C0A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6903E91B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612A9F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50F5DE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992DD8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248959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0A5C567" w14:textId="77777777">
        <w:tc>
          <w:tcPr>
            <w:tcW w:w="718" w:type="dxa"/>
            <w:vMerge/>
            <w:vAlign w:val="center"/>
          </w:tcPr>
          <w:p w14:paraId="442577A7" w14:textId="77777777" w:rsidR="00B64EDF" w:rsidRDefault="00B64EDF"/>
        </w:tc>
        <w:tc>
          <w:tcPr>
            <w:tcW w:w="848" w:type="dxa"/>
            <w:vAlign w:val="center"/>
          </w:tcPr>
          <w:p w14:paraId="6C6C12E3" w14:textId="77777777" w:rsidR="00B64EDF" w:rsidRDefault="00874583">
            <w:r>
              <w:t>4079</w:t>
            </w:r>
          </w:p>
        </w:tc>
        <w:tc>
          <w:tcPr>
            <w:tcW w:w="735" w:type="dxa"/>
            <w:gridSpan w:val="2"/>
            <w:vAlign w:val="center"/>
          </w:tcPr>
          <w:p w14:paraId="091D8AC6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4D618E98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2A82DB1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78EDBC4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35D265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793DD8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EA721D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CC9469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4D2ECC" w14:textId="77777777">
        <w:tc>
          <w:tcPr>
            <w:tcW w:w="718" w:type="dxa"/>
            <w:vMerge/>
            <w:vAlign w:val="center"/>
          </w:tcPr>
          <w:p w14:paraId="3292E340" w14:textId="77777777" w:rsidR="00B64EDF" w:rsidRDefault="00B64EDF"/>
        </w:tc>
        <w:tc>
          <w:tcPr>
            <w:tcW w:w="848" w:type="dxa"/>
            <w:vAlign w:val="center"/>
          </w:tcPr>
          <w:p w14:paraId="4824D821" w14:textId="77777777" w:rsidR="00B64EDF" w:rsidRDefault="00874583">
            <w:r>
              <w:t>4081</w:t>
            </w:r>
          </w:p>
        </w:tc>
        <w:tc>
          <w:tcPr>
            <w:tcW w:w="735" w:type="dxa"/>
            <w:gridSpan w:val="2"/>
            <w:vAlign w:val="center"/>
          </w:tcPr>
          <w:p w14:paraId="48844793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15BAA739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4AE00DC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1263D8E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B840B3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3AF819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6F0B6FA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4C7EFF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33FE504" w14:textId="77777777">
        <w:tc>
          <w:tcPr>
            <w:tcW w:w="718" w:type="dxa"/>
            <w:vMerge/>
            <w:vAlign w:val="center"/>
          </w:tcPr>
          <w:p w14:paraId="1D0902B5" w14:textId="77777777" w:rsidR="00B64EDF" w:rsidRDefault="00B64EDF"/>
        </w:tc>
        <w:tc>
          <w:tcPr>
            <w:tcW w:w="848" w:type="dxa"/>
            <w:vAlign w:val="center"/>
          </w:tcPr>
          <w:p w14:paraId="7DB98EE0" w14:textId="77777777" w:rsidR="00B64EDF" w:rsidRDefault="00874583">
            <w:r>
              <w:t>4086</w:t>
            </w:r>
          </w:p>
        </w:tc>
        <w:tc>
          <w:tcPr>
            <w:tcW w:w="735" w:type="dxa"/>
            <w:gridSpan w:val="2"/>
            <w:vAlign w:val="center"/>
          </w:tcPr>
          <w:p w14:paraId="52AB1F42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09DB18CC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552FA37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4B55DAF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7BEC89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D21466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096D48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5651E1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BDF1654" w14:textId="77777777">
        <w:tc>
          <w:tcPr>
            <w:tcW w:w="718" w:type="dxa"/>
            <w:vMerge/>
            <w:vAlign w:val="center"/>
          </w:tcPr>
          <w:p w14:paraId="7541BF0A" w14:textId="77777777" w:rsidR="00B64EDF" w:rsidRDefault="00B64EDF"/>
        </w:tc>
        <w:tc>
          <w:tcPr>
            <w:tcW w:w="848" w:type="dxa"/>
            <w:vAlign w:val="center"/>
          </w:tcPr>
          <w:p w14:paraId="764AD4BF" w14:textId="77777777" w:rsidR="00B64EDF" w:rsidRDefault="00874583">
            <w:r>
              <w:t>4087</w:t>
            </w:r>
          </w:p>
        </w:tc>
        <w:tc>
          <w:tcPr>
            <w:tcW w:w="735" w:type="dxa"/>
            <w:gridSpan w:val="2"/>
            <w:vAlign w:val="center"/>
          </w:tcPr>
          <w:p w14:paraId="2FD095CE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700FC165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277B3D6C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3DF02A4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192E20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AF5E02A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5A578E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81B56D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2F66C71" w14:textId="77777777">
        <w:tc>
          <w:tcPr>
            <w:tcW w:w="718" w:type="dxa"/>
            <w:vMerge/>
            <w:vAlign w:val="center"/>
          </w:tcPr>
          <w:p w14:paraId="08684C0B" w14:textId="77777777" w:rsidR="00B64EDF" w:rsidRDefault="00B64EDF"/>
        </w:tc>
        <w:tc>
          <w:tcPr>
            <w:tcW w:w="848" w:type="dxa"/>
            <w:vAlign w:val="center"/>
          </w:tcPr>
          <w:p w14:paraId="2439E5F7" w14:textId="77777777" w:rsidR="00B64EDF" w:rsidRDefault="00874583">
            <w:r>
              <w:t>4088</w:t>
            </w:r>
          </w:p>
        </w:tc>
        <w:tc>
          <w:tcPr>
            <w:tcW w:w="735" w:type="dxa"/>
            <w:gridSpan w:val="2"/>
            <w:vAlign w:val="center"/>
          </w:tcPr>
          <w:p w14:paraId="5C37EF66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68E7FE82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271BB4FE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6CFB401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DD6F86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B03F12A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147B43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6D8B722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BBD6893" w14:textId="77777777">
        <w:tc>
          <w:tcPr>
            <w:tcW w:w="718" w:type="dxa"/>
            <w:vMerge/>
            <w:vAlign w:val="center"/>
          </w:tcPr>
          <w:p w14:paraId="52AB03C4" w14:textId="77777777" w:rsidR="00B64EDF" w:rsidRDefault="00B64EDF"/>
        </w:tc>
        <w:tc>
          <w:tcPr>
            <w:tcW w:w="848" w:type="dxa"/>
            <w:vAlign w:val="center"/>
          </w:tcPr>
          <w:p w14:paraId="05BC5272" w14:textId="77777777" w:rsidR="00B64EDF" w:rsidRDefault="00874583">
            <w:r>
              <w:t>4089</w:t>
            </w:r>
          </w:p>
        </w:tc>
        <w:tc>
          <w:tcPr>
            <w:tcW w:w="735" w:type="dxa"/>
            <w:gridSpan w:val="2"/>
            <w:vAlign w:val="center"/>
          </w:tcPr>
          <w:p w14:paraId="24B38388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15C9C104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77FE6A4D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7641007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6BC804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891AE3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7D50A9D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304D71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FBBDD51" w14:textId="77777777">
        <w:tc>
          <w:tcPr>
            <w:tcW w:w="718" w:type="dxa"/>
            <w:vMerge/>
            <w:vAlign w:val="center"/>
          </w:tcPr>
          <w:p w14:paraId="6C619E99" w14:textId="77777777" w:rsidR="00B64EDF" w:rsidRDefault="00B64EDF"/>
        </w:tc>
        <w:tc>
          <w:tcPr>
            <w:tcW w:w="848" w:type="dxa"/>
            <w:vAlign w:val="center"/>
          </w:tcPr>
          <w:p w14:paraId="780E538E" w14:textId="77777777" w:rsidR="00B64EDF" w:rsidRDefault="00874583">
            <w:r>
              <w:t>4090</w:t>
            </w:r>
          </w:p>
        </w:tc>
        <w:tc>
          <w:tcPr>
            <w:tcW w:w="735" w:type="dxa"/>
            <w:gridSpan w:val="2"/>
            <w:vAlign w:val="center"/>
          </w:tcPr>
          <w:p w14:paraId="58A87814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52137D18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0B2D5CA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7C0789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DDEA99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21C1DC8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1BAF500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F9E1C9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FD2D04E" w14:textId="77777777">
        <w:tc>
          <w:tcPr>
            <w:tcW w:w="718" w:type="dxa"/>
            <w:vMerge/>
            <w:vAlign w:val="center"/>
          </w:tcPr>
          <w:p w14:paraId="45264E0F" w14:textId="77777777" w:rsidR="00B64EDF" w:rsidRDefault="00B64EDF"/>
        </w:tc>
        <w:tc>
          <w:tcPr>
            <w:tcW w:w="848" w:type="dxa"/>
            <w:vAlign w:val="center"/>
          </w:tcPr>
          <w:p w14:paraId="698D62EC" w14:textId="77777777" w:rsidR="00B64EDF" w:rsidRDefault="00874583">
            <w:r>
              <w:t>4091</w:t>
            </w:r>
          </w:p>
        </w:tc>
        <w:tc>
          <w:tcPr>
            <w:tcW w:w="735" w:type="dxa"/>
            <w:gridSpan w:val="2"/>
            <w:vAlign w:val="center"/>
          </w:tcPr>
          <w:p w14:paraId="7018F0E4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07DE5005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6B08696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D28203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769351A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A26ECCD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225763D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D9D1F9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3221025" w14:textId="77777777">
        <w:tc>
          <w:tcPr>
            <w:tcW w:w="718" w:type="dxa"/>
            <w:vMerge/>
            <w:vAlign w:val="center"/>
          </w:tcPr>
          <w:p w14:paraId="358E2D5C" w14:textId="77777777" w:rsidR="00B64EDF" w:rsidRDefault="00B64EDF"/>
        </w:tc>
        <w:tc>
          <w:tcPr>
            <w:tcW w:w="848" w:type="dxa"/>
            <w:vAlign w:val="center"/>
          </w:tcPr>
          <w:p w14:paraId="2A6EE0EA" w14:textId="77777777" w:rsidR="00B64EDF" w:rsidRDefault="00874583">
            <w:r>
              <w:t>4092</w:t>
            </w:r>
          </w:p>
        </w:tc>
        <w:tc>
          <w:tcPr>
            <w:tcW w:w="735" w:type="dxa"/>
            <w:gridSpan w:val="2"/>
            <w:vAlign w:val="center"/>
          </w:tcPr>
          <w:p w14:paraId="7AB73736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61CE1A63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3AD726E6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AFC24B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6194E2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3D9227C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6C0CDED6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4CDB83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CDE2559" w14:textId="77777777">
        <w:tc>
          <w:tcPr>
            <w:tcW w:w="718" w:type="dxa"/>
            <w:vMerge/>
            <w:vAlign w:val="center"/>
          </w:tcPr>
          <w:p w14:paraId="6CD22B50" w14:textId="77777777" w:rsidR="00B64EDF" w:rsidRDefault="00B64EDF"/>
        </w:tc>
        <w:tc>
          <w:tcPr>
            <w:tcW w:w="848" w:type="dxa"/>
            <w:vAlign w:val="center"/>
          </w:tcPr>
          <w:p w14:paraId="55D48E07" w14:textId="77777777" w:rsidR="00B64EDF" w:rsidRDefault="00874583">
            <w:r>
              <w:t>4093</w:t>
            </w:r>
          </w:p>
        </w:tc>
        <w:tc>
          <w:tcPr>
            <w:tcW w:w="735" w:type="dxa"/>
            <w:gridSpan w:val="2"/>
            <w:vAlign w:val="center"/>
          </w:tcPr>
          <w:p w14:paraId="56598705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439DBAE9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15184C4C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033B64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AE5BF1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AE13073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4C0C63C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25B8A8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8DAAAC4" w14:textId="77777777">
        <w:tc>
          <w:tcPr>
            <w:tcW w:w="718" w:type="dxa"/>
            <w:vMerge/>
            <w:vAlign w:val="center"/>
          </w:tcPr>
          <w:p w14:paraId="514BAC09" w14:textId="77777777" w:rsidR="00B64EDF" w:rsidRDefault="00B64EDF"/>
        </w:tc>
        <w:tc>
          <w:tcPr>
            <w:tcW w:w="848" w:type="dxa"/>
            <w:vAlign w:val="center"/>
          </w:tcPr>
          <w:p w14:paraId="5F13B3E7" w14:textId="77777777" w:rsidR="00B64EDF" w:rsidRDefault="00874583">
            <w:r>
              <w:t>4094</w:t>
            </w:r>
          </w:p>
        </w:tc>
        <w:tc>
          <w:tcPr>
            <w:tcW w:w="735" w:type="dxa"/>
            <w:gridSpan w:val="2"/>
            <w:vAlign w:val="center"/>
          </w:tcPr>
          <w:p w14:paraId="11E98E92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480F2EDC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09859421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490602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1C65BF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1C1EBDF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078269C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120F81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2CD8CD9" w14:textId="77777777">
        <w:tc>
          <w:tcPr>
            <w:tcW w:w="718" w:type="dxa"/>
            <w:vMerge/>
            <w:vAlign w:val="center"/>
          </w:tcPr>
          <w:p w14:paraId="57D60E09" w14:textId="77777777" w:rsidR="00B64EDF" w:rsidRDefault="00B64EDF"/>
        </w:tc>
        <w:tc>
          <w:tcPr>
            <w:tcW w:w="848" w:type="dxa"/>
            <w:vAlign w:val="center"/>
          </w:tcPr>
          <w:p w14:paraId="49E555EC" w14:textId="77777777" w:rsidR="00B64EDF" w:rsidRDefault="00874583">
            <w:r>
              <w:t>4095</w:t>
            </w:r>
          </w:p>
        </w:tc>
        <w:tc>
          <w:tcPr>
            <w:tcW w:w="735" w:type="dxa"/>
            <w:gridSpan w:val="2"/>
            <w:vAlign w:val="center"/>
          </w:tcPr>
          <w:p w14:paraId="7E1E12BA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62C15B29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2ED31BD2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3DF1EA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1A7E4E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1064678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58CA326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FFD485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DA932AA" w14:textId="77777777">
        <w:tc>
          <w:tcPr>
            <w:tcW w:w="718" w:type="dxa"/>
            <w:vMerge/>
            <w:vAlign w:val="center"/>
          </w:tcPr>
          <w:p w14:paraId="72A126BD" w14:textId="77777777" w:rsidR="00B64EDF" w:rsidRDefault="00B64EDF"/>
        </w:tc>
        <w:tc>
          <w:tcPr>
            <w:tcW w:w="848" w:type="dxa"/>
            <w:vAlign w:val="center"/>
          </w:tcPr>
          <w:p w14:paraId="2B580C8F" w14:textId="77777777" w:rsidR="00B64EDF" w:rsidRDefault="00874583">
            <w:r>
              <w:t>4096</w:t>
            </w:r>
          </w:p>
        </w:tc>
        <w:tc>
          <w:tcPr>
            <w:tcW w:w="735" w:type="dxa"/>
            <w:gridSpan w:val="2"/>
            <w:vAlign w:val="center"/>
          </w:tcPr>
          <w:p w14:paraId="6BE69300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07A26B07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CF0A11D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3661D0D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196ADE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C99C41D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620586E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914CA7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15E4AF7" w14:textId="77777777">
        <w:tc>
          <w:tcPr>
            <w:tcW w:w="718" w:type="dxa"/>
            <w:vMerge/>
            <w:vAlign w:val="center"/>
          </w:tcPr>
          <w:p w14:paraId="5F099D5D" w14:textId="77777777" w:rsidR="00B64EDF" w:rsidRDefault="00B64EDF"/>
        </w:tc>
        <w:tc>
          <w:tcPr>
            <w:tcW w:w="848" w:type="dxa"/>
            <w:vAlign w:val="center"/>
          </w:tcPr>
          <w:p w14:paraId="0EE6F17F" w14:textId="77777777" w:rsidR="00B64EDF" w:rsidRDefault="00874583">
            <w:r>
              <w:t>4097</w:t>
            </w:r>
          </w:p>
        </w:tc>
        <w:tc>
          <w:tcPr>
            <w:tcW w:w="735" w:type="dxa"/>
            <w:gridSpan w:val="2"/>
            <w:vAlign w:val="center"/>
          </w:tcPr>
          <w:p w14:paraId="4CCB6084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31427774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DED6C43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85F3F5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90E209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E04D9A8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0B1EE0A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A9DC36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A16A1E8" w14:textId="77777777">
        <w:tc>
          <w:tcPr>
            <w:tcW w:w="718" w:type="dxa"/>
            <w:vMerge/>
            <w:vAlign w:val="center"/>
          </w:tcPr>
          <w:p w14:paraId="296ECBEF" w14:textId="77777777" w:rsidR="00B64EDF" w:rsidRDefault="00B64EDF"/>
        </w:tc>
        <w:tc>
          <w:tcPr>
            <w:tcW w:w="848" w:type="dxa"/>
            <w:vAlign w:val="center"/>
          </w:tcPr>
          <w:p w14:paraId="1A926060" w14:textId="77777777" w:rsidR="00B64EDF" w:rsidRDefault="00874583">
            <w:r>
              <w:t>4098</w:t>
            </w:r>
          </w:p>
        </w:tc>
        <w:tc>
          <w:tcPr>
            <w:tcW w:w="735" w:type="dxa"/>
            <w:gridSpan w:val="2"/>
            <w:vAlign w:val="center"/>
          </w:tcPr>
          <w:p w14:paraId="7C880076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0886BAE9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33BD42DA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EBA869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4CAA0E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C8AB6F8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709A432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90E065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8D21A85" w14:textId="77777777">
        <w:tc>
          <w:tcPr>
            <w:tcW w:w="718" w:type="dxa"/>
            <w:vMerge/>
            <w:vAlign w:val="center"/>
          </w:tcPr>
          <w:p w14:paraId="314E1ABF" w14:textId="77777777" w:rsidR="00B64EDF" w:rsidRDefault="00B64EDF"/>
        </w:tc>
        <w:tc>
          <w:tcPr>
            <w:tcW w:w="848" w:type="dxa"/>
            <w:vAlign w:val="center"/>
          </w:tcPr>
          <w:p w14:paraId="1C64E695" w14:textId="77777777" w:rsidR="00B64EDF" w:rsidRDefault="00874583">
            <w:r>
              <w:t>4099</w:t>
            </w:r>
          </w:p>
        </w:tc>
        <w:tc>
          <w:tcPr>
            <w:tcW w:w="735" w:type="dxa"/>
            <w:gridSpan w:val="2"/>
            <w:vAlign w:val="center"/>
          </w:tcPr>
          <w:p w14:paraId="65EEA9C2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0FF36A32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083DB72A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42A8862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6301D8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EE89756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0C027DE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6A5FC6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0F80AAB" w14:textId="77777777">
        <w:tc>
          <w:tcPr>
            <w:tcW w:w="718" w:type="dxa"/>
            <w:vMerge w:val="restart"/>
            <w:vAlign w:val="center"/>
          </w:tcPr>
          <w:p w14:paraId="6F50453E" w14:textId="77777777" w:rsidR="00B64EDF" w:rsidRDefault="00874583">
            <w:r>
              <w:t>5</w:t>
            </w:r>
          </w:p>
        </w:tc>
        <w:tc>
          <w:tcPr>
            <w:tcW w:w="848" w:type="dxa"/>
            <w:vAlign w:val="center"/>
          </w:tcPr>
          <w:p w14:paraId="757D4F0F" w14:textId="77777777" w:rsidR="00B64EDF" w:rsidRDefault="00874583">
            <w:r>
              <w:t>5068</w:t>
            </w:r>
          </w:p>
        </w:tc>
        <w:tc>
          <w:tcPr>
            <w:tcW w:w="735" w:type="dxa"/>
            <w:gridSpan w:val="2"/>
            <w:vAlign w:val="center"/>
          </w:tcPr>
          <w:p w14:paraId="634EF63F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6749BC34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12C6179F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5484E47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93E4BF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5F4A07D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4BDB4E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CD0CA9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7E397C8" w14:textId="77777777">
        <w:tc>
          <w:tcPr>
            <w:tcW w:w="718" w:type="dxa"/>
            <w:vMerge/>
            <w:vAlign w:val="center"/>
          </w:tcPr>
          <w:p w14:paraId="76BE34D5" w14:textId="77777777" w:rsidR="00B64EDF" w:rsidRDefault="00B64EDF"/>
        </w:tc>
        <w:tc>
          <w:tcPr>
            <w:tcW w:w="848" w:type="dxa"/>
            <w:vAlign w:val="center"/>
          </w:tcPr>
          <w:p w14:paraId="79FDD32D" w14:textId="77777777" w:rsidR="00B64EDF" w:rsidRDefault="00874583">
            <w:r>
              <w:t>5070</w:t>
            </w:r>
          </w:p>
        </w:tc>
        <w:tc>
          <w:tcPr>
            <w:tcW w:w="735" w:type="dxa"/>
            <w:gridSpan w:val="2"/>
            <w:vAlign w:val="center"/>
          </w:tcPr>
          <w:p w14:paraId="199B52AC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76BF448E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22B60502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3BEAD64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B2C00C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2265345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3553F6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86E3B3E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660884A" w14:textId="77777777">
        <w:tc>
          <w:tcPr>
            <w:tcW w:w="718" w:type="dxa"/>
            <w:vMerge/>
            <w:vAlign w:val="center"/>
          </w:tcPr>
          <w:p w14:paraId="2142C0D4" w14:textId="77777777" w:rsidR="00B64EDF" w:rsidRDefault="00B64EDF"/>
        </w:tc>
        <w:tc>
          <w:tcPr>
            <w:tcW w:w="848" w:type="dxa"/>
            <w:vAlign w:val="center"/>
          </w:tcPr>
          <w:p w14:paraId="18EC5172" w14:textId="77777777" w:rsidR="00B64EDF" w:rsidRDefault="00874583">
            <w:r>
              <w:t>5072</w:t>
            </w:r>
          </w:p>
        </w:tc>
        <w:tc>
          <w:tcPr>
            <w:tcW w:w="735" w:type="dxa"/>
            <w:gridSpan w:val="2"/>
            <w:vAlign w:val="center"/>
          </w:tcPr>
          <w:p w14:paraId="3CFD4061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5A9BAB65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210B1996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41E1457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A31D17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43EDFFC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5B23A14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0EF461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2922C4A" w14:textId="77777777">
        <w:tc>
          <w:tcPr>
            <w:tcW w:w="718" w:type="dxa"/>
            <w:vMerge/>
            <w:vAlign w:val="center"/>
          </w:tcPr>
          <w:p w14:paraId="705977F7" w14:textId="77777777" w:rsidR="00B64EDF" w:rsidRDefault="00B64EDF"/>
        </w:tc>
        <w:tc>
          <w:tcPr>
            <w:tcW w:w="848" w:type="dxa"/>
            <w:vAlign w:val="center"/>
          </w:tcPr>
          <w:p w14:paraId="335C387D" w14:textId="77777777" w:rsidR="00B64EDF" w:rsidRDefault="00874583">
            <w:r>
              <w:t>5076</w:t>
            </w:r>
          </w:p>
        </w:tc>
        <w:tc>
          <w:tcPr>
            <w:tcW w:w="735" w:type="dxa"/>
            <w:gridSpan w:val="2"/>
            <w:vAlign w:val="center"/>
          </w:tcPr>
          <w:p w14:paraId="73EFF3B1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5764B6CC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4DC5A6B8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3299CF4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1B219A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8901336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A3DC0C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E197B0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6C9D36B" w14:textId="77777777">
        <w:tc>
          <w:tcPr>
            <w:tcW w:w="718" w:type="dxa"/>
            <w:vMerge/>
            <w:vAlign w:val="center"/>
          </w:tcPr>
          <w:p w14:paraId="2CB9DDE3" w14:textId="77777777" w:rsidR="00B64EDF" w:rsidRDefault="00B64EDF"/>
        </w:tc>
        <w:tc>
          <w:tcPr>
            <w:tcW w:w="848" w:type="dxa"/>
            <w:vAlign w:val="center"/>
          </w:tcPr>
          <w:p w14:paraId="7182207C" w14:textId="77777777" w:rsidR="00B64EDF" w:rsidRDefault="00874583">
            <w:r>
              <w:t>5077</w:t>
            </w:r>
          </w:p>
        </w:tc>
        <w:tc>
          <w:tcPr>
            <w:tcW w:w="735" w:type="dxa"/>
            <w:gridSpan w:val="2"/>
            <w:vAlign w:val="center"/>
          </w:tcPr>
          <w:p w14:paraId="282518C7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32345B24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1D994D8C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1D40A2B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3AE27E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B3EC82D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29243B6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03C5D0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381A8A9" w14:textId="77777777">
        <w:tc>
          <w:tcPr>
            <w:tcW w:w="718" w:type="dxa"/>
            <w:vMerge/>
            <w:vAlign w:val="center"/>
          </w:tcPr>
          <w:p w14:paraId="37C0B612" w14:textId="77777777" w:rsidR="00B64EDF" w:rsidRDefault="00B64EDF"/>
        </w:tc>
        <w:tc>
          <w:tcPr>
            <w:tcW w:w="848" w:type="dxa"/>
            <w:vAlign w:val="center"/>
          </w:tcPr>
          <w:p w14:paraId="7715904D" w14:textId="77777777" w:rsidR="00B64EDF" w:rsidRDefault="00874583">
            <w:r>
              <w:t>5078</w:t>
            </w:r>
          </w:p>
        </w:tc>
        <w:tc>
          <w:tcPr>
            <w:tcW w:w="735" w:type="dxa"/>
            <w:gridSpan w:val="2"/>
            <w:vAlign w:val="center"/>
          </w:tcPr>
          <w:p w14:paraId="114DC9EB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7047FE3B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14F110AD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7F197E6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013598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15DC8A3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15E6EB16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6D5649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9051128" w14:textId="77777777">
        <w:tc>
          <w:tcPr>
            <w:tcW w:w="718" w:type="dxa"/>
            <w:vMerge/>
            <w:vAlign w:val="center"/>
          </w:tcPr>
          <w:p w14:paraId="30303C21" w14:textId="77777777" w:rsidR="00B64EDF" w:rsidRDefault="00B64EDF"/>
        </w:tc>
        <w:tc>
          <w:tcPr>
            <w:tcW w:w="848" w:type="dxa"/>
            <w:vAlign w:val="center"/>
          </w:tcPr>
          <w:p w14:paraId="457F8492" w14:textId="77777777" w:rsidR="00B64EDF" w:rsidRDefault="00874583">
            <w:r>
              <w:t>5079</w:t>
            </w:r>
          </w:p>
        </w:tc>
        <w:tc>
          <w:tcPr>
            <w:tcW w:w="735" w:type="dxa"/>
            <w:gridSpan w:val="2"/>
            <w:vAlign w:val="center"/>
          </w:tcPr>
          <w:p w14:paraId="480DB2ED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5095F86D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24684EA2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509D58F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F6A095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1F43440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7085748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AD56EB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A3AE38F" w14:textId="77777777">
        <w:tc>
          <w:tcPr>
            <w:tcW w:w="718" w:type="dxa"/>
            <w:vMerge/>
            <w:vAlign w:val="center"/>
          </w:tcPr>
          <w:p w14:paraId="527031F4" w14:textId="77777777" w:rsidR="00B64EDF" w:rsidRDefault="00B64EDF"/>
        </w:tc>
        <w:tc>
          <w:tcPr>
            <w:tcW w:w="848" w:type="dxa"/>
            <w:vAlign w:val="center"/>
          </w:tcPr>
          <w:p w14:paraId="35393263" w14:textId="77777777" w:rsidR="00B64EDF" w:rsidRDefault="00874583">
            <w:r>
              <w:t>5080</w:t>
            </w:r>
          </w:p>
        </w:tc>
        <w:tc>
          <w:tcPr>
            <w:tcW w:w="735" w:type="dxa"/>
            <w:gridSpan w:val="2"/>
            <w:vAlign w:val="center"/>
          </w:tcPr>
          <w:p w14:paraId="6E4EC426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5EC7CAE2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31BF1B4A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0B86C1E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BC94A2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42DA8F6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66B7981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C52A96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93E9F87" w14:textId="77777777">
        <w:tc>
          <w:tcPr>
            <w:tcW w:w="718" w:type="dxa"/>
            <w:vMerge/>
            <w:vAlign w:val="center"/>
          </w:tcPr>
          <w:p w14:paraId="4038D5CB" w14:textId="77777777" w:rsidR="00B64EDF" w:rsidRDefault="00B64EDF"/>
        </w:tc>
        <w:tc>
          <w:tcPr>
            <w:tcW w:w="848" w:type="dxa"/>
            <w:vAlign w:val="center"/>
          </w:tcPr>
          <w:p w14:paraId="5F6E9580" w14:textId="77777777" w:rsidR="00B64EDF" w:rsidRDefault="00874583">
            <w:r>
              <w:t>5081</w:t>
            </w:r>
          </w:p>
        </w:tc>
        <w:tc>
          <w:tcPr>
            <w:tcW w:w="735" w:type="dxa"/>
            <w:gridSpan w:val="2"/>
            <w:vAlign w:val="center"/>
          </w:tcPr>
          <w:p w14:paraId="306A37A7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75E5C793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0B263E4D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5530D90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E02BF3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5A6E09AD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4A761F3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0996ED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F553221" w14:textId="77777777">
        <w:tc>
          <w:tcPr>
            <w:tcW w:w="718" w:type="dxa"/>
            <w:vMerge/>
            <w:vAlign w:val="center"/>
          </w:tcPr>
          <w:p w14:paraId="427ABAF6" w14:textId="77777777" w:rsidR="00B64EDF" w:rsidRDefault="00B64EDF"/>
        </w:tc>
        <w:tc>
          <w:tcPr>
            <w:tcW w:w="848" w:type="dxa"/>
            <w:vAlign w:val="center"/>
          </w:tcPr>
          <w:p w14:paraId="79633CB1" w14:textId="77777777" w:rsidR="00B64EDF" w:rsidRDefault="00874583">
            <w:r>
              <w:t>5082</w:t>
            </w:r>
          </w:p>
        </w:tc>
        <w:tc>
          <w:tcPr>
            <w:tcW w:w="735" w:type="dxa"/>
            <w:gridSpan w:val="2"/>
            <w:vAlign w:val="center"/>
          </w:tcPr>
          <w:p w14:paraId="6F1C3D85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297114D3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2389FB7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0154311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5ECBBF1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5F2CBF1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E86B52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0E07E2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767F97A" w14:textId="77777777">
        <w:tc>
          <w:tcPr>
            <w:tcW w:w="718" w:type="dxa"/>
            <w:vMerge/>
            <w:vAlign w:val="center"/>
          </w:tcPr>
          <w:p w14:paraId="1270F528" w14:textId="77777777" w:rsidR="00B64EDF" w:rsidRDefault="00B64EDF"/>
        </w:tc>
        <w:tc>
          <w:tcPr>
            <w:tcW w:w="848" w:type="dxa"/>
            <w:vAlign w:val="center"/>
          </w:tcPr>
          <w:p w14:paraId="1279B8DB" w14:textId="77777777" w:rsidR="00B64EDF" w:rsidRDefault="00874583">
            <w:r>
              <w:t>5083</w:t>
            </w:r>
          </w:p>
        </w:tc>
        <w:tc>
          <w:tcPr>
            <w:tcW w:w="735" w:type="dxa"/>
            <w:gridSpan w:val="2"/>
            <w:vAlign w:val="center"/>
          </w:tcPr>
          <w:p w14:paraId="62B55B4F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627CD6EA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A4DBA74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42F6E01D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400889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383AF7C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1DF02A9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19E0D1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50EF6F9" w14:textId="77777777">
        <w:tc>
          <w:tcPr>
            <w:tcW w:w="718" w:type="dxa"/>
            <w:vMerge/>
            <w:vAlign w:val="center"/>
          </w:tcPr>
          <w:p w14:paraId="7ADA8EEA" w14:textId="77777777" w:rsidR="00B64EDF" w:rsidRDefault="00B64EDF"/>
        </w:tc>
        <w:tc>
          <w:tcPr>
            <w:tcW w:w="848" w:type="dxa"/>
            <w:vAlign w:val="center"/>
          </w:tcPr>
          <w:p w14:paraId="2DA99FCB" w14:textId="77777777" w:rsidR="00B64EDF" w:rsidRDefault="00874583">
            <w:r>
              <w:t>5084</w:t>
            </w:r>
          </w:p>
        </w:tc>
        <w:tc>
          <w:tcPr>
            <w:tcW w:w="735" w:type="dxa"/>
            <w:gridSpan w:val="2"/>
            <w:vAlign w:val="center"/>
          </w:tcPr>
          <w:p w14:paraId="5F640117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1A8AC119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81EAB94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BA9424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75F8A43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747ED3A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2D64AF7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AAB9F6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CD1BB9C" w14:textId="77777777">
        <w:tc>
          <w:tcPr>
            <w:tcW w:w="718" w:type="dxa"/>
            <w:vMerge/>
            <w:vAlign w:val="center"/>
          </w:tcPr>
          <w:p w14:paraId="5A25B660" w14:textId="77777777" w:rsidR="00B64EDF" w:rsidRDefault="00B64EDF"/>
        </w:tc>
        <w:tc>
          <w:tcPr>
            <w:tcW w:w="848" w:type="dxa"/>
            <w:vAlign w:val="center"/>
          </w:tcPr>
          <w:p w14:paraId="73D26DE5" w14:textId="77777777" w:rsidR="00B64EDF" w:rsidRDefault="00874583">
            <w:r>
              <w:t>5085</w:t>
            </w:r>
          </w:p>
        </w:tc>
        <w:tc>
          <w:tcPr>
            <w:tcW w:w="735" w:type="dxa"/>
            <w:gridSpan w:val="2"/>
            <w:vAlign w:val="center"/>
          </w:tcPr>
          <w:p w14:paraId="6ACECF0B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1AE9C5B8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1552ECE7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957113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C3C46C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F73BA98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15CA60E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FF4C90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6DB2833" w14:textId="77777777">
        <w:tc>
          <w:tcPr>
            <w:tcW w:w="718" w:type="dxa"/>
            <w:vMerge/>
            <w:vAlign w:val="center"/>
          </w:tcPr>
          <w:p w14:paraId="551718E0" w14:textId="77777777" w:rsidR="00B64EDF" w:rsidRDefault="00B64EDF"/>
        </w:tc>
        <w:tc>
          <w:tcPr>
            <w:tcW w:w="848" w:type="dxa"/>
            <w:vAlign w:val="center"/>
          </w:tcPr>
          <w:p w14:paraId="722234F8" w14:textId="77777777" w:rsidR="00B64EDF" w:rsidRDefault="00874583">
            <w:r>
              <w:t>5086</w:t>
            </w:r>
          </w:p>
        </w:tc>
        <w:tc>
          <w:tcPr>
            <w:tcW w:w="735" w:type="dxa"/>
            <w:gridSpan w:val="2"/>
            <w:vAlign w:val="center"/>
          </w:tcPr>
          <w:p w14:paraId="25570801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16DAD639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4590399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45EBFBF1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92D33F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62EE498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70046399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36DD040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0D23C92B" w14:textId="77777777">
        <w:tc>
          <w:tcPr>
            <w:tcW w:w="718" w:type="dxa"/>
            <w:vMerge/>
            <w:vAlign w:val="center"/>
          </w:tcPr>
          <w:p w14:paraId="30A21D98" w14:textId="77777777" w:rsidR="00B64EDF" w:rsidRDefault="00B64EDF"/>
        </w:tc>
        <w:tc>
          <w:tcPr>
            <w:tcW w:w="848" w:type="dxa"/>
            <w:vAlign w:val="center"/>
          </w:tcPr>
          <w:p w14:paraId="56562DBA" w14:textId="77777777" w:rsidR="00B64EDF" w:rsidRDefault="00874583">
            <w:r>
              <w:t>5087</w:t>
            </w:r>
          </w:p>
        </w:tc>
        <w:tc>
          <w:tcPr>
            <w:tcW w:w="735" w:type="dxa"/>
            <w:gridSpan w:val="2"/>
            <w:vAlign w:val="center"/>
          </w:tcPr>
          <w:p w14:paraId="43252CC9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0433EA4C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6B01FD4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3DC1E70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2C8B74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92D1B47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527C5AD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7B6DC0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4CF2FC91" w14:textId="77777777">
        <w:tc>
          <w:tcPr>
            <w:tcW w:w="718" w:type="dxa"/>
            <w:vMerge/>
            <w:vAlign w:val="center"/>
          </w:tcPr>
          <w:p w14:paraId="30E93B2F" w14:textId="77777777" w:rsidR="00B64EDF" w:rsidRDefault="00B64EDF"/>
        </w:tc>
        <w:tc>
          <w:tcPr>
            <w:tcW w:w="848" w:type="dxa"/>
            <w:vAlign w:val="center"/>
          </w:tcPr>
          <w:p w14:paraId="7E903544" w14:textId="77777777" w:rsidR="00B64EDF" w:rsidRDefault="00874583">
            <w:r>
              <w:t>5088</w:t>
            </w:r>
          </w:p>
        </w:tc>
        <w:tc>
          <w:tcPr>
            <w:tcW w:w="735" w:type="dxa"/>
            <w:gridSpan w:val="2"/>
            <w:vAlign w:val="center"/>
          </w:tcPr>
          <w:p w14:paraId="7D585E92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42310465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D826C2F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3F7D2A9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FD751F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271827F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17A81A5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706DA5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8DD8DCC" w14:textId="77777777">
        <w:tc>
          <w:tcPr>
            <w:tcW w:w="718" w:type="dxa"/>
            <w:vMerge w:val="restart"/>
            <w:vAlign w:val="center"/>
          </w:tcPr>
          <w:p w14:paraId="20D03306" w14:textId="77777777" w:rsidR="00B64EDF" w:rsidRDefault="00874583">
            <w:r>
              <w:t>6</w:t>
            </w:r>
          </w:p>
        </w:tc>
        <w:tc>
          <w:tcPr>
            <w:tcW w:w="848" w:type="dxa"/>
            <w:vAlign w:val="center"/>
          </w:tcPr>
          <w:p w14:paraId="6E4239AE" w14:textId="77777777" w:rsidR="00B64EDF" w:rsidRDefault="00874583">
            <w:r>
              <w:t>6061</w:t>
            </w:r>
          </w:p>
        </w:tc>
        <w:tc>
          <w:tcPr>
            <w:tcW w:w="735" w:type="dxa"/>
            <w:gridSpan w:val="2"/>
            <w:vAlign w:val="center"/>
          </w:tcPr>
          <w:p w14:paraId="7DABB381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3F126043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F03C2AE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0E506CF9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E71452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A77BC72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7E8526D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5312176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D60C13" w14:textId="77777777">
        <w:tc>
          <w:tcPr>
            <w:tcW w:w="718" w:type="dxa"/>
            <w:vMerge/>
            <w:vAlign w:val="center"/>
          </w:tcPr>
          <w:p w14:paraId="4695B475" w14:textId="77777777" w:rsidR="00B64EDF" w:rsidRDefault="00B64EDF"/>
        </w:tc>
        <w:tc>
          <w:tcPr>
            <w:tcW w:w="848" w:type="dxa"/>
            <w:vAlign w:val="center"/>
          </w:tcPr>
          <w:p w14:paraId="7838D52D" w14:textId="77777777" w:rsidR="00B64EDF" w:rsidRDefault="00874583">
            <w:r>
              <w:t>6063</w:t>
            </w:r>
          </w:p>
        </w:tc>
        <w:tc>
          <w:tcPr>
            <w:tcW w:w="735" w:type="dxa"/>
            <w:gridSpan w:val="2"/>
            <w:vAlign w:val="center"/>
          </w:tcPr>
          <w:p w14:paraId="37571609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22F52652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1CBE378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75E2379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27BF3F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84A856B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0DED596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58B94BD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B8FA9B" w14:textId="77777777">
        <w:tc>
          <w:tcPr>
            <w:tcW w:w="718" w:type="dxa"/>
            <w:vMerge/>
            <w:vAlign w:val="center"/>
          </w:tcPr>
          <w:p w14:paraId="4C9A0094" w14:textId="77777777" w:rsidR="00B64EDF" w:rsidRDefault="00B64EDF"/>
        </w:tc>
        <w:tc>
          <w:tcPr>
            <w:tcW w:w="848" w:type="dxa"/>
            <w:vAlign w:val="center"/>
          </w:tcPr>
          <w:p w14:paraId="4B151923" w14:textId="77777777" w:rsidR="00B64EDF" w:rsidRDefault="00874583">
            <w:r>
              <w:t>6066</w:t>
            </w:r>
          </w:p>
        </w:tc>
        <w:tc>
          <w:tcPr>
            <w:tcW w:w="735" w:type="dxa"/>
            <w:gridSpan w:val="2"/>
            <w:vAlign w:val="center"/>
          </w:tcPr>
          <w:p w14:paraId="037238B9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4FF6BEFD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4809C913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3A73BD9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53CFB9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0F8D5A87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CD6B22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37C619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3FC5E66" w14:textId="77777777">
        <w:tc>
          <w:tcPr>
            <w:tcW w:w="718" w:type="dxa"/>
            <w:vMerge/>
            <w:vAlign w:val="center"/>
          </w:tcPr>
          <w:p w14:paraId="4472E5D9" w14:textId="77777777" w:rsidR="00B64EDF" w:rsidRDefault="00B64EDF"/>
        </w:tc>
        <w:tc>
          <w:tcPr>
            <w:tcW w:w="848" w:type="dxa"/>
            <w:vAlign w:val="center"/>
          </w:tcPr>
          <w:p w14:paraId="06E891FF" w14:textId="77777777" w:rsidR="00B64EDF" w:rsidRDefault="00874583">
            <w:r>
              <w:t>6067</w:t>
            </w:r>
          </w:p>
        </w:tc>
        <w:tc>
          <w:tcPr>
            <w:tcW w:w="735" w:type="dxa"/>
            <w:gridSpan w:val="2"/>
            <w:vAlign w:val="center"/>
          </w:tcPr>
          <w:p w14:paraId="2335A726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5C5A2988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09F82040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0EF9E29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2375615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92414D4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83FFB2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992135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F21466F" w14:textId="77777777">
        <w:tc>
          <w:tcPr>
            <w:tcW w:w="718" w:type="dxa"/>
            <w:vMerge/>
            <w:vAlign w:val="center"/>
          </w:tcPr>
          <w:p w14:paraId="73BE4392" w14:textId="77777777" w:rsidR="00B64EDF" w:rsidRDefault="00B64EDF"/>
        </w:tc>
        <w:tc>
          <w:tcPr>
            <w:tcW w:w="848" w:type="dxa"/>
            <w:vAlign w:val="center"/>
          </w:tcPr>
          <w:p w14:paraId="6533340B" w14:textId="77777777" w:rsidR="00B64EDF" w:rsidRDefault="00874583">
            <w:r>
              <w:t>6068</w:t>
            </w:r>
          </w:p>
        </w:tc>
        <w:tc>
          <w:tcPr>
            <w:tcW w:w="735" w:type="dxa"/>
            <w:gridSpan w:val="2"/>
            <w:vAlign w:val="center"/>
          </w:tcPr>
          <w:p w14:paraId="78607B82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286F318D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4CCCA37F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1A91E9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00796C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E30C0F7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1F6787B1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1CD617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4F093F3" w14:textId="77777777">
        <w:tc>
          <w:tcPr>
            <w:tcW w:w="718" w:type="dxa"/>
            <w:vMerge/>
            <w:vAlign w:val="center"/>
          </w:tcPr>
          <w:p w14:paraId="5A97E43E" w14:textId="77777777" w:rsidR="00B64EDF" w:rsidRDefault="00B64EDF"/>
        </w:tc>
        <w:tc>
          <w:tcPr>
            <w:tcW w:w="848" w:type="dxa"/>
            <w:vAlign w:val="center"/>
          </w:tcPr>
          <w:p w14:paraId="101C0926" w14:textId="77777777" w:rsidR="00B64EDF" w:rsidRDefault="00874583">
            <w:r>
              <w:t>6069</w:t>
            </w:r>
          </w:p>
        </w:tc>
        <w:tc>
          <w:tcPr>
            <w:tcW w:w="735" w:type="dxa"/>
            <w:gridSpan w:val="2"/>
            <w:vAlign w:val="center"/>
          </w:tcPr>
          <w:p w14:paraId="1E97BC7E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3E26DE67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742EEAD5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46F3F047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755BA39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ED5DBCC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7D5DF8B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91AD1D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5A1E945" w14:textId="77777777">
        <w:tc>
          <w:tcPr>
            <w:tcW w:w="718" w:type="dxa"/>
            <w:vMerge/>
            <w:vAlign w:val="center"/>
          </w:tcPr>
          <w:p w14:paraId="0C689444" w14:textId="77777777" w:rsidR="00B64EDF" w:rsidRDefault="00B64EDF"/>
        </w:tc>
        <w:tc>
          <w:tcPr>
            <w:tcW w:w="848" w:type="dxa"/>
            <w:vAlign w:val="center"/>
          </w:tcPr>
          <w:p w14:paraId="230CB704" w14:textId="77777777" w:rsidR="00B64EDF" w:rsidRDefault="00874583">
            <w:r>
              <w:t>6070</w:t>
            </w:r>
          </w:p>
        </w:tc>
        <w:tc>
          <w:tcPr>
            <w:tcW w:w="735" w:type="dxa"/>
            <w:gridSpan w:val="2"/>
            <w:vAlign w:val="center"/>
          </w:tcPr>
          <w:p w14:paraId="39D5E4C7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5DB67557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3BC07CA6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27AB15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7F12F1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AA77353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24FFE9F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8BF155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65995A3" w14:textId="77777777">
        <w:tc>
          <w:tcPr>
            <w:tcW w:w="718" w:type="dxa"/>
            <w:vMerge/>
            <w:vAlign w:val="center"/>
          </w:tcPr>
          <w:p w14:paraId="4F7EC6EB" w14:textId="77777777" w:rsidR="00B64EDF" w:rsidRDefault="00B64EDF"/>
        </w:tc>
        <w:tc>
          <w:tcPr>
            <w:tcW w:w="848" w:type="dxa"/>
            <w:vAlign w:val="center"/>
          </w:tcPr>
          <w:p w14:paraId="4DA210D1" w14:textId="77777777" w:rsidR="00B64EDF" w:rsidRDefault="00874583">
            <w:r>
              <w:t>6071</w:t>
            </w:r>
          </w:p>
        </w:tc>
        <w:tc>
          <w:tcPr>
            <w:tcW w:w="735" w:type="dxa"/>
            <w:gridSpan w:val="2"/>
            <w:vAlign w:val="center"/>
          </w:tcPr>
          <w:p w14:paraId="5D6C0DE5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155E0095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249074E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56AA177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6544D0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B1B38D0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5E5F83C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14EC7F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5A88233" w14:textId="77777777">
        <w:tc>
          <w:tcPr>
            <w:tcW w:w="718" w:type="dxa"/>
            <w:vMerge/>
            <w:vAlign w:val="center"/>
          </w:tcPr>
          <w:p w14:paraId="05CE5853" w14:textId="77777777" w:rsidR="00B64EDF" w:rsidRDefault="00B64EDF"/>
        </w:tc>
        <w:tc>
          <w:tcPr>
            <w:tcW w:w="848" w:type="dxa"/>
            <w:vAlign w:val="center"/>
          </w:tcPr>
          <w:p w14:paraId="581F0DEA" w14:textId="77777777" w:rsidR="00B64EDF" w:rsidRDefault="00874583">
            <w:r>
              <w:t>6072</w:t>
            </w:r>
          </w:p>
        </w:tc>
        <w:tc>
          <w:tcPr>
            <w:tcW w:w="735" w:type="dxa"/>
            <w:gridSpan w:val="2"/>
            <w:vAlign w:val="center"/>
          </w:tcPr>
          <w:p w14:paraId="3A65B8D4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6B70694A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28438A3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357DAFB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1C9D10C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6659898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229BD3E4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F1C8F0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6B1D203" w14:textId="77777777">
        <w:tc>
          <w:tcPr>
            <w:tcW w:w="718" w:type="dxa"/>
            <w:vMerge/>
            <w:vAlign w:val="center"/>
          </w:tcPr>
          <w:p w14:paraId="7C9792E6" w14:textId="77777777" w:rsidR="00B64EDF" w:rsidRDefault="00B64EDF"/>
        </w:tc>
        <w:tc>
          <w:tcPr>
            <w:tcW w:w="848" w:type="dxa"/>
            <w:vAlign w:val="center"/>
          </w:tcPr>
          <w:p w14:paraId="5DEB807B" w14:textId="77777777" w:rsidR="00B64EDF" w:rsidRDefault="00874583">
            <w:r>
              <w:t>6073</w:t>
            </w:r>
          </w:p>
        </w:tc>
        <w:tc>
          <w:tcPr>
            <w:tcW w:w="735" w:type="dxa"/>
            <w:gridSpan w:val="2"/>
            <w:vAlign w:val="center"/>
          </w:tcPr>
          <w:p w14:paraId="2EACE380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39A05FCC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5887D4B9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DF89F3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600CAE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7761775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286E94E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552707A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CE68EB3" w14:textId="77777777">
        <w:tc>
          <w:tcPr>
            <w:tcW w:w="718" w:type="dxa"/>
            <w:vMerge/>
            <w:vAlign w:val="center"/>
          </w:tcPr>
          <w:p w14:paraId="5ED280D3" w14:textId="77777777" w:rsidR="00B64EDF" w:rsidRDefault="00B64EDF"/>
        </w:tc>
        <w:tc>
          <w:tcPr>
            <w:tcW w:w="848" w:type="dxa"/>
            <w:vAlign w:val="center"/>
          </w:tcPr>
          <w:p w14:paraId="4CA50049" w14:textId="77777777" w:rsidR="00B64EDF" w:rsidRDefault="00874583">
            <w:r>
              <w:t>6074</w:t>
            </w:r>
          </w:p>
        </w:tc>
        <w:tc>
          <w:tcPr>
            <w:tcW w:w="735" w:type="dxa"/>
            <w:gridSpan w:val="2"/>
            <w:vAlign w:val="center"/>
          </w:tcPr>
          <w:p w14:paraId="7108BDFE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776DB26E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46631B39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63183DE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40B01A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54C76B6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0172D952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E07D0E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398C1DF2" w14:textId="77777777">
        <w:tc>
          <w:tcPr>
            <w:tcW w:w="718" w:type="dxa"/>
            <w:vMerge/>
            <w:vAlign w:val="center"/>
          </w:tcPr>
          <w:p w14:paraId="33FD71BC" w14:textId="77777777" w:rsidR="00B64EDF" w:rsidRDefault="00B64EDF"/>
        </w:tc>
        <w:tc>
          <w:tcPr>
            <w:tcW w:w="848" w:type="dxa"/>
            <w:vAlign w:val="center"/>
          </w:tcPr>
          <w:p w14:paraId="1D010F8B" w14:textId="77777777" w:rsidR="00B64EDF" w:rsidRDefault="00874583">
            <w:r>
              <w:t>6075</w:t>
            </w:r>
          </w:p>
        </w:tc>
        <w:tc>
          <w:tcPr>
            <w:tcW w:w="735" w:type="dxa"/>
            <w:gridSpan w:val="2"/>
            <w:vAlign w:val="center"/>
          </w:tcPr>
          <w:p w14:paraId="4CBDFD98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2FB68F9B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09AFE98E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3C9FA19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305D4E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1C54F40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297E1FF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69D3F2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2A8657F" w14:textId="77777777">
        <w:tc>
          <w:tcPr>
            <w:tcW w:w="718" w:type="dxa"/>
            <w:vMerge/>
            <w:vAlign w:val="center"/>
          </w:tcPr>
          <w:p w14:paraId="4F65ACE6" w14:textId="77777777" w:rsidR="00B64EDF" w:rsidRDefault="00B64EDF"/>
        </w:tc>
        <w:tc>
          <w:tcPr>
            <w:tcW w:w="848" w:type="dxa"/>
            <w:vAlign w:val="center"/>
          </w:tcPr>
          <w:p w14:paraId="0AA6C12F" w14:textId="77777777" w:rsidR="00B64EDF" w:rsidRDefault="00874583">
            <w:r>
              <w:t>6076</w:t>
            </w:r>
          </w:p>
        </w:tc>
        <w:tc>
          <w:tcPr>
            <w:tcW w:w="735" w:type="dxa"/>
            <w:gridSpan w:val="2"/>
            <w:vAlign w:val="center"/>
          </w:tcPr>
          <w:p w14:paraId="3A4DE272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58F4F5FF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488E1586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0DDC800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F27ADC2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041CDF0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4786173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E35D7E5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7410372" w14:textId="77777777">
        <w:tc>
          <w:tcPr>
            <w:tcW w:w="718" w:type="dxa"/>
            <w:vMerge/>
            <w:vAlign w:val="center"/>
          </w:tcPr>
          <w:p w14:paraId="414ABC56" w14:textId="77777777" w:rsidR="00B64EDF" w:rsidRDefault="00B64EDF"/>
        </w:tc>
        <w:tc>
          <w:tcPr>
            <w:tcW w:w="848" w:type="dxa"/>
            <w:vAlign w:val="center"/>
          </w:tcPr>
          <w:p w14:paraId="6B280B2D" w14:textId="77777777" w:rsidR="00B64EDF" w:rsidRDefault="00874583">
            <w:r>
              <w:t>6077</w:t>
            </w:r>
          </w:p>
        </w:tc>
        <w:tc>
          <w:tcPr>
            <w:tcW w:w="735" w:type="dxa"/>
            <w:gridSpan w:val="2"/>
            <w:vAlign w:val="center"/>
          </w:tcPr>
          <w:p w14:paraId="7A41B8AD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4656C473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09BB5682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2F26DD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96C251F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4D8FEA4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3AD8E07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42E821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40DF0DD" w14:textId="77777777">
        <w:tc>
          <w:tcPr>
            <w:tcW w:w="718" w:type="dxa"/>
            <w:vMerge w:val="restart"/>
            <w:vAlign w:val="center"/>
          </w:tcPr>
          <w:p w14:paraId="042DFF83" w14:textId="77777777" w:rsidR="00B64EDF" w:rsidRDefault="00874583">
            <w:r>
              <w:t>7</w:t>
            </w:r>
          </w:p>
        </w:tc>
        <w:tc>
          <w:tcPr>
            <w:tcW w:w="848" w:type="dxa"/>
            <w:vAlign w:val="center"/>
          </w:tcPr>
          <w:p w14:paraId="73B008EC" w14:textId="77777777" w:rsidR="00B64EDF" w:rsidRDefault="00874583">
            <w:r>
              <w:t>7044</w:t>
            </w:r>
          </w:p>
        </w:tc>
        <w:tc>
          <w:tcPr>
            <w:tcW w:w="735" w:type="dxa"/>
            <w:gridSpan w:val="2"/>
            <w:vAlign w:val="center"/>
          </w:tcPr>
          <w:p w14:paraId="435338C0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6AB4F0B1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3A82B96D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44105F7E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432C36E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242CC08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279A046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AA7D7C8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903D2D4" w14:textId="77777777">
        <w:tc>
          <w:tcPr>
            <w:tcW w:w="718" w:type="dxa"/>
            <w:vMerge/>
            <w:vAlign w:val="center"/>
          </w:tcPr>
          <w:p w14:paraId="55DE4CFD" w14:textId="77777777" w:rsidR="00B64EDF" w:rsidRDefault="00B64EDF"/>
        </w:tc>
        <w:tc>
          <w:tcPr>
            <w:tcW w:w="848" w:type="dxa"/>
            <w:vAlign w:val="center"/>
          </w:tcPr>
          <w:p w14:paraId="4C3C65BE" w14:textId="77777777" w:rsidR="00B64EDF" w:rsidRDefault="00874583">
            <w:r>
              <w:t>7046</w:t>
            </w:r>
          </w:p>
        </w:tc>
        <w:tc>
          <w:tcPr>
            <w:tcW w:w="735" w:type="dxa"/>
            <w:gridSpan w:val="2"/>
            <w:vAlign w:val="center"/>
          </w:tcPr>
          <w:p w14:paraId="44181013" w14:textId="77777777" w:rsidR="00B64EDF" w:rsidRDefault="00874583">
            <w:r>
              <w:t>4.25</w:t>
            </w:r>
          </w:p>
        </w:tc>
        <w:tc>
          <w:tcPr>
            <w:tcW w:w="962" w:type="dxa"/>
            <w:vAlign w:val="center"/>
          </w:tcPr>
          <w:p w14:paraId="6A2D91E0" w14:textId="77777777" w:rsidR="00B64EDF" w:rsidRDefault="00874583">
            <w:r>
              <w:t>C-0909</w:t>
            </w:r>
          </w:p>
        </w:tc>
        <w:tc>
          <w:tcPr>
            <w:tcW w:w="735" w:type="dxa"/>
            <w:vAlign w:val="center"/>
          </w:tcPr>
          <w:p w14:paraId="71422A92" w14:textId="77777777" w:rsidR="00B64EDF" w:rsidRDefault="00874583">
            <w:r>
              <w:t>0.81</w:t>
            </w:r>
          </w:p>
        </w:tc>
        <w:tc>
          <w:tcPr>
            <w:tcW w:w="679" w:type="dxa"/>
            <w:vAlign w:val="center"/>
          </w:tcPr>
          <w:p w14:paraId="126807F8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C068258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60C34E39" w14:textId="77777777" w:rsidR="00B64EDF" w:rsidRDefault="00874583">
            <w:r>
              <w:t>0.06</w:t>
            </w:r>
          </w:p>
        </w:tc>
        <w:tc>
          <w:tcPr>
            <w:tcW w:w="1358" w:type="dxa"/>
            <w:vAlign w:val="center"/>
          </w:tcPr>
          <w:p w14:paraId="3F9CBBE5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7AE11C33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C7D6C35" w14:textId="77777777">
        <w:tc>
          <w:tcPr>
            <w:tcW w:w="718" w:type="dxa"/>
            <w:vMerge w:val="restart"/>
            <w:vAlign w:val="center"/>
          </w:tcPr>
          <w:p w14:paraId="12BBE410" w14:textId="77777777" w:rsidR="00B64EDF" w:rsidRDefault="00874583">
            <w:r>
              <w:t>8</w:t>
            </w:r>
          </w:p>
        </w:tc>
        <w:tc>
          <w:tcPr>
            <w:tcW w:w="848" w:type="dxa"/>
            <w:vAlign w:val="center"/>
          </w:tcPr>
          <w:p w14:paraId="4D28F382" w14:textId="77777777" w:rsidR="00B64EDF" w:rsidRDefault="00874583">
            <w:r>
              <w:t>8071</w:t>
            </w:r>
          </w:p>
        </w:tc>
        <w:tc>
          <w:tcPr>
            <w:tcW w:w="735" w:type="dxa"/>
            <w:gridSpan w:val="2"/>
            <w:vAlign w:val="center"/>
          </w:tcPr>
          <w:p w14:paraId="371296D2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5F30D2E6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F17AEDF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A9CA1BC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5F5ABE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CD0611C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012A3EC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4CB5FB7B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F9BB978" w14:textId="77777777">
        <w:tc>
          <w:tcPr>
            <w:tcW w:w="718" w:type="dxa"/>
            <w:vMerge/>
            <w:vAlign w:val="center"/>
          </w:tcPr>
          <w:p w14:paraId="72AD2057" w14:textId="77777777" w:rsidR="00B64EDF" w:rsidRDefault="00B64EDF"/>
        </w:tc>
        <w:tc>
          <w:tcPr>
            <w:tcW w:w="848" w:type="dxa"/>
            <w:vAlign w:val="center"/>
          </w:tcPr>
          <w:p w14:paraId="76BEA9CE" w14:textId="77777777" w:rsidR="00B64EDF" w:rsidRDefault="00874583">
            <w:r>
              <w:t>8072</w:t>
            </w:r>
          </w:p>
        </w:tc>
        <w:tc>
          <w:tcPr>
            <w:tcW w:w="735" w:type="dxa"/>
            <w:gridSpan w:val="2"/>
            <w:vAlign w:val="center"/>
          </w:tcPr>
          <w:p w14:paraId="0B853BF3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1159935A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34768E68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4341F3CA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54325536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9FBE7BD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3FF5FF73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B55A4A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767CADB4" w14:textId="77777777">
        <w:tc>
          <w:tcPr>
            <w:tcW w:w="718" w:type="dxa"/>
            <w:vMerge/>
            <w:vAlign w:val="center"/>
          </w:tcPr>
          <w:p w14:paraId="14272004" w14:textId="77777777" w:rsidR="00B64EDF" w:rsidRDefault="00B64EDF"/>
        </w:tc>
        <w:tc>
          <w:tcPr>
            <w:tcW w:w="848" w:type="dxa"/>
            <w:vAlign w:val="center"/>
          </w:tcPr>
          <w:p w14:paraId="3C03F0D3" w14:textId="77777777" w:rsidR="00B64EDF" w:rsidRDefault="00874583">
            <w:r>
              <w:t>8073</w:t>
            </w:r>
          </w:p>
        </w:tc>
        <w:tc>
          <w:tcPr>
            <w:tcW w:w="735" w:type="dxa"/>
            <w:gridSpan w:val="2"/>
            <w:vAlign w:val="center"/>
          </w:tcPr>
          <w:p w14:paraId="7E3AB168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2CB4CC0F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2F0516DE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14B1E0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9CD165D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7BDFE3CB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5732E62B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56B4F089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8145D5A" w14:textId="77777777">
        <w:tc>
          <w:tcPr>
            <w:tcW w:w="718" w:type="dxa"/>
            <w:vMerge/>
            <w:vAlign w:val="center"/>
          </w:tcPr>
          <w:p w14:paraId="2820CED9" w14:textId="77777777" w:rsidR="00B64EDF" w:rsidRDefault="00B64EDF"/>
        </w:tc>
        <w:tc>
          <w:tcPr>
            <w:tcW w:w="848" w:type="dxa"/>
            <w:vAlign w:val="center"/>
          </w:tcPr>
          <w:p w14:paraId="0DAC296F" w14:textId="77777777" w:rsidR="00B64EDF" w:rsidRDefault="00874583">
            <w:r>
              <w:t>8074</w:t>
            </w:r>
          </w:p>
        </w:tc>
        <w:tc>
          <w:tcPr>
            <w:tcW w:w="735" w:type="dxa"/>
            <w:gridSpan w:val="2"/>
            <w:vAlign w:val="center"/>
          </w:tcPr>
          <w:p w14:paraId="20BE4F8F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3FFED852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2EBDA48C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3C5E51C5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0973D447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BA355E0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0422410E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1265EE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1ACDA26" w14:textId="77777777">
        <w:tc>
          <w:tcPr>
            <w:tcW w:w="718" w:type="dxa"/>
            <w:vMerge/>
            <w:vAlign w:val="center"/>
          </w:tcPr>
          <w:p w14:paraId="304E0277" w14:textId="77777777" w:rsidR="00B64EDF" w:rsidRDefault="00B64EDF"/>
        </w:tc>
        <w:tc>
          <w:tcPr>
            <w:tcW w:w="848" w:type="dxa"/>
            <w:vAlign w:val="center"/>
          </w:tcPr>
          <w:p w14:paraId="3BC14E9F" w14:textId="77777777" w:rsidR="00B64EDF" w:rsidRDefault="00874583">
            <w:r>
              <w:t>8075</w:t>
            </w:r>
          </w:p>
        </w:tc>
        <w:tc>
          <w:tcPr>
            <w:tcW w:w="735" w:type="dxa"/>
            <w:gridSpan w:val="2"/>
            <w:vAlign w:val="center"/>
          </w:tcPr>
          <w:p w14:paraId="01F1F6DE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3A98529A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00A5C162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1F87223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33FA8FE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C42FC74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50DBC25C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9BC238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29EA3DF0" w14:textId="77777777">
        <w:tc>
          <w:tcPr>
            <w:tcW w:w="718" w:type="dxa"/>
            <w:vMerge/>
            <w:vAlign w:val="center"/>
          </w:tcPr>
          <w:p w14:paraId="3F39BC4C" w14:textId="77777777" w:rsidR="00B64EDF" w:rsidRDefault="00B64EDF"/>
        </w:tc>
        <w:tc>
          <w:tcPr>
            <w:tcW w:w="848" w:type="dxa"/>
            <w:vAlign w:val="center"/>
          </w:tcPr>
          <w:p w14:paraId="24F976F1" w14:textId="77777777" w:rsidR="00B64EDF" w:rsidRDefault="00874583">
            <w:r>
              <w:t>8076</w:t>
            </w:r>
          </w:p>
        </w:tc>
        <w:tc>
          <w:tcPr>
            <w:tcW w:w="735" w:type="dxa"/>
            <w:gridSpan w:val="2"/>
            <w:vAlign w:val="center"/>
          </w:tcPr>
          <w:p w14:paraId="1154D265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7E18342B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019660C4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010AFE86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1DD2FA7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1DEF3B7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21388E2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11B36304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761055E" w14:textId="77777777">
        <w:tc>
          <w:tcPr>
            <w:tcW w:w="718" w:type="dxa"/>
            <w:vMerge/>
            <w:vAlign w:val="center"/>
          </w:tcPr>
          <w:p w14:paraId="1A56DD7B" w14:textId="77777777" w:rsidR="00B64EDF" w:rsidRDefault="00B64EDF"/>
        </w:tc>
        <w:tc>
          <w:tcPr>
            <w:tcW w:w="848" w:type="dxa"/>
            <w:vAlign w:val="center"/>
          </w:tcPr>
          <w:p w14:paraId="117B817E" w14:textId="77777777" w:rsidR="00B64EDF" w:rsidRDefault="00874583">
            <w:r>
              <w:t>8077</w:t>
            </w:r>
          </w:p>
        </w:tc>
        <w:tc>
          <w:tcPr>
            <w:tcW w:w="735" w:type="dxa"/>
            <w:gridSpan w:val="2"/>
            <w:vAlign w:val="center"/>
          </w:tcPr>
          <w:p w14:paraId="4A236F07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4C67387B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2EEEB7D4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170EFE22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35382815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46667D47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64E0E9DA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237840F7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1D433342" w14:textId="77777777">
        <w:tc>
          <w:tcPr>
            <w:tcW w:w="718" w:type="dxa"/>
            <w:vMerge/>
            <w:vAlign w:val="center"/>
          </w:tcPr>
          <w:p w14:paraId="4017C57C" w14:textId="77777777" w:rsidR="00B64EDF" w:rsidRDefault="00B64EDF"/>
        </w:tc>
        <w:tc>
          <w:tcPr>
            <w:tcW w:w="848" w:type="dxa"/>
            <w:vAlign w:val="center"/>
          </w:tcPr>
          <w:p w14:paraId="6AFFF3D2" w14:textId="77777777" w:rsidR="00B64EDF" w:rsidRDefault="00874583">
            <w:r>
              <w:t>8078</w:t>
            </w:r>
          </w:p>
        </w:tc>
        <w:tc>
          <w:tcPr>
            <w:tcW w:w="735" w:type="dxa"/>
            <w:gridSpan w:val="2"/>
            <w:vAlign w:val="center"/>
          </w:tcPr>
          <w:p w14:paraId="7839ADF4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57D374C8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66340255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744A635F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4D33450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158AC432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0795718F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0B3221B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1070E8E" w14:textId="77777777">
        <w:tc>
          <w:tcPr>
            <w:tcW w:w="718" w:type="dxa"/>
            <w:vMerge/>
            <w:vAlign w:val="center"/>
          </w:tcPr>
          <w:p w14:paraId="3612280B" w14:textId="77777777" w:rsidR="00B64EDF" w:rsidRDefault="00B64EDF"/>
        </w:tc>
        <w:tc>
          <w:tcPr>
            <w:tcW w:w="848" w:type="dxa"/>
            <w:vAlign w:val="center"/>
          </w:tcPr>
          <w:p w14:paraId="71970942" w14:textId="77777777" w:rsidR="00B64EDF" w:rsidRDefault="00874583">
            <w:r>
              <w:t>8079</w:t>
            </w:r>
          </w:p>
        </w:tc>
        <w:tc>
          <w:tcPr>
            <w:tcW w:w="735" w:type="dxa"/>
            <w:gridSpan w:val="2"/>
            <w:vAlign w:val="center"/>
          </w:tcPr>
          <w:p w14:paraId="4A4B0BF5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3C168DE5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484E6681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02BF3450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7C46A58B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3D49C673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524F0B68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3D75889F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627A64C9" w14:textId="77777777">
        <w:tc>
          <w:tcPr>
            <w:tcW w:w="718" w:type="dxa"/>
            <w:vMerge/>
            <w:vAlign w:val="center"/>
          </w:tcPr>
          <w:p w14:paraId="66C652C6" w14:textId="77777777" w:rsidR="00B64EDF" w:rsidRDefault="00B64EDF"/>
        </w:tc>
        <w:tc>
          <w:tcPr>
            <w:tcW w:w="848" w:type="dxa"/>
            <w:vAlign w:val="center"/>
          </w:tcPr>
          <w:p w14:paraId="61625310" w14:textId="77777777" w:rsidR="00B64EDF" w:rsidRDefault="00874583">
            <w:r>
              <w:t>8080</w:t>
            </w:r>
          </w:p>
        </w:tc>
        <w:tc>
          <w:tcPr>
            <w:tcW w:w="735" w:type="dxa"/>
            <w:gridSpan w:val="2"/>
            <w:vAlign w:val="center"/>
          </w:tcPr>
          <w:p w14:paraId="1419848D" w14:textId="77777777" w:rsidR="00B64EDF" w:rsidRDefault="00874583">
            <w:r>
              <w:t>3.37</w:t>
            </w:r>
          </w:p>
        </w:tc>
        <w:tc>
          <w:tcPr>
            <w:tcW w:w="962" w:type="dxa"/>
            <w:vAlign w:val="center"/>
          </w:tcPr>
          <w:p w14:paraId="31FED2BD" w14:textId="77777777" w:rsidR="00B64EDF" w:rsidRDefault="00874583">
            <w:r>
              <w:t>C-0615</w:t>
            </w:r>
          </w:p>
        </w:tc>
        <w:tc>
          <w:tcPr>
            <w:tcW w:w="735" w:type="dxa"/>
            <w:vAlign w:val="center"/>
          </w:tcPr>
          <w:p w14:paraId="17E77B5F" w14:textId="77777777" w:rsidR="00B64EDF" w:rsidRDefault="00874583">
            <w:r>
              <w:t>0.90</w:t>
            </w:r>
          </w:p>
        </w:tc>
        <w:tc>
          <w:tcPr>
            <w:tcW w:w="679" w:type="dxa"/>
            <w:vAlign w:val="center"/>
          </w:tcPr>
          <w:p w14:paraId="2674B5C4" w14:textId="77777777" w:rsidR="00B64EDF" w:rsidRDefault="00874583">
            <w:r>
              <w:t>0.30</w:t>
            </w:r>
          </w:p>
        </w:tc>
        <w:tc>
          <w:tcPr>
            <w:tcW w:w="679" w:type="dxa"/>
            <w:vAlign w:val="center"/>
          </w:tcPr>
          <w:p w14:paraId="666DFA44" w14:textId="77777777" w:rsidR="00B64EDF" w:rsidRDefault="00874583">
            <w:r>
              <w:t>外窗</w:t>
            </w:r>
          </w:p>
        </w:tc>
        <w:tc>
          <w:tcPr>
            <w:tcW w:w="1528" w:type="dxa"/>
            <w:vAlign w:val="center"/>
          </w:tcPr>
          <w:p w14:paraId="2426E948" w14:textId="77777777" w:rsidR="00B64EDF" w:rsidRDefault="00874583">
            <w:r>
              <w:t>0.08</w:t>
            </w:r>
          </w:p>
        </w:tc>
        <w:tc>
          <w:tcPr>
            <w:tcW w:w="1358" w:type="dxa"/>
            <w:vAlign w:val="center"/>
          </w:tcPr>
          <w:p w14:paraId="03D03C30" w14:textId="77777777" w:rsidR="00B64EDF" w:rsidRDefault="00874583">
            <w:r>
              <w:t>0.30</w:t>
            </w:r>
          </w:p>
        </w:tc>
        <w:tc>
          <w:tcPr>
            <w:tcW w:w="1086" w:type="dxa"/>
            <w:vAlign w:val="center"/>
          </w:tcPr>
          <w:p w14:paraId="66A1A66C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  <w:tr w:rsidR="00B64EDF" w14:paraId="5ACE1C14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0C794DE9" w14:textId="77777777" w:rsidR="00B64EDF" w:rsidRDefault="00874583">
            <w:r>
              <w:lastRenderedPageBreak/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24AEA3C9" w14:textId="77777777" w:rsidR="00B64EDF" w:rsidRDefault="00874583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B64EDF" w14:paraId="0D39555F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017FEBD" w14:textId="77777777" w:rsidR="00B64EDF" w:rsidRDefault="00874583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2394597A" w14:textId="77777777" w:rsidR="00B64EDF" w:rsidRDefault="00874583">
            <w:r>
              <w:t>非主要房间外窗（包括阳台门）的通风开口面积不应小于外窗面积的</w:t>
            </w:r>
            <w:r>
              <w:t>45</w:t>
            </w:r>
            <w:r>
              <w:t>％</w:t>
            </w:r>
          </w:p>
        </w:tc>
      </w:tr>
      <w:tr w:rsidR="00B64EDF" w14:paraId="50BE4C1A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B8CCBE4" w14:textId="77777777" w:rsidR="00B64EDF" w:rsidRDefault="00874583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1376D461" w14:textId="77777777" w:rsidR="00B64EDF" w:rsidRDefault="00874583">
            <w:r>
              <w:rPr>
                <w:color w:val="FF0000"/>
              </w:rPr>
              <w:t>不满足</w:t>
            </w:r>
          </w:p>
        </w:tc>
      </w:tr>
    </w:tbl>
    <w:p w14:paraId="2F7A6A7F" w14:textId="77777777" w:rsidR="00B64EDF" w:rsidRDefault="00874583">
      <w:r>
        <w:t>注：达标时只列出一项，不达标时列出全部不达标项</w:t>
      </w:r>
    </w:p>
    <w:p w14:paraId="065456F1" w14:textId="77777777" w:rsidR="00B64EDF" w:rsidRDefault="00B64EDF"/>
    <w:p w14:paraId="6C9815FE" w14:textId="77777777" w:rsidR="00B64EDF" w:rsidRDefault="00874583">
      <w:pPr>
        <w:pStyle w:val="1"/>
      </w:pPr>
      <w:bookmarkStart w:id="65" w:name="_Toc92098584"/>
      <w:r>
        <w:t>外窗气密性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B64EDF" w14:paraId="59990B9E" w14:textId="77777777">
        <w:tc>
          <w:tcPr>
            <w:tcW w:w="2263" w:type="dxa"/>
            <w:shd w:val="clear" w:color="auto" w:fill="E6E6E6"/>
            <w:vAlign w:val="center"/>
          </w:tcPr>
          <w:p w14:paraId="2190A531" w14:textId="77777777" w:rsidR="00B64EDF" w:rsidRDefault="00874583">
            <w:r>
              <w:t>层数</w:t>
            </w:r>
          </w:p>
        </w:tc>
        <w:tc>
          <w:tcPr>
            <w:tcW w:w="3534" w:type="dxa"/>
            <w:vAlign w:val="center"/>
          </w:tcPr>
          <w:p w14:paraId="451DFC47" w14:textId="77777777" w:rsidR="00B64EDF" w:rsidRDefault="00874583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2A640177" w14:textId="77777777" w:rsidR="00B64EDF" w:rsidRDefault="00874583">
            <w:r>
              <w:t>7</w:t>
            </w:r>
            <w:r>
              <w:t>层以上</w:t>
            </w:r>
          </w:p>
        </w:tc>
      </w:tr>
      <w:tr w:rsidR="00B64EDF" w14:paraId="6D9D5B54" w14:textId="77777777">
        <w:tc>
          <w:tcPr>
            <w:tcW w:w="2263" w:type="dxa"/>
            <w:shd w:val="clear" w:color="auto" w:fill="E6E6E6"/>
            <w:vAlign w:val="center"/>
          </w:tcPr>
          <w:p w14:paraId="5F5FA0FC" w14:textId="77777777" w:rsidR="00B64EDF" w:rsidRDefault="00874583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72AFD5A9" w14:textId="77777777" w:rsidR="00B64EDF" w:rsidRDefault="00874583">
            <w:r>
              <w:t>－</w:t>
            </w:r>
          </w:p>
        </w:tc>
        <w:tc>
          <w:tcPr>
            <w:tcW w:w="3534" w:type="dxa"/>
            <w:vAlign w:val="center"/>
          </w:tcPr>
          <w:p w14:paraId="5EA4A6BC" w14:textId="77777777" w:rsidR="00B64EDF" w:rsidRDefault="00874583">
            <w:r>
              <w:t>－</w:t>
            </w:r>
          </w:p>
        </w:tc>
      </w:tr>
      <w:tr w:rsidR="00B64EDF" w14:paraId="215DAB7B" w14:textId="77777777">
        <w:tc>
          <w:tcPr>
            <w:tcW w:w="2263" w:type="dxa"/>
            <w:shd w:val="clear" w:color="auto" w:fill="E6E6E6"/>
            <w:vAlign w:val="center"/>
          </w:tcPr>
          <w:p w14:paraId="48C587F9" w14:textId="77777777" w:rsidR="00B64EDF" w:rsidRDefault="00874583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5CFE2902" w14:textId="77777777" w:rsidR="00B64EDF" w:rsidRDefault="00B64EDF"/>
        </w:tc>
        <w:tc>
          <w:tcPr>
            <w:tcW w:w="3534" w:type="dxa"/>
            <w:vAlign w:val="center"/>
          </w:tcPr>
          <w:p w14:paraId="1D780B7E" w14:textId="77777777" w:rsidR="00B64EDF" w:rsidRDefault="00B64EDF"/>
        </w:tc>
      </w:tr>
      <w:tr w:rsidR="00B64EDF" w14:paraId="3324E356" w14:textId="77777777">
        <w:tc>
          <w:tcPr>
            <w:tcW w:w="2263" w:type="dxa"/>
            <w:shd w:val="clear" w:color="auto" w:fill="E6E6E6"/>
            <w:vAlign w:val="center"/>
          </w:tcPr>
          <w:p w14:paraId="218844D5" w14:textId="77777777" w:rsidR="00B64EDF" w:rsidRDefault="00874583">
            <w:r>
              <w:t>标准依据</w:t>
            </w:r>
          </w:p>
        </w:tc>
        <w:tc>
          <w:tcPr>
            <w:tcW w:w="3534" w:type="dxa"/>
            <w:vAlign w:val="center"/>
          </w:tcPr>
          <w:p w14:paraId="03C56D3C" w14:textId="77777777" w:rsidR="00B64EDF" w:rsidRDefault="00874583">
            <w:r>
              <w:t>《《深圳市居住建筑节能设计标准实施细则》（</w:t>
            </w:r>
            <w:r>
              <w:t xml:space="preserve">SJG </w:t>
            </w:r>
            <w:r>
              <w:t>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47FC3FB5" w14:textId="77777777" w:rsidR="00B64EDF" w:rsidRDefault="00874583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B64EDF" w14:paraId="29B94601" w14:textId="77777777">
        <w:tc>
          <w:tcPr>
            <w:tcW w:w="2263" w:type="dxa"/>
            <w:shd w:val="clear" w:color="auto" w:fill="E6E6E6"/>
            <w:vAlign w:val="center"/>
          </w:tcPr>
          <w:p w14:paraId="29323941" w14:textId="77777777" w:rsidR="00B64EDF" w:rsidRDefault="00874583">
            <w:r>
              <w:t>标准要求</w:t>
            </w:r>
          </w:p>
        </w:tc>
        <w:tc>
          <w:tcPr>
            <w:tcW w:w="3534" w:type="dxa"/>
            <w:vAlign w:val="center"/>
          </w:tcPr>
          <w:p w14:paraId="06CB3262" w14:textId="77777777" w:rsidR="00B64EDF" w:rsidRDefault="00874583">
            <w:r>
              <w:t>1</w:t>
            </w:r>
            <w:r>
              <w:t>～</w:t>
            </w:r>
            <w:r>
              <w:t>6</w:t>
            </w:r>
            <w:r>
              <w:t>层外窗气密性不应低于《标准</w:t>
            </w:r>
            <w:r>
              <w:t>6</w:t>
            </w:r>
            <w:r>
              <w:t>》的</w:t>
            </w:r>
            <w:r>
              <w:t>4</w:t>
            </w:r>
            <w:r>
              <w:t>级，即《标准</w:t>
            </w:r>
            <w:r>
              <w:t>8</w:t>
            </w:r>
            <w:r>
              <w:t>》的</w:t>
            </w:r>
            <w:r>
              <w:t>3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3C587CD2" w14:textId="77777777" w:rsidR="00B64EDF" w:rsidRDefault="00874583">
            <w:r>
              <w:t>7</w:t>
            </w:r>
            <w:r>
              <w:t>层以及</w:t>
            </w:r>
            <w:r>
              <w:t>7</w:t>
            </w:r>
            <w:r>
              <w:t>层以上外窗气密性不应低于《标准</w:t>
            </w:r>
            <w:r>
              <w:t>6</w:t>
            </w:r>
            <w:r>
              <w:t>》的</w:t>
            </w:r>
            <w:r>
              <w:t>6</w:t>
            </w:r>
            <w:r>
              <w:t>级，即《标准</w:t>
            </w:r>
            <w:r>
              <w:t>8</w:t>
            </w:r>
            <w:r>
              <w:t>》的</w:t>
            </w:r>
            <w:r>
              <w:t>4</w:t>
            </w:r>
            <w:r>
              <w:t>级</w:t>
            </w:r>
          </w:p>
        </w:tc>
      </w:tr>
      <w:tr w:rsidR="00B64EDF" w14:paraId="5BDA89D2" w14:textId="77777777">
        <w:tc>
          <w:tcPr>
            <w:tcW w:w="2263" w:type="dxa"/>
            <w:shd w:val="clear" w:color="auto" w:fill="E6E6E6"/>
            <w:vAlign w:val="center"/>
          </w:tcPr>
          <w:p w14:paraId="43BF534E" w14:textId="77777777" w:rsidR="00B64EDF" w:rsidRDefault="00874583">
            <w:r>
              <w:t>结论</w:t>
            </w:r>
          </w:p>
        </w:tc>
        <w:tc>
          <w:tcPr>
            <w:tcW w:w="3534" w:type="dxa"/>
            <w:vAlign w:val="center"/>
          </w:tcPr>
          <w:p w14:paraId="1DEBA0FE" w14:textId="77777777" w:rsidR="00B64EDF" w:rsidRDefault="00874583">
            <w:r>
              <w:t>－</w:t>
            </w:r>
          </w:p>
        </w:tc>
        <w:tc>
          <w:tcPr>
            <w:tcW w:w="3534" w:type="dxa"/>
            <w:vAlign w:val="center"/>
          </w:tcPr>
          <w:p w14:paraId="738BF8F3" w14:textId="77777777" w:rsidR="00B64EDF" w:rsidRDefault="00874583">
            <w:r>
              <w:t>－</w:t>
            </w:r>
          </w:p>
        </w:tc>
      </w:tr>
    </w:tbl>
    <w:p w14:paraId="69E62DC1" w14:textId="77777777" w:rsidR="00B64EDF" w:rsidRDefault="00874583">
      <w:pPr>
        <w:pStyle w:val="1"/>
      </w:pPr>
      <w:bookmarkStart w:id="66" w:name="_Toc92098585"/>
      <w:r>
        <w:t>结论</w:t>
      </w:r>
      <w:bookmarkEnd w:id="6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B64EDF" w14:paraId="626C884C" w14:textId="77777777">
        <w:tc>
          <w:tcPr>
            <w:tcW w:w="1131" w:type="dxa"/>
            <w:shd w:val="clear" w:color="auto" w:fill="E6E6E6"/>
            <w:vAlign w:val="center"/>
          </w:tcPr>
          <w:p w14:paraId="3E76379B" w14:textId="77777777" w:rsidR="00B64EDF" w:rsidRDefault="00874583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583FFDC3" w14:textId="77777777" w:rsidR="00B64EDF" w:rsidRDefault="00874583">
            <w:pPr>
              <w:jc w:val="center"/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29F7147B" w14:textId="77777777" w:rsidR="00B64EDF" w:rsidRDefault="00874583">
            <w:pPr>
              <w:jc w:val="center"/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06D98914" w14:textId="77777777" w:rsidR="00B64EDF" w:rsidRDefault="00874583">
            <w:pPr>
              <w:jc w:val="center"/>
            </w:pPr>
            <w:r>
              <w:t>可否性能权衡</w:t>
            </w:r>
          </w:p>
        </w:tc>
      </w:tr>
      <w:tr w:rsidR="00B64EDF" w14:paraId="21B1CDF5" w14:textId="77777777">
        <w:tc>
          <w:tcPr>
            <w:tcW w:w="1131" w:type="dxa"/>
            <w:vAlign w:val="center"/>
          </w:tcPr>
          <w:p w14:paraId="78B5C91C" w14:textId="77777777" w:rsidR="00B64EDF" w:rsidRDefault="00874583">
            <w:r>
              <w:t>1</w:t>
            </w:r>
          </w:p>
        </w:tc>
        <w:tc>
          <w:tcPr>
            <w:tcW w:w="4069" w:type="dxa"/>
            <w:vAlign w:val="center"/>
          </w:tcPr>
          <w:p w14:paraId="70F140E3" w14:textId="77777777" w:rsidR="00B64EDF" w:rsidRDefault="00874583">
            <w:r>
              <w:t>窗墙面积比</w:t>
            </w:r>
          </w:p>
        </w:tc>
        <w:tc>
          <w:tcPr>
            <w:tcW w:w="2150" w:type="dxa"/>
            <w:vAlign w:val="center"/>
          </w:tcPr>
          <w:p w14:paraId="72533F45" w14:textId="77777777" w:rsidR="00B64EDF" w:rsidRDefault="00874583">
            <w:r>
              <w:t>满足</w:t>
            </w:r>
          </w:p>
        </w:tc>
        <w:tc>
          <w:tcPr>
            <w:tcW w:w="1980" w:type="dxa"/>
            <w:vAlign w:val="center"/>
          </w:tcPr>
          <w:p w14:paraId="7EAF2F2D" w14:textId="77777777" w:rsidR="00B64EDF" w:rsidRDefault="00B64EDF"/>
        </w:tc>
      </w:tr>
      <w:tr w:rsidR="00B64EDF" w14:paraId="532BAC45" w14:textId="77777777">
        <w:tc>
          <w:tcPr>
            <w:tcW w:w="1131" w:type="dxa"/>
            <w:vAlign w:val="center"/>
          </w:tcPr>
          <w:p w14:paraId="3D36E62D" w14:textId="77777777" w:rsidR="00B64EDF" w:rsidRDefault="00874583">
            <w:r>
              <w:t>2</w:t>
            </w:r>
          </w:p>
        </w:tc>
        <w:tc>
          <w:tcPr>
            <w:tcW w:w="4069" w:type="dxa"/>
            <w:vAlign w:val="center"/>
          </w:tcPr>
          <w:p w14:paraId="7E2932B2" w14:textId="77777777" w:rsidR="00B64EDF" w:rsidRDefault="00874583">
            <w:r>
              <w:t>窗地面积比</w:t>
            </w:r>
          </w:p>
        </w:tc>
        <w:tc>
          <w:tcPr>
            <w:tcW w:w="2150" w:type="dxa"/>
            <w:vAlign w:val="center"/>
          </w:tcPr>
          <w:p w14:paraId="0D8ADB84" w14:textId="77777777" w:rsidR="00B64EDF" w:rsidRDefault="00874583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23140C61" w14:textId="77777777" w:rsidR="00B64EDF" w:rsidRDefault="00874583">
            <w:r>
              <w:t>不可</w:t>
            </w:r>
          </w:p>
        </w:tc>
      </w:tr>
      <w:tr w:rsidR="00B64EDF" w14:paraId="7482F100" w14:textId="77777777">
        <w:tc>
          <w:tcPr>
            <w:tcW w:w="1131" w:type="dxa"/>
            <w:vAlign w:val="center"/>
          </w:tcPr>
          <w:p w14:paraId="4D7CB466" w14:textId="77777777" w:rsidR="00B64EDF" w:rsidRDefault="00874583">
            <w:r>
              <w:t>3</w:t>
            </w:r>
          </w:p>
        </w:tc>
        <w:tc>
          <w:tcPr>
            <w:tcW w:w="4069" w:type="dxa"/>
            <w:vAlign w:val="center"/>
          </w:tcPr>
          <w:p w14:paraId="44218505" w14:textId="77777777" w:rsidR="00B64EDF" w:rsidRDefault="00874583">
            <w:r>
              <w:t>可见光透射比</w:t>
            </w:r>
          </w:p>
        </w:tc>
        <w:tc>
          <w:tcPr>
            <w:tcW w:w="2150" w:type="dxa"/>
            <w:vAlign w:val="center"/>
          </w:tcPr>
          <w:p w14:paraId="54F8F418" w14:textId="77777777" w:rsidR="00B64EDF" w:rsidRDefault="00874583">
            <w:r>
              <w:t>满足</w:t>
            </w:r>
          </w:p>
        </w:tc>
        <w:tc>
          <w:tcPr>
            <w:tcW w:w="1980" w:type="dxa"/>
            <w:vAlign w:val="center"/>
          </w:tcPr>
          <w:p w14:paraId="6DB93068" w14:textId="77777777" w:rsidR="00B64EDF" w:rsidRDefault="00B64EDF"/>
        </w:tc>
      </w:tr>
      <w:tr w:rsidR="00B64EDF" w14:paraId="5A698912" w14:textId="77777777">
        <w:tc>
          <w:tcPr>
            <w:tcW w:w="1131" w:type="dxa"/>
            <w:vAlign w:val="center"/>
          </w:tcPr>
          <w:p w14:paraId="5E648A81" w14:textId="77777777" w:rsidR="00B64EDF" w:rsidRDefault="00874583">
            <w:r>
              <w:t>4</w:t>
            </w:r>
          </w:p>
        </w:tc>
        <w:tc>
          <w:tcPr>
            <w:tcW w:w="4069" w:type="dxa"/>
            <w:vAlign w:val="center"/>
          </w:tcPr>
          <w:p w14:paraId="52225A4B" w14:textId="77777777" w:rsidR="00B64EDF" w:rsidRDefault="00874583">
            <w:r>
              <w:t>天窗类型</w:t>
            </w:r>
          </w:p>
        </w:tc>
        <w:tc>
          <w:tcPr>
            <w:tcW w:w="2150" w:type="dxa"/>
            <w:vAlign w:val="center"/>
          </w:tcPr>
          <w:p w14:paraId="0AEECA83" w14:textId="77777777" w:rsidR="00B64EDF" w:rsidRDefault="00874583">
            <w:r>
              <w:t>无屋顶透光部分</w:t>
            </w:r>
          </w:p>
        </w:tc>
        <w:tc>
          <w:tcPr>
            <w:tcW w:w="1980" w:type="dxa"/>
            <w:vAlign w:val="center"/>
          </w:tcPr>
          <w:p w14:paraId="05DBC036" w14:textId="77777777" w:rsidR="00B64EDF" w:rsidRDefault="00B64EDF"/>
        </w:tc>
      </w:tr>
      <w:tr w:rsidR="00B64EDF" w14:paraId="12BE4BC1" w14:textId="77777777">
        <w:tc>
          <w:tcPr>
            <w:tcW w:w="1131" w:type="dxa"/>
            <w:vAlign w:val="center"/>
          </w:tcPr>
          <w:p w14:paraId="1DBC4CE3" w14:textId="77777777" w:rsidR="00B64EDF" w:rsidRDefault="00874583">
            <w:r>
              <w:t>5</w:t>
            </w:r>
          </w:p>
        </w:tc>
        <w:tc>
          <w:tcPr>
            <w:tcW w:w="4069" w:type="dxa"/>
            <w:vAlign w:val="center"/>
          </w:tcPr>
          <w:p w14:paraId="5BDE4FAB" w14:textId="77777777" w:rsidR="00B64EDF" w:rsidRDefault="00874583">
            <w:r>
              <w:t>屋顶构造</w:t>
            </w:r>
          </w:p>
        </w:tc>
        <w:tc>
          <w:tcPr>
            <w:tcW w:w="2150" w:type="dxa"/>
            <w:vAlign w:val="center"/>
          </w:tcPr>
          <w:p w14:paraId="7AA33D97" w14:textId="77777777" w:rsidR="00B64EDF" w:rsidRDefault="00874583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637ECE54" w14:textId="77777777" w:rsidR="00B64EDF" w:rsidRDefault="00874583">
            <w:r>
              <w:t>不可</w:t>
            </w:r>
          </w:p>
        </w:tc>
      </w:tr>
      <w:tr w:rsidR="00B64EDF" w14:paraId="3CCABC84" w14:textId="77777777">
        <w:tc>
          <w:tcPr>
            <w:tcW w:w="1131" w:type="dxa"/>
            <w:vAlign w:val="center"/>
          </w:tcPr>
          <w:p w14:paraId="296CD96C" w14:textId="77777777" w:rsidR="00B64EDF" w:rsidRDefault="00874583">
            <w:r>
              <w:t>6</w:t>
            </w:r>
          </w:p>
        </w:tc>
        <w:tc>
          <w:tcPr>
            <w:tcW w:w="4069" w:type="dxa"/>
            <w:vAlign w:val="center"/>
          </w:tcPr>
          <w:p w14:paraId="4FDDC173" w14:textId="77777777" w:rsidR="00B64EDF" w:rsidRDefault="00874583">
            <w:r>
              <w:t>外墙构造</w:t>
            </w:r>
          </w:p>
        </w:tc>
        <w:tc>
          <w:tcPr>
            <w:tcW w:w="2150" w:type="dxa"/>
            <w:vAlign w:val="center"/>
          </w:tcPr>
          <w:p w14:paraId="095341FB" w14:textId="77777777" w:rsidR="00B64EDF" w:rsidRDefault="00874583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5A16EE8F" w14:textId="77777777" w:rsidR="00B64EDF" w:rsidRDefault="00874583">
            <w:r>
              <w:t>可</w:t>
            </w:r>
          </w:p>
        </w:tc>
      </w:tr>
      <w:tr w:rsidR="00B64EDF" w14:paraId="02F26F7A" w14:textId="77777777">
        <w:tc>
          <w:tcPr>
            <w:tcW w:w="1131" w:type="dxa"/>
            <w:vAlign w:val="center"/>
          </w:tcPr>
          <w:p w14:paraId="48AEE241" w14:textId="77777777" w:rsidR="00B64EDF" w:rsidRDefault="00874583">
            <w:r>
              <w:t>7</w:t>
            </w:r>
          </w:p>
        </w:tc>
        <w:tc>
          <w:tcPr>
            <w:tcW w:w="4069" w:type="dxa"/>
            <w:vAlign w:val="center"/>
          </w:tcPr>
          <w:p w14:paraId="782AAA55" w14:textId="77777777" w:rsidR="00B64EDF" w:rsidRDefault="00874583">
            <w:r>
              <w:t>挑空楼板</w:t>
            </w:r>
          </w:p>
        </w:tc>
        <w:tc>
          <w:tcPr>
            <w:tcW w:w="2150" w:type="dxa"/>
            <w:vAlign w:val="center"/>
          </w:tcPr>
          <w:p w14:paraId="17D56D1A" w14:textId="77777777" w:rsidR="00B64EDF" w:rsidRDefault="00874583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71C73969" w14:textId="77777777" w:rsidR="00B64EDF" w:rsidRDefault="00874583">
            <w:r>
              <w:t>可</w:t>
            </w:r>
          </w:p>
        </w:tc>
      </w:tr>
      <w:tr w:rsidR="00B64EDF" w14:paraId="004062FD" w14:textId="77777777">
        <w:tc>
          <w:tcPr>
            <w:tcW w:w="1131" w:type="dxa"/>
            <w:vAlign w:val="center"/>
          </w:tcPr>
          <w:p w14:paraId="29AB5863" w14:textId="77777777" w:rsidR="00B64EDF" w:rsidRDefault="00874583">
            <w:r>
              <w:t>8</w:t>
            </w:r>
          </w:p>
        </w:tc>
        <w:tc>
          <w:tcPr>
            <w:tcW w:w="4069" w:type="dxa"/>
            <w:vAlign w:val="center"/>
          </w:tcPr>
          <w:p w14:paraId="2D6AA93B" w14:textId="77777777" w:rsidR="00B64EDF" w:rsidRDefault="00874583">
            <w:r>
              <w:t>楼板</w:t>
            </w:r>
          </w:p>
        </w:tc>
        <w:tc>
          <w:tcPr>
            <w:tcW w:w="2150" w:type="dxa"/>
            <w:vAlign w:val="center"/>
          </w:tcPr>
          <w:p w14:paraId="6FEB100D" w14:textId="77777777" w:rsidR="00B64EDF" w:rsidRDefault="00874583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27D3B7D6" w14:textId="77777777" w:rsidR="00B64EDF" w:rsidRDefault="00874583">
            <w:r>
              <w:t>可</w:t>
            </w:r>
          </w:p>
        </w:tc>
      </w:tr>
      <w:tr w:rsidR="00B64EDF" w14:paraId="14393872" w14:textId="77777777">
        <w:tc>
          <w:tcPr>
            <w:tcW w:w="1131" w:type="dxa"/>
            <w:vAlign w:val="center"/>
          </w:tcPr>
          <w:p w14:paraId="41223A02" w14:textId="77777777" w:rsidR="00B64EDF" w:rsidRDefault="00874583">
            <w:r>
              <w:t>9</w:t>
            </w:r>
          </w:p>
        </w:tc>
        <w:tc>
          <w:tcPr>
            <w:tcW w:w="4069" w:type="dxa"/>
            <w:vAlign w:val="center"/>
          </w:tcPr>
          <w:p w14:paraId="59183E1C" w14:textId="77777777" w:rsidR="00B64EDF" w:rsidRDefault="00874583">
            <w:r>
              <w:t>外窗热工</w:t>
            </w:r>
          </w:p>
        </w:tc>
        <w:tc>
          <w:tcPr>
            <w:tcW w:w="2150" w:type="dxa"/>
            <w:vAlign w:val="center"/>
          </w:tcPr>
          <w:p w14:paraId="1213A92B" w14:textId="77777777" w:rsidR="00B64EDF" w:rsidRDefault="00874583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174D86CE" w14:textId="77777777" w:rsidR="00B64EDF" w:rsidRDefault="00874583">
            <w:r>
              <w:t>不可</w:t>
            </w:r>
          </w:p>
        </w:tc>
      </w:tr>
      <w:tr w:rsidR="00B64EDF" w14:paraId="7605CDE3" w14:textId="77777777">
        <w:tc>
          <w:tcPr>
            <w:tcW w:w="1131" w:type="dxa"/>
            <w:vAlign w:val="center"/>
          </w:tcPr>
          <w:p w14:paraId="72373C50" w14:textId="77777777" w:rsidR="00B64EDF" w:rsidRDefault="00874583">
            <w:r>
              <w:t>10</w:t>
            </w:r>
          </w:p>
        </w:tc>
        <w:tc>
          <w:tcPr>
            <w:tcW w:w="4069" w:type="dxa"/>
            <w:vAlign w:val="center"/>
          </w:tcPr>
          <w:p w14:paraId="4C11AD2B" w14:textId="77777777" w:rsidR="00B64EDF" w:rsidRDefault="00874583">
            <w:r>
              <w:t>隔热检查</w:t>
            </w:r>
          </w:p>
        </w:tc>
        <w:tc>
          <w:tcPr>
            <w:tcW w:w="2150" w:type="dxa"/>
            <w:vAlign w:val="center"/>
          </w:tcPr>
          <w:p w14:paraId="5D2D17DF" w14:textId="77777777" w:rsidR="00B64EDF" w:rsidRDefault="00874583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25F9AA45" w14:textId="77777777" w:rsidR="00B64EDF" w:rsidRDefault="00874583">
            <w:r>
              <w:t>不可</w:t>
            </w:r>
          </w:p>
        </w:tc>
      </w:tr>
      <w:tr w:rsidR="00B64EDF" w14:paraId="4B9B1A02" w14:textId="77777777">
        <w:tc>
          <w:tcPr>
            <w:tcW w:w="1131" w:type="dxa"/>
            <w:vAlign w:val="center"/>
          </w:tcPr>
          <w:p w14:paraId="57B87FD7" w14:textId="77777777" w:rsidR="00B64EDF" w:rsidRDefault="00874583">
            <w:r>
              <w:t>11</w:t>
            </w:r>
          </w:p>
        </w:tc>
        <w:tc>
          <w:tcPr>
            <w:tcW w:w="4069" w:type="dxa"/>
            <w:vAlign w:val="center"/>
          </w:tcPr>
          <w:p w14:paraId="5C0D370B" w14:textId="77777777" w:rsidR="00B64EDF" w:rsidRDefault="00874583">
            <w:r>
              <w:t>主要房间通风开口面积</w:t>
            </w:r>
          </w:p>
        </w:tc>
        <w:tc>
          <w:tcPr>
            <w:tcW w:w="2150" w:type="dxa"/>
            <w:vAlign w:val="center"/>
          </w:tcPr>
          <w:p w14:paraId="020575F8" w14:textId="77777777" w:rsidR="00B64EDF" w:rsidRDefault="00874583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268B5DD2" w14:textId="77777777" w:rsidR="00B64EDF" w:rsidRDefault="00874583">
            <w:r>
              <w:t>不可</w:t>
            </w:r>
          </w:p>
        </w:tc>
      </w:tr>
      <w:tr w:rsidR="00B64EDF" w14:paraId="4A32A951" w14:textId="77777777">
        <w:tc>
          <w:tcPr>
            <w:tcW w:w="1131" w:type="dxa"/>
            <w:vAlign w:val="center"/>
          </w:tcPr>
          <w:p w14:paraId="18418B9B" w14:textId="77777777" w:rsidR="00B64EDF" w:rsidRDefault="00874583">
            <w:r>
              <w:t>12</w:t>
            </w:r>
          </w:p>
        </w:tc>
        <w:tc>
          <w:tcPr>
            <w:tcW w:w="4069" w:type="dxa"/>
            <w:vAlign w:val="center"/>
          </w:tcPr>
          <w:p w14:paraId="25957AB9" w14:textId="77777777" w:rsidR="00B64EDF" w:rsidRDefault="00874583">
            <w:r>
              <w:t>非主要房间通风开口面积</w:t>
            </w:r>
          </w:p>
        </w:tc>
        <w:tc>
          <w:tcPr>
            <w:tcW w:w="2150" w:type="dxa"/>
            <w:vAlign w:val="center"/>
          </w:tcPr>
          <w:p w14:paraId="7291D4A2" w14:textId="77777777" w:rsidR="00B64EDF" w:rsidRDefault="00874583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5F974B5A" w14:textId="77777777" w:rsidR="00B64EDF" w:rsidRDefault="00874583">
            <w:r>
              <w:t>不可</w:t>
            </w:r>
          </w:p>
        </w:tc>
      </w:tr>
      <w:tr w:rsidR="00B64EDF" w14:paraId="49940023" w14:textId="77777777">
        <w:tc>
          <w:tcPr>
            <w:tcW w:w="1131" w:type="dxa"/>
            <w:vAlign w:val="center"/>
          </w:tcPr>
          <w:p w14:paraId="1496584D" w14:textId="77777777" w:rsidR="00B64EDF" w:rsidRDefault="00874583">
            <w:r>
              <w:t>13</w:t>
            </w:r>
          </w:p>
        </w:tc>
        <w:tc>
          <w:tcPr>
            <w:tcW w:w="4069" w:type="dxa"/>
            <w:vAlign w:val="center"/>
          </w:tcPr>
          <w:p w14:paraId="66C64D93" w14:textId="77777777" w:rsidR="00B64EDF" w:rsidRDefault="00874583">
            <w:r>
              <w:t>外窗气密性</w:t>
            </w:r>
          </w:p>
        </w:tc>
        <w:tc>
          <w:tcPr>
            <w:tcW w:w="2150" w:type="dxa"/>
            <w:vAlign w:val="center"/>
          </w:tcPr>
          <w:p w14:paraId="609AE4CE" w14:textId="77777777" w:rsidR="00B64EDF" w:rsidRDefault="00874583">
            <w:r>
              <w:t>满足</w:t>
            </w:r>
          </w:p>
        </w:tc>
        <w:tc>
          <w:tcPr>
            <w:tcW w:w="1980" w:type="dxa"/>
            <w:vAlign w:val="center"/>
          </w:tcPr>
          <w:p w14:paraId="31489BF6" w14:textId="77777777" w:rsidR="00B64EDF" w:rsidRDefault="00B64EDF"/>
        </w:tc>
      </w:tr>
      <w:tr w:rsidR="00B64EDF" w14:paraId="00E88E15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4DD61B67" w14:textId="77777777" w:rsidR="00B64EDF" w:rsidRDefault="00874583">
            <w:r>
              <w:t>结论</w:t>
            </w:r>
          </w:p>
        </w:tc>
        <w:tc>
          <w:tcPr>
            <w:tcW w:w="2150" w:type="dxa"/>
            <w:vAlign w:val="center"/>
          </w:tcPr>
          <w:p w14:paraId="29E60C58" w14:textId="77777777" w:rsidR="00B64EDF" w:rsidRDefault="00874583"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14:paraId="79746235" w14:textId="77777777" w:rsidR="00B64EDF" w:rsidRDefault="00874583">
            <w:r>
              <w:t>不可</w:t>
            </w:r>
          </w:p>
        </w:tc>
      </w:tr>
    </w:tbl>
    <w:p w14:paraId="749F74CC" w14:textId="77777777" w:rsidR="00B64EDF" w:rsidRDefault="00B64EDF"/>
    <w:sectPr w:rsidR="00B64EDF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124C2" w14:textId="77777777" w:rsidR="00874583" w:rsidRDefault="00874583" w:rsidP="00203A7D">
      <w:r>
        <w:separator/>
      </w:r>
    </w:p>
  </w:endnote>
  <w:endnote w:type="continuationSeparator" w:id="0">
    <w:p w14:paraId="060E61F6" w14:textId="77777777" w:rsidR="00874583" w:rsidRDefault="00874583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CE95756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C84D5F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ED87" w14:textId="77777777" w:rsidR="00874583" w:rsidRDefault="00874583" w:rsidP="00203A7D">
      <w:r>
        <w:separator/>
      </w:r>
    </w:p>
  </w:footnote>
  <w:footnote w:type="continuationSeparator" w:id="0">
    <w:p w14:paraId="0BA975D8" w14:textId="77777777" w:rsidR="00874583" w:rsidRDefault="00874583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7687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60DFF52C" wp14:editId="0ACD8D20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0FFF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B95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E235B"/>
    <w:rsid w:val="005F5114"/>
    <w:rsid w:val="006019FE"/>
    <w:rsid w:val="0062255B"/>
    <w:rsid w:val="006254D5"/>
    <w:rsid w:val="00662EF0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74583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64EDF"/>
    <w:rsid w:val="00B71B30"/>
    <w:rsid w:val="00B73C41"/>
    <w:rsid w:val="00B7457E"/>
    <w:rsid w:val="00BB4C72"/>
    <w:rsid w:val="00BB6B95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AABCCEF"/>
  <w15:chartTrackingRefBased/>
  <w15:docId w15:val="{55401A28-0B0A-41F2-9801-642180E0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8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tmp8.dotx</Template>
  <TotalTime>1</TotalTime>
  <Pages>35</Pages>
  <Words>6240</Words>
  <Characters>35573</Characters>
  <Application>Microsoft Office Word</Application>
  <DocSecurity>0</DocSecurity>
  <Lines>296</Lines>
  <Paragraphs>83</Paragraphs>
  <ScaleCrop>false</ScaleCrop>
  <Company>ths</Company>
  <LinksUpToDate>false</LinksUpToDate>
  <CharactersWithSpaces>41730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1899-12-31T16:00:00Z</cp:lastPrinted>
  <dcterms:created xsi:type="dcterms:W3CDTF">2022-01-03T02:35:00Z</dcterms:created>
  <dcterms:modified xsi:type="dcterms:W3CDTF">2022-01-03T02:36:00Z</dcterms:modified>
</cp:coreProperties>
</file>